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66C2" w:rsidRPr="00763D0D" w:rsidRDefault="001E6FD3">
      <w:pPr>
        <w:pStyle w:val="Titel"/>
        <w:rPr>
          <w:lang w:val="en-US"/>
        </w:rPr>
      </w:pPr>
      <w:r>
        <w:rPr>
          <w:noProof/>
          <w:lang w:eastAsia="da-DK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72063" behindDoc="1" locked="0" layoutInCell="1" allowOverlap="1">
            <wp:simplePos x="0" y="0"/>
            <wp:positionH relativeFrom="column">
              <wp:posOffset>3098800</wp:posOffset>
            </wp:positionH>
            <wp:positionV relativeFrom="page">
              <wp:posOffset>1039495</wp:posOffset>
            </wp:positionV>
            <wp:extent cx="1612265" cy="1320165"/>
            <wp:effectExtent l="133350" t="76200" r="121285" b="870585"/>
            <wp:wrapTight wrapText="bothSides">
              <wp:wrapPolygon edited="1">
                <wp:start x="0" y="0"/>
                <wp:lineTo x="383" y="18120"/>
                <wp:lineTo x="20545" y="17099"/>
                <wp:lineTo x="21438" y="0"/>
                <wp:lineTo x="0" y="0"/>
              </wp:wrapPolygon>
            </wp:wrapTight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F04040173_image_of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2265" cy="1320165"/>
                    </a:xfrm>
                    <a:prstGeom prst="ellipse">
                      <a:avLst/>
                    </a:prstGeom>
                    <a:ln w="63500" cap="rnd">
                      <a:solidFill>
                        <a:srgbClr val="333333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da-DK"/>
        </w:rPr>
        <mc:AlternateContent>
          <mc:Choice Requires="wpg">
            <w:drawing>
              <wp:anchor distT="0" distB="0" distL="114300" distR="114300" simplePos="0" relativeHeight="251671039" behindDoc="1" locked="0" layoutInCell="0" allowOverlap="1">
                <wp:simplePos x="0" y="0"/>
                <wp:positionH relativeFrom="page">
                  <wp:posOffset>1323975</wp:posOffset>
                </wp:positionH>
                <wp:positionV relativeFrom="page">
                  <wp:posOffset>1409700</wp:posOffset>
                </wp:positionV>
                <wp:extent cx="7901996" cy="657860"/>
                <wp:effectExtent l="0" t="0" r="22860" b="27940"/>
                <wp:wrapNone/>
                <wp:docPr id="3827" name="Kantlinjer for tekst" descr="Designelemen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1996" cy="657860"/>
                          <a:chOff x="0" y="0"/>
                          <a:chExt cx="7904880" cy="657352"/>
                        </a:xfrm>
                      </wpg:grpSpPr>
                      <wpg:grpSp>
                        <wpg:cNvPr id="28" name="Gruppe 28"/>
                        <wpg:cNvGrpSpPr/>
                        <wpg:grpSpPr>
                          <a:xfrm>
                            <a:off x="0" y="0"/>
                            <a:ext cx="2773011" cy="657352"/>
                            <a:chOff x="0" y="0"/>
                            <a:chExt cx="2202166" cy="656211"/>
                          </a:xfrm>
                        </wpg:grpSpPr>
                        <wps:wsp>
                          <wps:cNvPr id="7" name="Lige forbindelse 7"/>
                          <wps:cNvCnPr/>
                          <wps:spPr>
                            <a:xfrm>
                              <a:off x="0" y="0"/>
                              <a:ext cx="2202165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Lige forbindelse 10"/>
                          <wps:cNvCnPr/>
                          <wps:spPr>
                            <a:xfrm>
                              <a:off x="0" y="656211"/>
                              <a:ext cx="220216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9" name="Gruppe 29"/>
                        <wpg:cNvGrpSpPr/>
                        <wpg:grpSpPr>
                          <a:xfrm>
                            <a:off x="4392551" y="0"/>
                            <a:ext cx="3512329" cy="657352"/>
                            <a:chOff x="-1398649" y="0"/>
                            <a:chExt cx="3512329" cy="656211"/>
                          </a:xfrm>
                        </wpg:grpSpPr>
                        <wps:wsp>
                          <wps:cNvPr id="24" name="Lige forbindelse 24"/>
                          <wps:cNvCnPr/>
                          <wps:spPr>
                            <a:xfrm>
                              <a:off x="-1379593" y="0"/>
                              <a:ext cx="3493273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" name="Lige forbindelse 25"/>
                          <wps:cNvCnPr/>
                          <wps:spPr>
                            <a:xfrm>
                              <a:off x="-1398649" y="656211"/>
                              <a:ext cx="349327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2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61C58A" id="Kantlinjer for tekst" o:spid="_x0000_s1026" alt="Designelement" style="position:absolute;margin-left:104.25pt;margin-top:111pt;width:622.2pt;height:51.8pt;z-index:-251645441;mso-position-horizontal-relative:page;mso-position-vertical-relative:page;mso-width-relative:margin;mso-height-relative:margin" coordsize="79048,65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eFKRgMAAI0PAAAOAAAAZHJzL2Uyb0RvYy54bWzsV0tT2zAQvnem/0HjO9iWYzv2kHCAkkNp&#10;y5T2BwhZdtzakkdSHvz7ruRXSGhpaIcDAwcTPfb17be79tn5tq7QmklVCj5z/FPPQYxTkZW8mDnf&#10;v12dTB2kNOEZqQRnM+eeKed8/v7d2aZJGRZLUWVMIlDCVbppZs5S6yZ1XUWXrCbqVDSMw2EuZE00&#10;LGXhZpJsQHtdudjzIncjZNZIQZlSsHvZHjpzqz/PGdVf8lwxjaqZA75p+5T2eWee7vyMpIUkzbKk&#10;nRvkGV7UpORgdFB1STRBK1keqKpLKoUSuT6lonZFnpeU2RggGt/bi2YhxaqxsRTppmgGmADaPZye&#10;rZZ+Xt9IVGYzJ5ji2EGc1JClj4TrquQ/IDUAPdLsp9IOypiiAN0lU2XBWcVqxrUBcNMUKehZyOa2&#10;uZHdRtGuDCbbXNbmP0SLthb6+wF6ttWIwmaceH6SRA6icBaF8TTqckOXkMADMbr8MApOplNIbScY&#10;hNj45PZmXePd4MywGLzuosfA0zb2hVw1DUOw8Z9Cw3EceL6/7yFJnwoNYw/70YBJhEHJn0KDClIj&#10;SdS/keR2SRpmuadMcjuYBoZclwUz3LgrecYqxVDcwmUvX/COBipVwIi/5UAbb9gCZdM/ZJGkjVR6&#10;wUSNzI+ZA+w03pGUrK+VblHpr5jtipunElWZXZVVZRemp7CLSqI1gW6gt9gqqFb1J5G1e5EHfyYQ&#10;ULCqDfHs1Um/Df7YzmS0WI7tGIAzYxT41kdtf+n7irUOfWU5FBpw3bd2B0WtDUIplFOf4IrDbSOW&#10;g/ODoPe0YHffiDLb/o4RHiSsZcH1IFyXXMjHrOtt73Le3u8RaOM2ENyJ7N7ywUIDFDW19wJc9aEp&#10;tCV9QFY4ssV9FFujsK9AwLbrPg9K9I2yr5iy4xxpR4cdKQdTJOkp10+RpCXaUQNyEiQ4DGFgHI7J&#10;IPRxgMHKw2m3M0tO/CCZRhO4MkqP03JPvif00GfHKE3bfpEyxZMes4MyhaNjyhRCj5MwCXZD7ws1&#10;mCQBjuHIAPdWqK+4UF+GtPCW8pvZgsNjSTvW62MjpmVu9xb4xtxXzNyx+dqXKPvNZ98yu+9T81G5&#10;u7a3xq/o+S8AAAD//wMAUEsDBBQABgAIAAAAIQCeFOY34gAAAAwBAAAPAAAAZHJzL2Rvd25yZXYu&#10;eG1sTI/BSsNAEIbvgu+wjODNbrI1pcZsSinqqQi2gnjbJtMkNDsbstskfXunJ3ubYT7++f5sNdlW&#10;DNj7xpGGeBaBQCpc2VCl4Xv//rQE4YOh0rSOUMMFPazy+7vMpKUb6QuHXagEh5BPjYY6hC6V0hc1&#10;WuNnrkPi29H11gRe+0qWvRk53LZSRdFCWtMQf6hNh5sai9PubDV8jGZcz+O3YXs6bi6/++TzZxuj&#10;1o8P0/oVRMAp/MNw1Wd1yNnp4M5UetFqUNEyYZQHpbjUlXhO1AuIg4a5ShYg80zelsj/AAAA//8D&#10;AFBLAQItABQABgAIAAAAIQC2gziS/gAAAOEBAAATAAAAAAAAAAAAAAAAAAAAAABbQ29udGVudF9U&#10;eXBlc10ueG1sUEsBAi0AFAAGAAgAAAAhADj9If/WAAAAlAEAAAsAAAAAAAAAAAAAAAAALwEAAF9y&#10;ZWxzLy5yZWxzUEsBAi0AFAAGAAgAAAAhAL1h4UpGAwAAjQ8AAA4AAAAAAAAAAAAAAAAALgIAAGRy&#10;cy9lMm9Eb2MueG1sUEsBAi0AFAAGAAgAAAAhAJ4U5jfiAAAADAEAAA8AAAAAAAAAAAAAAAAAoAUA&#10;AGRycy9kb3ducmV2LnhtbFBLBQYAAAAABAAEAPMAAACvBgAAAAA=&#10;" o:allowincell="f">
                <v:group id="Gruppe 28" o:spid="_x0000_s1027" style="position:absolute;width:27730;height:6573" coordsize="22021,6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line id="Lige forbindelse 7" o:spid="_x0000_s1028" style="position:absolute;visibility:visible;mso-wrap-style:square" from="0,0" to="22021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SvyxAAAANoAAAAPAAAAZHJzL2Rvd25yZXYueG1sRI/dasJA&#10;FITvhb7Dcgq9kbppK1VSV7EBMXghVPsAh+wxG5o9m2a3+Xn7riB4OczMN8xqM9hadNT6yrGCl1kC&#10;grhwuuJSwfd597wE4QOyxtoxKRjJw2b9MFlhql3PX9SdQikihH2KCkwITSqlLwxZ9DPXEEfv4lqL&#10;Icq2lLrFPsJtLV+T5F1arDguGGwoM1T8nP6sgul5Ptb7g/HZ7+cbbbt5vjg6p9TT47D9ABFoCPfw&#10;rZ1rBQu4Xok3QK7/AQAA//8DAFBLAQItABQABgAIAAAAIQDb4fbL7gAAAIUBAAATAAAAAAAAAAAA&#10;AAAAAAAAAABbQ29udGVudF9UeXBlc10ueG1sUEsBAi0AFAAGAAgAAAAhAFr0LFu/AAAAFQEAAAsA&#10;AAAAAAAAAAAAAAAAHwEAAF9yZWxzLy5yZWxzUEsBAi0AFAAGAAgAAAAhAIMJK/LEAAAA2gAAAA8A&#10;AAAAAAAAAAAAAAAABwIAAGRycy9kb3ducmV2LnhtbFBLBQYAAAAAAwADALcAAAD4AgAAAAA=&#10;" strokecolor="#a18f8f [1951]"/>
                  <v:line id="Lige forbindelse 10" o:spid="_x0000_s1029" style="position:absolute;visibility:visible;mso-wrap-style:square" from="0,6562" to="22021,65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p1WxAAAANsAAAAPAAAAZHJzL2Rvd25yZXYueG1sRI9Ba8JA&#10;EIXvBf/DMkIvpW5qxZboKlYoFQ+C2h8wZMdsMDsbs2uM/75zKHib4b1575v5sve16qiNVWADb6MM&#10;FHERbMWlgd/j9+snqJiQLdaBycCdIiwXg6c55jbceE/dIZVKQjjmaMCl1ORax8KRxzgKDbFop9B6&#10;TLK2pbYt3iTc13qcZVPtsWJpcNjQ2lFxPly9gZfj5F7/bF1cX77eadVNNh+7EIx5HvarGahEfXqY&#10;/683VvCFXn6RAfTiDwAA//8DAFBLAQItABQABgAIAAAAIQDb4fbL7gAAAIUBAAATAAAAAAAAAAAA&#10;AAAAAAAAAABbQ29udGVudF9UeXBlc10ueG1sUEsBAi0AFAAGAAgAAAAhAFr0LFu/AAAAFQEAAAsA&#10;AAAAAAAAAAAAAAAAHwEAAF9yZWxzLy5yZWxzUEsBAi0AFAAGAAgAAAAhAP2+nVbEAAAA2wAAAA8A&#10;AAAAAAAAAAAAAAAABwIAAGRycy9kb3ducmV2LnhtbFBLBQYAAAAAAwADALcAAAD4AgAAAAA=&#10;" strokecolor="#a18f8f [1951]"/>
                </v:group>
                <v:group id="Gruppe 29" o:spid="_x0000_s1030" style="position:absolute;left:43925;width:35123;height:6573" coordorigin="-13986" coordsize="35123,6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line id="Lige forbindelse 24" o:spid="_x0000_s1031" style="position:absolute;visibility:visible;mso-wrap-style:square" from="-13795,0" to="21136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VHoxAAAANsAAAAPAAAAZHJzL2Rvd25yZXYueG1sRI/RasJA&#10;FETfBf9huYW+iG6qoUp0FSuUig9Cox9wyV6zodm7MbuN8e/dQsHHYWbOMKtNb2vRUesrxwreJgkI&#10;4sLpiksF59PneAHCB2SNtWNScCcPm/VwsMJMuxt/U5eHUkQI+wwVmBCaTEpfGLLoJ64hjt7FtRZD&#10;lG0pdYu3CLe1nCbJu7RYcVww2NDOUPGT/1oFo1N6r78Oxu+uHzPadul+fnROqdeXfrsEEagPz/B/&#10;e68VTFP4+xJ/gFw/AAAA//8DAFBLAQItABQABgAIAAAAIQDb4fbL7gAAAIUBAAATAAAAAAAAAAAA&#10;AAAAAAAAAABbQ29udGVudF9UeXBlc10ueG1sUEsBAi0AFAAGAAgAAAAhAFr0LFu/AAAAFQEAAAsA&#10;AAAAAAAAAAAAAAAAHwEAAF9yZWxzLy5yZWxzUEsBAi0AFAAGAAgAAAAhAEzpUejEAAAA2wAAAA8A&#10;AAAAAAAAAAAAAAAABwIAAGRycy9kb3ducmV2LnhtbFBLBQYAAAAAAwADALcAAAD4AgAAAAA=&#10;" strokecolor="#a18f8f [1951]"/>
                  <v:line id="Lige forbindelse 25" o:spid="_x0000_s1032" style="position:absolute;visibility:visible;mso-wrap-style:square" from="-13986,6562" to="20946,65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fRzxQAAANsAAAAPAAAAZHJzL2Rvd25yZXYueG1sRI/RasJA&#10;FETfC/2H5RZ8kbqp2lrSbEQFqfggNPoBl+xtNjR7N82uMf69WxD6OMzMGSZbDrYRPXW+dqzgZZKA&#10;IC6drrlScDpun99B+ICssXFMCq7kYZk/PmSYanfhL+qLUIkIYZ+iAhNCm0rpS0MW/cS1xNH7dp3F&#10;EGVXSd3hJcJtI6dJ8iYt1hwXDLa0MVT+FGerYHycX5vPvfGb3/WMVv18tzg4p9ToaVh9gAg0hP/w&#10;vb3TCqav8Pcl/gCZ3wAAAP//AwBQSwECLQAUAAYACAAAACEA2+H2y+4AAACFAQAAEwAAAAAAAAAA&#10;AAAAAAAAAAAAW0NvbnRlbnRfVHlwZXNdLnhtbFBLAQItABQABgAIAAAAIQBa9CxbvwAAABUBAAAL&#10;AAAAAAAAAAAAAAAAAB8BAABfcmVscy8ucmVsc1BLAQItABQABgAIAAAAIQAjpfRzxQAAANsAAAAP&#10;AAAAAAAAAAAAAAAAAAcCAABkcnMvZG93bnJldi54bWxQSwUGAAAAAAMAAwC3AAAA+QIAAAAA&#10;" strokecolor="#a18f8f [1951]"/>
                </v:group>
                <w10:wrap anchorx="page" anchory="page"/>
              </v:group>
            </w:pict>
          </mc:Fallback>
        </mc:AlternateContent>
      </w:r>
      <w:r w:rsidR="00763D0D">
        <w:rPr>
          <w:lang w:val="en-US"/>
        </w:rPr>
        <w:t>Fotnite Dance Off</w:t>
      </w:r>
    </w:p>
    <w:p w:rsidR="005E66C2" w:rsidRPr="00763D0D" w:rsidRDefault="00763D0D" w:rsidP="00006B66">
      <w:pPr>
        <w:pStyle w:val="Overskrift1"/>
        <w:rPr>
          <w:lang w:val="en-US"/>
        </w:rPr>
      </w:pPr>
      <w:r w:rsidRPr="00763D0D">
        <w:rPr>
          <w:lang w:val="en-US"/>
        </w:rPr>
        <w:t>Name</w:t>
      </w:r>
    </w:p>
    <w:p w:rsidR="005E66C2" w:rsidRPr="00763D0D" w:rsidRDefault="00763D0D">
      <w:pPr>
        <w:rPr>
          <w:lang w:val="en-US"/>
        </w:rPr>
      </w:pPr>
      <w:r w:rsidRPr="00763D0D">
        <w:rPr>
          <w:lang w:val="en-US"/>
        </w:rPr>
        <w:t>I recognition of his/her extraordinary skills</w:t>
      </w:r>
    </w:p>
    <w:p w:rsidR="005E66C2" w:rsidRPr="00006B66" w:rsidRDefault="00763D0D" w:rsidP="00006B66">
      <w:pPr>
        <w:pStyle w:val="Overskrift2"/>
      </w:pPr>
      <w:r>
        <w:t>Winner</w:t>
      </w:r>
      <w:bookmarkStart w:id="0" w:name="_GoBack"/>
      <w:bookmarkEnd w:id="0"/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Diplomstempel og signatur"/>
      </w:tblPr>
      <w:tblGrid>
        <w:gridCol w:w="3369"/>
        <w:gridCol w:w="10301"/>
      </w:tblGrid>
      <w:tr w:rsidR="008B62B2" w:rsidTr="008B62B2">
        <w:trPr>
          <w:trHeight w:val="3024"/>
        </w:trPr>
        <w:tc>
          <w:tcPr>
            <w:tcW w:w="3123" w:type="dxa"/>
            <w:vAlign w:val="center"/>
          </w:tcPr>
          <w:p w:rsidR="008B62B2" w:rsidRDefault="008B62B2">
            <w:pPr>
              <w:spacing w:after="0" w:line="240" w:lineRule="auto"/>
            </w:pPr>
            <w:r>
              <w:rPr>
                <w:noProof/>
                <w:lang w:eastAsia="da-DK"/>
              </w:rPr>
              <mc:AlternateContent>
                <mc:Choice Requires="wpg">
                  <w:drawing>
                    <wp:inline distT="0" distB="0" distL="0" distR="0" wp14:anchorId="13492430" wp14:editId="77FE0008">
                      <wp:extent cx="1892300" cy="1892300"/>
                      <wp:effectExtent l="0" t="0" r="0" b="0"/>
                      <wp:docPr id="14" name="Gruppe 14" descr="Diplomstempelgrafik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92300" cy="1892300"/>
                                <a:chOff x="0" y="0"/>
                                <a:chExt cx="1892300" cy="1892300"/>
                              </a:xfrm>
                            </wpg:grpSpPr>
                            <wpg:grpSp>
                              <wpg:cNvPr id="15" name="Stempel" descr="Tildelingssegl"/>
                              <wpg:cNvGrpSpPr/>
                              <wpg:grpSpPr>
                                <a:xfrm>
                                  <a:off x="0" y="0"/>
                                  <a:ext cx="1892300" cy="1892300"/>
                                  <a:chOff x="0" y="0"/>
                                  <a:chExt cx="1895475" cy="1901825"/>
                                </a:xfrm>
                              </wpg:grpSpPr>
                              <wps:wsp>
                                <wps:cNvPr id="16" name="Seglfigur" descr="Tildelingsseglets figur"/>
                                <wps:cNvSpPr>
                                  <a:spLocks noChangeAspect="1"/>
                                </wps:cNvSpPr>
                                <wps:spPr bwMode="auto">
                                  <a:xfrm>
                                    <a:off x="0" y="9525"/>
                                    <a:ext cx="1892300" cy="1892300"/>
                                  </a:xfrm>
                                  <a:custGeom>
                                    <a:avLst/>
                                    <a:gdLst>
                                      <a:gd name="T0" fmla="*/ 1674 w 3366"/>
                                      <a:gd name="T1" fmla="*/ 214 h 3348"/>
                                      <a:gd name="T2" fmla="*/ 1888 w 3366"/>
                                      <a:gd name="T3" fmla="*/ 0 h 3348"/>
                                      <a:gd name="T4" fmla="*/ 2048 w 3366"/>
                                      <a:gd name="T5" fmla="*/ 267 h 3348"/>
                                      <a:gd name="T6" fmla="*/ 2297 w 3366"/>
                                      <a:gd name="T7" fmla="*/ 107 h 3348"/>
                                      <a:gd name="T8" fmla="*/ 2386 w 3366"/>
                                      <a:gd name="T9" fmla="*/ 392 h 3348"/>
                                      <a:gd name="T10" fmla="*/ 2671 w 3366"/>
                                      <a:gd name="T11" fmla="*/ 303 h 3348"/>
                                      <a:gd name="T12" fmla="*/ 2671 w 3366"/>
                                      <a:gd name="T13" fmla="*/ 605 h 3348"/>
                                      <a:gd name="T14" fmla="*/ 2974 w 3366"/>
                                      <a:gd name="T15" fmla="*/ 588 h 3348"/>
                                      <a:gd name="T16" fmla="*/ 2903 w 3366"/>
                                      <a:gd name="T17" fmla="*/ 890 h 3348"/>
                                      <a:gd name="T18" fmla="*/ 3206 w 3366"/>
                                      <a:gd name="T19" fmla="*/ 944 h 3348"/>
                                      <a:gd name="T20" fmla="*/ 3063 w 3366"/>
                                      <a:gd name="T21" fmla="*/ 1211 h 3348"/>
                                      <a:gd name="T22" fmla="*/ 3330 w 3366"/>
                                      <a:gd name="T23" fmla="*/ 1353 h 3348"/>
                                      <a:gd name="T24" fmla="*/ 3134 w 3366"/>
                                      <a:gd name="T25" fmla="*/ 1585 h 3348"/>
                                      <a:gd name="T26" fmla="*/ 3366 w 3366"/>
                                      <a:gd name="T27" fmla="*/ 1781 h 3348"/>
                                      <a:gd name="T28" fmla="*/ 3117 w 3366"/>
                                      <a:gd name="T29" fmla="*/ 1941 h 3348"/>
                                      <a:gd name="T30" fmla="*/ 3277 w 3366"/>
                                      <a:gd name="T31" fmla="*/ 2190 h 3348"/>
                                      <a:gd name="T32" fmla="*/ 2992 w 3366"/>
                                      <a:gd name="T33" fmla="*/ 2297 h 3348"/>
                                      <a:gd name="T34" fmla="*/ 3099 w 3366"/>
                                      <a:gd name="T35" fmla="*/ 2564 h 3348"/>
                                      <a:gd name="T36" fmla="*/ 2796 w 3366"/>
                                      <a:gd name="T37" fmla="*/ 2600 h 3348"/>
                                      <a:gd name="T38" fmla="*/ 2832 w 3366"/>
                                      <a:gd name="T39" fmla="*/ 2903 h 3348"/>
                                      <a:gd name="T40" fmla="*/ 2529 w 3366"/>
                                      <a:gd name="T41" fmla="*/ 2849 h 3348"/>
                                      <a:gd name="T42" fmla="*/ 2493 w 3366"/>
                                      <a:gd name="T43" fmla="*/ 3152 h 3348"/>
                                      <a:gd name="T44" fmla="*/ 2208 w 3366"/>
                                      <a:gd name="T45" fmla="*/ 3027 h 3348"/>
                                      <a:gd name="T46" fmla="*/ 2101 w 3366"/>
                                      <a:gd name="T47" fmla="*/ 3294 h 3348"/>
                                      <a:gd name="T48" fmla="*/ 1870 w 3366"/>
                                      <a:gd name="T49" fmla="*/ 3116 h 3348"/>
                                      <a:gd name="T50" fmla="*/ 1674 w 3366"/>
                                      <a:gd name="T51" fmla="*/ 3348 h 3348"/>
                                      <a:gd name="T52" fmla="*/ 1496 w 3366"/>
                                      <a:gd name="T53" fmla="*/ 3116 h 3348"/>
                                      <a:gd name="T54" fmla="*/ 1264 w 3366"/>
                                      <a:gd name="T55" fmla="*/ 3294 h 3348"/>
                                      <a:gd name="T56" fmla="*/ 1140 w 3366"/>
                                      <a:gd name="T57" fmla="*/ 3027 h 3348"/>
                                      <a:gd name="T58" fmla="*/ 872 w 3366"/>
                                      <a:gd name="T59" fmla="*/ 3152 h 3348"/>
                                      <a:gd name="T60" fmla="*/ 819 w 3366"/>
                                      <a:gd name="T61" fmla="*/ 2849 h 3348"/>
                                      <a:gd name="T62" fmla="*/ 534 w 3366"/>
                                      <a:gd name="T63" fmla="*/ 2903 h 3348"/>
                                      <a:gd name="T64" fmla="*/ 552 w 3366"/>
                                      <a:gd name="T65" fmla="*/ 2600 h 3348"/>
                                      <a:gd name="T66" fmla="*/ 249 w 3366"/>
                                      <a:gd name="T67" fmla="*/ 2564 h 3348"/>
                                      <a:gd name="T68" fmla="*/ 356 w 3366"/>
                                      <a:gd name="T69" fmla="*/ 2297 h 3348"/>
                                      <a:gd name="T70" fmla="*/ 71 w 3366"/>
                                      <a:gd name="T71" fmla="*/ 2190 h 3348"/>
                                      <a:gd name="T72" fmla="*/ 249 w 3366"/>
                                      <a:gd name="T73" fmla="*/ 1941 h 3348"/>
                                      <a:gd name="T74" fmla="*/ 0 w 3366"/>
                                      <a:gd name="T75" fmla="*/ 1781 h 3348"/>
                                      <a:gd name="T76" fmla="*/ 231 w 3366"/>
                                      <a:gd name="T77" fmla="*/ 1585 h 3348"/>
                                      <a:gd name="T78" fmla="*/ 18 w 3366"/>
                                      <a:gd name="T79" fmla="*/ 1353 h 3348"/>
                                      <a:gd name="T80" fmla="*/ 302 w 3366"/>
                                      <a:gd name="T81" fmla="*/ 1211 h 3348"/>
                                      <a:gd name="T82" fmla="*/ 160 w 3366"/>
                                      <a:gd name="T83" fmla="*/ 944 h 3348"/>
                                      <a:gd name="T84" fmla="*/ 445 w 3366"/>
                                      <a:gd name="T85" fmla="*/ 890 h 3348"/>
                                      <a:gd name="T86" fmla="*/ 374 w 3366"/>
                                      <a:gd name="T87" fmla="*/ 588 h 3348"/>
                                      <a:gd name="T88" fmla="*/ 677 w 3366"/>
                                      <a:gd name="T89" fmla="*/ 605 h 3348"/>
                                      <a:gd name="T90" fmla="*/ 694 w 3366"/>
                                      <a:gd name="T91" fmla="*/ 303 h 3348"/>
                                      <a:gd name="T92" fmla="*/ 979 w 3366"/>
                                      <a:gd name="T93" fmla="*/ 392 h 3348"/>
                                      <a:gd name="T94" fmla="*/ 1051 w 3366"/>
                                      <a:gd name="T95" fmla="*/ 107 h 3348"/>
                                      <a:gd name="T96" fmla="*/ 1318 w 3366"/>
                                      <a:gd name="T97" fmla="*/ 267 h 3348"/>
                                      <a:gd name="T98" fmla="*/ 1460 w 3366"/>
                                      <a:gd name="T99" fmla="*/ 0 h 3348"/>
                                      <a:gd name="T100" fmla="*/ 1674 w 3366"/>
                                      <a:gd name="T101" fmla="*/ 214 h 334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  <a:cxn ang="0">
                                        <a:pos x="T62" y="T63"/>
                                      </a:cxn>
                                      <a:cxn ang="0">
                                        <a:pos x="T64" y="T65"/>
                                      </a:cxn>
                                      <a:cxn ang="0">
                                        <a:pos x="T66" y="T67"/>
                                      </a:cxn>
                                      <a:cxn ang="0">
                                        <a:pos x="T68" y="T69"/>
                                      </a:cxn>
                                      <a:cxn ang="0">
                                        <a:pos x="T70" y="T71"/>
                                      </a:cxn>
                                      <a:cxn ang="0">
                                        <a:pos x="T72" y="T73"/>
                                      </a:cxn>
                                      <a:cxn ang="0">
                                        <a:pos x="T74" y="T75"/>
                                      </a:cxn>
                                      <a:cxn ang="0">
                                        <a:pos x="T76" y="T77"/>
                                      </a:cxn>
                                      <a:cxn ang="0">
                                        <a:pos x="T78" y="T79"/>
                                      </a:cxn>
                                      <a:cxn ang="0">
                                        <a:pos x="T80" y="T81"/>
                                      </a:cxn>
                                      <a:cxn ang="0">
                                        <a:pos x="T82" y="T83"/>
                                      </a:cxn>
                                      <a:cxn ang="0">
                                        <a:pos x="T84" y="T85"/>
                                      </a:cxn>
                                      <a:cxn ang="0">
                                        <a:pos x="T86" y="T87"/>
                                      </a:cxn>
                                      <a:cxn ang="0">
                                        <a:pos x="T88" y="T89"/>
                                      </a:cxn>
                                      <a:cxn ang="0">
                                        <a:pos x="T90" y="T91"/>
                                      </a:cxn>
                                      <a:cxn ang="0">
                                        <a:pos x="T92" y="T93"/>
                                      </a:cxn>
                                      <a:cxn ang="0">
                                        <a:pos x="T94" y="T95"/>
                                      </a:cxn>
                                      <a:cxn ang="0">
                                        <a:pos x="T96" y="T97"/>
                                      </a:cxn>
                                      <a:cxn ang="0">
                                        <a:pos x="T98" y="T99"/>
                                      </a:cxn>
                                      <a:cxn ang="0">
                                        <a:pos x="T100" y="T101"/>
                                      </a:cxn>
                                    </a:cxnLst>
                                    <a:rect l="0" t="0" r="r" b="b"/>
                                    <a:pathLst>
                                      <a:path w="3366" h="3348">
                                        <a:moveTo>
                                          <a:pt x="1674" y="214"/>
                                        </a:moveTo>
                                        <a:lnTo>
                                          <a:pt x="1888" y="0"/>
                                        </a:lnTo>
                                        <a:lnTo>
                                          <a:pt x="2048" y="267"/>
                                        </a:lnTo>
                                        <a:lnTo>
                                          <a:pt x="2297" y="107"/>
                                        </a:lnTo>
                                        <a:lnTo>
                                          <a:pt x="2386" y="392"/>
                                        </a:lnTo>
                                        <a:lnTo>
                                          <a:pt x="2671" y="303"/>
                                        </a:lnTo>
                                        <a:lnTo>
                                          <a:pt x="2671" y="605"/>
                                        </a:lnTo>
                                        <a:lnTo>
                                          <a:pt x="2974" y="588"/>
                                        </a:lnTo>
                                        <a:lnTo>
                                          <a:pt x="2903" y="890"/>
                                        </a:lnTo>
                                        <a:lnTo>
                                          <a:pt x="3206" y="944"/>
                                        </a:lnTo>
                                        <a:lnTo>
                                          <a:pt x="3063" y="1211"/>
                                        </a:lnTo>
                                        <a:lnTo>
                                          <a:pt x="3330" y="1353"/>
                                        </a:lnTo>
                                        <a:lnTo>
                                          <a:pt x="3134" y="1585"/>
                                        </a:lnTo>
                                        <a:lnTo>
                                          <a:pt x="3366" y="1781"/>
                                        </a:lnTo>
                                        <a:lnTo>
                                          <a:pt x="3117" y="1941"/>
                                        </a:lnTo>
                                        <a:lnTo>
                                          <a:pt x="3277" y="2190"/>
                                        </a:lnTo>
                                        <a:lnTo>
                                          <a:pt x="2992" y="2297"/>
                                        </a:lnTo>
                                        <a:lnTo>
                                          <a:pt x="3099" y="2564"/>
                                        </a:lnTo>
                                        <a:lnTo>
                                          <a:pt x="2796" y="2600"/>
                                        </a:lnTo>
                                        <a:lnTo>
                                          <a:pt x="2832" y="2903"/>
                                        </a:lnTo>
                                        <a:lnTo>
                                          <a:pt x="2529" y="2849"/>
                                        </a:lnTo>
                                        <a:lnTo>
                                          <a:pt x="2493" y="3152"/>
                                        </a:lnTo>
                                        <a:lnTo>
                                          <a:pt x="2208" y="3027"/>
                                        </a:lnTo>
                                        <a:lnTo>
                                          <a:pt x="2101" y="3294"/>
                                        </a:lnTo>
                                        <a:lnTo>
                                          <a:pt x="1870" y="3116"/>
                                        </a:lnTo>
                                        <a:lnTo>
                                          <a:pt x="1674" y="3348"/>
                                        </a:lnTo>
                                        <a:lnTo>
                                          <a:pt x="1496" y="3116"/>
                                        </a:lnTo>
                                        <a:lnTo>
                                          <a:pt x="1264" y="3294"/>
                                        </a:lnTo>
                                        <a:lnTo>
                                          <a:pt x="1140" y="3027"/>
                                        </a:lnTo>
                                        <a:lnTo>
                                          <a:pt x="872" y="3152"/>
                                        </a:lnTo>
                                        <a:lnTo>
                                          <a:pt x="819" y="2849"/>
                                        </a:lnTo>
                                        <a:lnTo>
                                          <a:pt x="534" y="2903"/>
                                        </a:lnTo>
                                        <a:lnTo>
                                          <a:pt x="552" y="2600"/>
                                        </a:lnTo>
                                        <a:lnTo>
                                          <a:pt x="249" y="2564"/>
                                        </a:lnTo>
                                        <a:lnTo>
                                          <a:pt x="356" y="2297"/>
                                        </a:lnTo>
                                        <a:lnTo>
                                          <a:pt x="71" y="2190"/>
                                        </a:lnTo>
                                        <a:lnTo>
                                          <a:pt x="249" y="1941"/>
                                        </a:lnTo>
                                        <a:lnTo>
                                          <a:pt x="0" y="1781"/>
                                        </a:lnTo>
                                        <a:lnTo>
                                          <a:pt x="231" y="1585"/>
                                        </a:lnTo>
                                        <a:lnTo>
                                          <a:pt x="18" y="1353"/>
                                        </a:lnTo>
                                        <a:lnTo>
                                          <a:pt x="302" y="1211"/>
                                        </a:lnTo>
                                        <a:lnTo>
                                          <a:pt x="160" y="944"/>
                                        </a:lnTo>
                                        <a:lnTo>
                                          <a:pt x="445" y="890"/>
                                        </a:lnTo>
                                        <a:lnTo>
                                          <a:pt x="374" y="588"/>
                                        </a:lnTo>
                                        <a:lnTo>
                                          <a:pt x="677" y="605"/>
                                        </a:lnTo>
                                        <a:lnTo>
                                          <a:pt x="694" y="303"/>
                                        </a:lnTo>
                                        <a:lnTo>
                                          <a:pt x="979" y="392"/>
                                        </a:lnTo>
                                        <a:lnTo>
                                          <a:pt x="1051" y="107"/>
                                        </a:lnTo>
                                        <a:lnTo>
                                          <a:pt x="1318" y="267"/>
                                        </a:lnTo>
                                        <a:lnTo>
                                          <a:pt x="1460" y="0"/>
                                        </a:lnTo>
                                        <a:lnTo>
                                          <a:pt x="1674" y="21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accent5"/>
                                  </a:solidFill>
                                  <a:ln>
                                    <a:noFill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7" name="Seglstruktur" descr="Diplomstempelstruktur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9653" t="-3302" r="-1448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1895475" cy="18954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18" name="Stjerneikon" descr="Stjerneik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81000" y="414311"/>
                                  <a:ext cx="1123950" cy="10668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0F88E1" id="Gruppe 14" o:spid="_x0000_s1026" alt="Diplomstempelgrafik" style="width:149pt;height:149pt;mso-position-horizontal-relative:char;mso-position-vertical-relative:line" coordsize="18923,189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hYF34goAAHkvAAAOAAAAZHJzL2Uyb0RvYy54bWzcWt+Po8gRfo+U/wH5&#10;MZLXNL+xdvY0O7O3Oulyt8pulGcGY5usDQTweDZR/vf7qrthihk37tzpoigPMzbmo+jqr6qoKurt&#10;d0/Hg/NYtF1ZVzcL8cZdOEWV15uy2t0s/vrl+2WycLo+qzbZoa6Km8W3olt89+6Pf3h7btaFV+/r&#10;w6ZoHQipuvW5uVns+75Zr1Zdvi+OWfembooKJ7d1e8x6HLa71abNzpB+PKw8141W57rdNG2dF12H&#10;X+/VycU7KX+7LfL+5+22K3rncLPA2nr5v5X/H+j/6t3bbL1rs2Zf5noZ2a9YxTErK9x0FHWf9Zlz&#10;astXoo5l3tZdve3f5PVxVW+3ZV5IHaCNcF9o87GtT43UZbc+75pxm7C1L/bpV4vNf3r81DrlBtwF&#10;C6fKjuDoY3tqmsKhHzZFl2O37svmUB+7vjg2xQG7tS2/0s6dm90aAj62zefmU6t/2Kkj2oynbXuk&#10;T6jpPMk9/zbuefHUOzl+FEnq+S6oyXFuOJCs5HtQ9+q6fP/hypWr4cYrWt+4nPFgXPegeDgo/lkp&#10;OKr9pYR1HmBWXVfsDv8TGodBjOXKvUpdkXghrcqoMXyqezab7reZzed91hTSGjtifdi9aNw97NG2&#10;3J1aw/4Vfeeo89JSpBCyG7KQrvmxzr92TlXf7bNqV9x2DVwXBiHVOzcMTAcdLnMezn+uNzDX7NTX&#10;0vcumlsaqj3K1tcsbtzFbJ2fuv5jUUvjzR5/7HppkLsNvkkn32hP+QK73R4PiBh/WjkiigPn7Ph+&#10;FNGqEQtGmGAwTwTOHqggeYnyGEokSWIQ5jOYaxAF1x3X5bmBSRRM6RkWxQZhYPgZ5aWxYV0xgwnX&#10;JAzPg2dhfhIZhKUM5qeeYWWC778XxcIgTXACfNc3ieMMzInjFERuaBI3YSE1WwenIQTvl81DTHhI&#10;oYXB2DgRSWoyEcGZ8D3XxITgVKSB0Xg5Fb4bmVbncSqEJ4RBW49z4fu+a9DW41wIPzRx63EyfOGb&#10;XBXR4tlARZiYyPU4G+TzpvVxNkScGPWd0CGEycs8TodIA5M8f8KHF5vk+ZwPTxjNxed8eClc8rL1&#10;+ZwPj6LFZWv2J3y4aWqSx/nwwshkfz7nw4tTEx8+58OLXJN7+JwPL/GN+nI+PPLKy/oGnA8v9Ez6&#10;BhM+kiA1yZvwEaQmfws4H74ITaE04Hx4nmt6ZAScD9/1TPwGEz6EawrNAefD91ITv3hcMr9MYlM8&#10;CDgfvhCRYf9CzsfMozvkfNBT2ySP8yECo/2FUz7M6+N8CA92f9nfwgkf5v0LOR9CBKb9Cyd8mPkN&#10;OR9JbHKPcEqH0fwiTkciTN4RcTY8s3dEnI3QGOwjTsaM80acjBBKXOYi4lzMxBYkiM+27MHFDeI4&#10;FTOhL+JU+KEp8kWcipnIHHMqjClVPGHC/NyIORNmXWPOxMxjLeZMmGyYSqQxyZx55sYTHnxTiIo5&#10;DzMpQcx5EKYAGnMaZhKWhNOAQGswkoTzMJNPJZwHEZm2LuE8mLO9hNMQBKFpcZwIcyqacB58Y56c&#10;cB7MeXLCaYiMiU/CeTAn8SmnIcLj6bKvppwGc4WRchbS2OT5KWfBXP6knAXhhiYDTjkN5tIs5TQI&#10;32jBKecBZZLhiZhyHkRgNLmUE2FKxwS1iJ59eqbUdjkT02IbFf5Yw2f7oazPnypd1+Obg+4D9aio&#10;fm/qjtpPVOSjN/VF9SLQHHiq6KwBDIIJ7Ou+zDwY/BF4aOLMg8EOgWMrydh7AqdWYCqjCY0yWXWT&#10;5hcitI7CTknqI0rpdmpSmSvhdopSGSvhdqp6WlWUoTaqUhVK0lFlWsG1qmNbbn4jqYaU0u1U9bSq&#10;KAFtFkMVIElHhWcFHyzXTlWq36R0O1apPJNwO1Wp+pJwO1WpuCI4iicbVQOtKmojK7hWFaWPFVyr&#10;isrGCq5VReFiA6e6hVRFXWIF16qi7LCCa1VRVVjBtaooGqzgWlUUBTZwqglIVST9VnCtKpJ6K7hW&#10;FUm7FVyrGtmpSjm5XLudqpRzExxZtc1iKKmWcDtVKWmWcDtVKS2WcDtVKe2VcDtVKa8lOBJXG1Up&#10;b5VwO1UpMZVwO1Up85RwO1UptZRwO1UpdyQ4kkMbVSk5lHA7VSn7k3A7VSm7k3A7VSl7k3A7VWV+&#10;Rnh0eriySLnwDNT5VYt3Oi9fxLYLBy9iH+gaZFxZT2nZ8NU53yzk6xRnT1/QAqIzx/qx+FJLTE/5&#10;GTVv5FqR7OlbP0MO1QSKtyoSKl/8Ym3D6eGzkRLpjYmSOHr7ABg+NRD9TQlEUq1vPQCGTw3Emw4J&#10;RDI/D8RLDAV0BysYJA2fWuIAROkyLxEvHqREVExXgLglcY5CbRZILwskEPXhPBCvASSQ6tJ5JBr8&#10;CokO/jwSrXuFRG9+Hkkv4kgf6gDMI9FuV0j00+eRaKRLJHXKZ5HUIldIshHl/gODw6di0kfzWyHR&#10;3Z5FUltbIdG3nkeiYa2Q6EjPI9GKVkh00+aRaDJLJHWR55FoHysk+ofzSAoXxBF1fmeRAi1ffXdU&#10;CHP7OcaD4R2r0c+pTWspEw1Yy3WitaqQ13RH01Tf/Mp2oh0qgdTvnNUcjU4FvEY6WpgKeNWOcEei&#10;h7qPs7dG21EBr1m7Dm/X/UffmXqBs3fWceOaj3v0oouCwbWwoQtK6szN3hctOSXwWmxDs00Cr0VL&#10;tNEk7mr4tYznaH1JedceEGhqSRy6VrMKo12lcFceYdSIksBrD0VqMUkgekizd6bmkQTOB73R8Z8T&#10;gSHS5oe6K1TQoBxDjsyMyQblKGzgo6sP5eb78nCgFEMOohV3h9Z5zDBCluV5UfXDc2eCPMiuUFXT&#10;lUN4wn2GcRWaOurWD/XmG0ZX2loNomFwDl/2dfvPhXPGENrNovvHKWuLhXP4ocK4TioCiia9PAjC&#10;mLoXLT/zwM9kVQ5RN4t+gS4Wfb3rcYRLTk1b7vZynIZ0qupbjMxsS5pqketTq9IHmBh697Yp8zX+&#10;9MQZvr0aHbo+mYer+hPpoqb7jlYyjln79dQsMRwHesqH8lD23+SgH1I/WlT1+KnMaWaIDtgUEkxd&#10;Da99xhRS17enr7j3OIg0mV8bz0L9QYqSiQS0zOcGkabwFR1OFvRwKBvinwj+W9nv5cgUTTHRttNJ&#10;vReg5cUA34XtVMOB93V+OsLm1LRjWxywLXXV7cumgy2si+NDsblZtD9s4HM5Ji17TESB7qqX98TM&#10;k86nafpJDiT+y0tuXTf13i/vQvduGbjxh+VtGsTL2P0QB8h8xZ24+zddLYL1qSuwH9nhvin10vHr&#10;q8VfnD7Uc5pqrlHORyoXGnwYC5JuOCwRXkg7JJ2uzf+iSwUvjeiNKWx3iRQRERdbt4RX6OEpcFn0&#10;+Z4MmcgY9l8R+x9MiclFTUbE2KBdksoD5dTDkFnTqhExh76AAKxX7vgwLgZ1BojyOR0XqOaY/CCz&#10;E/pl2Ai1DMVV6EcBuIqWt7f38TII7pPl+/f4dnf3IQ18EQXhh5Grbp9t6vPPD10Or9v8drqUvq9o&#10;on2mndVbjkMZOPSkpdp5/Kjvj2+vzOWCrb8Y6sVV/73QgWeQDh3934u2KsqvdTVGjs/st98vXhD9&#10;v3N4gOv834QH5fS0aVsEWwoVylZ1NDAGA7pi8F89k+wn6Fyo5CIQ8CiZa7JAIDw/pZarnLh1oygZ&#10;+66DoMHLrQKBjFIXvQfz3Vj3ZICcH0sfe56Yf/cL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G169i9kAAAAFAQAADwAAAGRycy9kb3ducmV2LnhtbEyPQUvDQBCF&#10;74L/YRnBm92kotSYTSlFPRXBVhBv0+w0Cc3Ohuw2Sf+9owh6Gebxhjffy5eTa9VAfWg8G0hnCSji&#10;0tuGKwPvu+ebBagQkS22nsnAmQIsi8uLHDPrR36jYRsrJSEcMjRQx9hlWoeyJodh5jti8Q6+dxhF&#10;9pW2PY4S7lo9T5J77bBh+VBjR+uayuP25Ay8jDiubtOnYXM8rM+fu7vXj01KxlxfTatHUJGm+HcM&#10;3/iCDoUw7f2JbVCtASkSf6Z484eFyP3vootc/6cvvgAAAP//AwBQSwMECgAAAAAAAAAhAASaOcmi&#10;0QAAotEAABQAAABkcnMvbWVkaWEvaW1hZ2UxLnBuZ4lQTkcNChoKAAAADUlIRFIAAAJ7AAABtwgD&#10;AAABjC9TYQAAAAFzUkdCAK7OHOkAAAAEZ0FNQQAAsY8L/GEFAAABRFBMVEUAAAD////+/v7+/v7+&#10;/v7+/v7+/v7+/v7////+/v7////////+/v7+/v7+/v7+/v7+/v7+/v7////+/v7+/v7////+/v7/&#10;///+/v7+/v7+/v7////////+/v7////+/v7+/v7+/v7+/v7+/v7+/v7+/v7+/v7+/v7////+/v7+&#10;/v7+/v7+/v7+/v7////+/v7+/v7+/v7+/v7+/v7+/v7////+/v7+/v7+/v7////////+/v7+/v7+&#10;/v7////+/v7+/v7+/v7+/v7+/v7+/v7+/v7+/v7+/v7+/v7+/v7////+/v7+/v7+/v7+/v7////+&#10;/v7+/v7+/v7////////+/v7////+/v7+/v7////+/v7+/v7+/v7+/v7////+/v7////+/v7+/v7/&#10;///+/v7+/v7////+/v7+/v7+/v7////+/v7pbFEWAAAAbHRSTlMAQBpbB0g1YyI9D1AqaxdYRTIE&#10;H01gOgwnaEIUVS8BHF0JSjckZVI/ESwZWkc0BiFiDk8pajwWVzEDRF8LTB45JmcTVEEuG1xJNggj&#10;ZFE+ECtZRhgFYTMNTiA7aRVWKEMCHV4wSzgKJRJTZi3NjnFpAAAACXBIWXMAACHVAAAh1QEEnLSd&#10;AADPb0lEQVR4Xux951/jPLO2gEBoP0oghEMxBDCdkMBLMYRy6IRAKAkBDsW0EMT///29RrIdO52y&#10;C7v3zjnP3rtgy9JoNJo+jP214BEr2/qi9emMzTx/dizNGOCa+elvWt1nB2RsQw7B69ky/mSHjOn4&#10;v4+BwtgiG2DzxtuVNC4XE/3YeC7G7vkOYz238v1rdsBuMWIwz3Dpcj7B+RvH+4OsRjytV/L2hwjn&#10;c5j2ByHEopyHxMuj9EcbBwKuUuwkSlhYfe+oYh6cj9N/3uiPBcaGWD/fxdaYAKyUBfSGxsZjsVbO&#10;zx/PMA5AoYEaHqLMJZcsJl0+xDAAoI9fcWNG9O8rdj1W/hhZT2oGdazZfh7ysBSXRBNiJ++lxzPG&#10;9hlbCU/g9Ws5KmbpwYY03ws0ZnBZ3qxDrD3nLb++sUEDqZGoslXugAqrZ2Hrm9v0fsz4Z4pF6SPT&#10;oPeYwnx2bBSeZDV92Pg4p4FjNAZjNwxUKH9+Qv8drQye75Wz1j2cDrHDgHbN+JvYCN7AUvJbFQKh&#10;d/hGOcC5EmUNeLKZMRxlAdcsgD/j5utR/sh44Gkcg1+WHnIQU9QZG8cWZ8BVS3/XLWoejmF4nZ+W&#10;Ho5xlbvlAc6AKlbM3hIeA7nKhfLGAjviX8kSg9ZwnlqeyTxkIJ62Zz8waf78moM7aFzTWXfpSTYI&#10;hDlBAdJYJIA/eNv11hm7vuykSQeXiIcXByxjnD0RbRDMGQ+/aWJ5Y9zNWAZxHCdQoKM4XHvsD4nb&#10;CdTo3+YTW8Rxg5m3ef8+SKEkAMucJel2uiAWaAG2CgM+2M8wOIVeYjwvLe0e/3PRXxptT0/h7xNb&#10;jhOMa7qpxHhj8vs+4zHjfpL/2llndQofVsC6JWDn39w8ZJ6rfEPTLCTgFiauzFnU+tELo0sGPzJ2&#10;Cp+eESs2mFvBudIcq+m3brfKaqvM58yJED4kgGMSlLHPuIEzpJiZNWMgPnlW4v4X5q5mYL5HBhkU&#10;nF+JX3jYET2RZlycJimPFQWLpeQ+5ZU/knN85cMsfl5qtFK/F4iQA9KW4NIuh7D9nWJVeUHHT4Ng&#10;k4ocVeeljvJKgp7MYcUecWHhD5Pj0gyJWg56Si2KaRnCA6HYOCi33fFEVXqUbcSjuzTnEhBeMS69&#10;fcEIIKrd9+W7Mu8nWWupsQx0g49KMh6TN6XjBNIPIqBmkgnXyrqbJSe0QfaNYPwqyodqzENfbKY4&#10;rebFjsdo0RL4PEl1NC/jbLgDuBxLcRt60SR/cZ6z4FKxWBq+2me7WovNUcyHDc0zX8xgsDSnA/GK&#10;SSbDDJfBO+EGoozxihhm1np/hP4mbuqyYRNP0i0clG9YtCmE4w9BJwkOsVdG2gmgPzBn6lG5d2wZ&#10;H9DAStj+asSUxOrrCZmQDW0zLIsEnd+ao1uTTk2Eft5Uz1LYCL2M+RR6BHoT9wzTmcFsMMMTEhMU&#10;+yzfO7hf6naQ/gEQYox/vneYzPM03IPxTxdTKkYw4vrHh5NvepYG6D9TwzzK1jlv++x41vuL4j7q&#10;/7DmmJmIseY7+ZNSLL+8BRiHrqW8p8t9ijSqrwFNqtzlsfuyPgnqmQTrI7AknbJezP+QpO0Il5aC&#10;z4JOx47uqG7igZYS8L5hG5alPaGD1Ckc3gTzx3kzTTSjU75vxIl+cWjNy/OJnbMg58QH3cH3jURP&#10;L/MmMIFd+qthVWJT4DoDtXrrrMf8yTuG1Uhj59zfY4h1Ku84ckW5shyAWFOuFcT43i3rDAkWzYdU&#10;U0zjcUhOG8RnxZwZK0tFFk9C1gNPUd09vN1ie/L6qCdrkMHwydJUNuDiPWaMeJ5KCrcuX7wg3dn4&#10;u02iKGdUt5hGfTRHYRWmMuP6K2cg+zPgAEL+wdCQ/hUtyDZZRGVQUQh63zkcXcWQIjNvhRmHgHNA&#10;Wu1pi/ixsfYiA7vopt23kAMbABcGBzFN8eNhwyIZKc+Yy1/xWVMrBgZJVpNHhLZT6Eq8l81pbIWb&#10;mlPRdQsKmRAC3KwhxklefzdsGlt4EFZTECg9WVLPqeMSKbDHCFuMCUFDoRf/hmmoB9QunywBvClA&#10;MqgyvCQJG4ATlmDZVgeYXjgzFKnCQ7aSsrrllPNuhbC+1H9tHA0QOw+GuVLeBPnkElsxPmjSrTx2&#10;NoWPOGH3wgt0oXAxTVuquo2GuVjsMj1+xGB4E8oUgCwgDNpOP3PDqrZUCn0BNtudIRfLniJFjVca&#10;M0h6Pf6iq7TFpc9xfoExCfT3cA7O52cRaW0GCZQG+iY2U9iZdGaZ52mhbB9jzrMmS6vYLm0D4Hxa&#10;vErrqGLSVi1gmxgApEy+jDkae4DH8OmiQBZHGjEHrpkS7CCS6yZSN0BytcKwyrqE6dwQVbB5QoKW&#10;ABY99sjrB0z2UGJm9OsHmJ8y+hncJBnwiqmM65mfbF0Lk0w5Uo1Cpn3D3JM1jWqyyq8wCKwByxhb&#10;xkzzPYLD2r3JNKBEXkrlqE0Zm0H+j4Jpt4nBiK4+I60KpVtwQvBVYWgAdo+Mq6TggkdvwZwKSt3e&#10;U5M8iNxhRIwvFrfzwCGCr78ZEoDtq2QB2CArqQn8jEEaVMEVSkA/9k+Y8STgvEKIXCSDtMVehVVT&#10;mLs9wXKlVTIjZpSspBA3LJVVrHp0g92X5QfDs5pByTCfZAwaGOXS1MBowBfuLUf/v/BV2K8KHUsV&#10;5yDOjkzLLWnJ4Bhwj5WhME1H7YecZiD5Q8hS/w01DnO1mYYLb4tp8CWmRF6NoDxXUrZfT7Jj8x4B&#10;AoalBaQUWJ6KbBZ8WSsJrvu9CnF7N7sdsTFCcJEsd4iwn5QJI2QznYNoZYgTYRhoaWMMKHXIc75S&#10;0cuu+aGHnHXjtTr8SycwY2ZEFUN5LXNy9BhNpZacOdIwj1MA6cxHp//qHaNkPQp9A3MLsFtJthon&#10;IfXjw7GmV94DiQdDVJFdjVXQdEuZ3Qt/D/IOP66V+qm0GH3OaFIl9lMxtrWWtbo4D9KmKOUc20Lz&#10;NLxoARc2m/NybNrFMfwof82FGV+tLevElrFnBt/8YGxBGR8o+ohhavjsML/sfc+bvFoBa18WxPLJ&#10;2WbMR6D9pOF+Uibh7RAyxc+CFO8VhxPXrpf1zpVxbf3a+ZsShaF/4VieBNjaEBzzSwHBMa8hPuGE&#10;rRwUF5B/1Sz7c5X/C/g7xOeqWFc9WF2NsFMd3n46Dqr8NTxBZIAAVnXAOuS1EgCKbLcgZDrOl5Nz&#10;O/iP4HVT+CXEZbucX/7X3v8k73PhutKSPCGvgn4awmHbUtg6ibJRN02wYxzqpeE6+j2Mr7GKeRor&#10;mNJNn1fJRiGg3xCD45pQGHHncB7lqww2Nfhr8JMyIjnej63cN3SYHNnScBC6COBowM/8c1s4CpoV&#10;2XQf4DsLTXfr/LkO4V8Ple8PyvrAPK1AFB7iA13cyy4n+DmvYm1u3X+iC7ORsAIIg668EJs9WAB8&#10;3ZwFDBwb0hX9K6r3vDNSq+ikM6TDh0k9duMb4V1YFx5q2Krjxq/CAaY9JYiQVvOUZXg1RXL9A1gq&#10;+QqF2oDoCDb7LgzvDcUJZQEk7k4Y7WBZr7xkQtPAe0mck4lWIf6V47ItOZmsB5wcAprI1Dmp2Q5p&#10;M24YRpuMKQPPgQYRviQsMdDeSKT/JQc5TvtqgZRWoOs2WT+2KYq6+KHPo7ughR8RH3q5gWLvZhNC&#10;YRLYfC968j+/x6XimxcIFyGT+LOe6FRNTa/Pey1sgbhEbnWm3nhm2SW3+e8LeO7Lnr8h2Am6zjGv&#10;hVh8jmcpFOKFpmVP2CAzHGzu509B8cU2BXLNKFFFS9kzKPbgch8MbMYDFO9lgG43Gu+8kK4C1c/w&#10;4r9g82CfFLzmEH/HzMIJUnkR08cvB+95r9AWOOzZDVDqPgenxIcterkxIlmEFdBxJSQNhNyz6SdW&#10;g986DBcgSKkZRSm8g+Puk+h8X/BA3pXQ9BbBU6JBqb5O8ZUOHA0lR03cDYwVtv0SDb56MdYuVxPi&#10;ahYY/DRUvkZ272tgcVRXIkSCD9hJg6HZx4YVtI9VQttj04/kiKm3f9tcCdjRNk2JRAvOGxBqwrzv&#10;dJs517P0oLOmF4wF68E4LjWAg8s4n96Da0dY9ZgG7qjAt5j1cO8JJDEFgjXno3xdH55he+G52PEH&#10;cSiviTn30g5P35M2YeyGoCspm9rDw6Zpb8kEu8U8F+zifkodz3Zf4f44qp88Zf0PQrrAB4axZhyj&#10;ImFmJSY/n2KjPMd3mUf10Wdu2NYMLWGchsRG+2YMZ47L5j+Q3hCgrxJPDPIt/eELBFcP417rNGQM&#10;mYk701NHRl/j3oe3krxhGjsgGhNztcxCiN0JE5HQttPZF7Rn8xd8cKPla11A2o705xnevaLDtZO1&#10;GntYb1ms1S5rjVcSi4TtD7ipHd8FwUu91ieCjxuFPCAmeAYzCMQ+ZzyBAoY81sD1S37v0zG/0XXs&#10;H6QVm89E/vUqFRQ+jc+wGJyEOPy+4kD4J3Jcl+J+yAVibeSURUzq9mnshnZRxm9LEGIXQb+wZum4&#10;Cj/DY1zTebM7xBcizjtCfjagtBJ+CS8qTRX0umhDkvRPWD9A4DAg/hEZYdlVlSYPfZyFxZrp8pDu&#10;fRyFGn6XpK12BKXT74j+za8/YHq3d9A/g4ZFzMBcEDSpSp2YHFN0430GbPHkARgcgTfy7slY3SL3&#10;ZxO7OjTcOiDTZ2OUp9B8A0g2yPzmKbuIFuH5ZczbaZmsYu/JYUpFt22oAxHCsD8gvqm+NyCkxEzl&#10;qBaUSG8xOIlPMEWfRW2PiL42Y6RBGZlDUwaa8j9iemclxzIBnEaYp4SkXtDcLTdwn6m4zgBcbiOJ&#10;uNvwflNQ0l4m9PdDM+xSYaowpFKS0csx6enGlzKfJvOGcZG4x037uJuNVKx/aFKZl9weViltonp2&#10;IJtAmkK7bM4n51vXlo/c/BWUjpswsXvO6sgEFxeM/jPH95XybySMwptugstJjX5DncVUBYb5E16y&#10;x5RZJnsPJBwu3RWHbGQc0V51n73giMpMod5tzxiAVJKyBQ+Ebg1xCsS52y1uXYeBEHqCmNcY9hqM&#10;272KAIkvUoQ7wBWqO0ToqKX4x/d0cAoS3MQ2Ftxl27ZXNpn/8LBBUvIMy2sOZbz3B+EbpWbzJUje&#10;aRGmmStOhsDNskg0DeIadbiKsQbctPh/OHviCzTKB+MKnfPXOcLgQlK6F+CI3xCyJ74pxUy6Aw8f&#10;L/BdGP/k07fma0q7pZQnNf7mdvXXiMjCzwIHfwDmjM8FyA5AsToUwsPWskVBmqZMY4sPrseTi4iX&#10;ymt8lrLPwicTVpxLM1XyaaI2MXKGNeOOEJKIgKx4oK37YxbIuJfSmxup/uiXzsz4rnuienjhGOdZ&#10;sBeH1JaRoEbXM6uy8ukyxKH0aF92LrIoQ7jCZ1/iM1Pk/rdmlBOpkQnmMfJggO7fCkklhWg7L22R&#10;GWgACp1CZKQEHPIvsFu8d0kRTvwUDvAICw2w0JbBT/gKrIAmIXay8Tj+BZHMPL7v/coXPR99HYB7&#10;yDZY2+slrFMCOtlM2PS+GXKBxZm/6PPFh9m4o3uN9NtaFpX6TlXoHqGlcXYG3chzaYZf4xzxCxK4&#10;f8u0Mh/xNDeth2h+ZDwlJ4KACfNCDbH1ZtiAjsT1emHiziLVXz/ZN8QRPESF0nV+EotInZFm44I1&#10;k6uwiAsLFc6LW6od5QYxfdHUdVs8YFzKJbox9LRkPPA9AFy9v80vWGRl3KZkeuZMGzVpemOfsQ58&#10;ES4dw+jg3BncvpaVH/kr5vFvzK/GQKkoza/+3vvHs/lLLZn0/aP8ujcccmje+Odf9+13jQxr0KQ9&#10;D/hdL/+ahwMQQE1eV82O3voXv0Kz+PRcMyK9yMjykiDgm6ckDVx2lqFU2uy/HZqZ2yexljqDeGUK&#10;q982L5vtQMwBwSQk9UFU9Sn1GsSqH3KKpVGLTCzcA015md9z000cgctch+/323Bot/21PQtJRviA&#10;uzkEl6Cc1hFsIh93YH18aTmmcdgieyWqKlkkhDw8I1iM22LnP/65Mt9cbndJs5Oi448GFo8q9pOg&#10;EpuheKYTVDz6EvNFmfMyHxPW8nuO2RnM5Qln1tzmeeSuh4G3zr2WTSGg4lkwG1I2nW6md370XY/3&#10;sjEtFoEr2ggT4k7DlfKUjqyvr8LbRBMcpDQrghojve9dn/rAw/yNnXgicIFTYiUMRzbsWaPhF65p&#10;gb/X4dTbNQy4Jcz9H5hHoVegpfPVuR1YZuX2HTNGHg78hyDE5p8jU/BtqOdNGh5Yj8xcs65GClD8&#10;PaB4+GpopGOVBWiDkfhlKJcXvYZV0BccBzXCdnRLEYwxPnMW8EfJLmi7C3/hVMneB7T1YXcBrRG2&#10;1IS9s92w63wC2iXiw17jVTt9ET+rr9YVX0b3zcOVvnK64UfWivy24IuHNN0zdnLPZtacWcGhiqYR&#10;zpo4pycalPNaHJBy0rS+YJoaS/N5cD/cX0OEv2MOG6p0kJuHeDRFGy0M/gtEoc8sTsGCJoWSAEEX&#10;oozz+DLQhNIIu+gS9yKIuHGRPVQneMjjekiu+fSxjDGUjBmK0EW8GkfqOqihdWfNeTzg8QhPP3/l&#10;pXxsDrbG9I3X62Y3yrZxQk+Qbc+B+DIuTTrHxsOdfI533qRwu6g2F9Ev1qPGAmQuDSBkLH5I27eL&#10;unpiPtKN6mFdY0y3rLkQCzR/lvHqF9qy6J4H9QlFDanASBtuT/Gmo+l8bkPIBp1RkVUnXCYmeBQj&#10;kSknUu9LaBG+PVFiD5ia8h7z3oUACD1/DRGERgGicCRsC+kq8ogf3M4LJwB+KH775aDPzSHn2RwW&#10;iPTrRUNdhwaerDlcsxhpnQN4wf+pNM7iqzJklVXWq4qvUEivDaQGwqPCN3jNk2yXv0npNMz66mVp&#10;q18q+BsHUFRP9DyMM31NYDAk6UqIhnCgim10kWS4o/MjJQ4nVJMZQOMqJ/7o3Vvv5Ff4/g5zxfpf&#10;dQwkmKMxb5psku0p4JVrCsXg1KS5FvI03gwjLIX0JwiDxCR/qUxtzDWOtG8vq83nxe3FFcKjARbw&#10;QGGix5eGD1291W6Sul8liXwmasjErifKKGA9P+jH9HNULctXcXEmYvrYeQ3hV9+/ZK4mHXUphUn9&#10;3duX/4XwPOvHirF3G+YGygclyyNhf5W+5c8Okl4ga1GFEFtm4Fkan20mESF2gMFYbaXfjGca/+Q8&#10;PfeshoZE6TigydImrfsWrlQoGvk+wkenzPIp/az1deJBhuYh5iVqOL8E9j8LZ1JKBvCs8awg2U7p&#10;BZQuBMkNVykmJZqpkqP97zLT70jsOcdzcR644oWj0t815S4SRM03bNp4JueRzEBx7BOdEkP4BBvW&#10;pTjtYf0gQ9Afau1p7AqSa6KSCnfR767w0wLB8e+YIol5l5af0rppKSNFqow7dJ3oZ9YhvmSQbMSt&#10;S27qHrJ7YCaquHRS8K1fs6oOD+l8xGX0d8ykwKM0wWpZNQOfnLUqGG7aahniNyS/CF9Rd8QbYXDM&#10;ZUFdSoyQrA8xCnvh7YKDT33ejY6x3OsItQXDEmpGpwh4ktFLeSx7hJFGWbvEwZg6UJEUYwicm7rf&#10;55GHEajANeVkdQSNaBC+hO/gerXCArH9AiJqrYJgRDtkYo7wDorwAHr4ZJACK8GbVEPW+tw8sb0d&#10;sJvJPBBIyrCeZUdj4RfxJHbVsvHKqK1coOO9X5FaoolCMrMlRHx0jhP8ehfTGZ7boBqskIzG2aNH&#10;SCAwg2dgiArKXlzC5tFWQ7EdB9M2k5oh4nSBHogIUy1ig5v2WGqq5aPzku9tN7fHZlD9NlAqUI+K&#10;xMhnWnFyRT0kWZjLACCu8yHN65FHEO1qIdOCsLrBePQZ4F1s3IWkiGkse8JRKoVGzdqdehaIEqbq&#10;n+KIrurtE/FaBKZKdLZTC5YN5IrZ7QyhHDD00A/rI6TaMl2jPEZQdu9oTmVL2ivb3RaCSiKsb5Sg&#10;5w1kKRhL9HALV/Y4BdSBUqsme3HgRt5dAsvEd1oeRXXLz9Ug/S1qE9kM2Ui3bQ4yRKxX8Zd7fvZg&#10;82Kbv6pJnSoQqUWdAYza/YkIOxnrjAwLF0zKfmdEYh6RAEpldEpHXSnOOtu89N0kiG4VuQXwUgv7&#10;RqRLxMZWgAhuML/zhTjC2D6px2EiN7nWsb7coiOulgrExkBjClC4fuIosQ75VC4Q85EhkygN0k5/&#10;hqPLyPA5JzFw85OSoIpvCMZi7h5F1ttlX6IrC+Yoy4fgjMWXiIuIh5vkrXGDUq2NxgUO49xqmh6V&#10;2bgfBoPHNfGKVmOMTCRGkukH+CGdPwgAFkBl841B0qH0X+I6GSCJTIQA1tMfkAcpenHQkAs/PEW8&#10;yKOLrvJCRK4hURH3QHlvwYNxnhMwvmR5W7Hb4ekuXJBnWZF4H5/k+bxBKCQDlohWIhT3VjEV+beU&#10;Y0R3I+AYoUUO4HXjX+C30SApHdKkOJF2rTnig2Sr+ag7zoIk1yB5GlDfzBS/OBTZsCVXnKXevxeD&#10;IJWOcwqUr5EBaYdGbWswWZCSne6MkWdDJzBq8c6GNWHBH8F1QQe6GaZzed+ZB2odex+It31OV+eU&#10;PkkAUpbNBhRZYRAylacyL29AoiAmBOmAc8gMSP6ysOywkAvnCYn3Tsb6TvxBzZALHMR+npXlaHbf&#10;cs+B6GAyHOCrs+0wn9fqI1aSvCU1VmBgEi01WVr8Y5Dg03P0JgwTJEvSmruMkeyuS8fgOpuYWnUl&#10;H/g0VE/q37GaXwyt32UvNZ9kz8SW0+PG519kKL9dtcgjYDYI2XQe0gXFiL2OQM/gRIE2yARQ89ER&#10;+vlHmHScyuuBeVo3OHi17bLE3f/UT8aBPCDvEN6BNNoVqnE4aYg1RgRKUEbKgFpoD4gq9Q/s7gHv&#10;EK/BwDhrallSJqafu1/wTaAm28izTg/IyAhci7wKj+JKc+7ieIi1vEpV2bju9ILEUmTiERctGwyG&#10;m0fMvOOYto8vyth6UKapH4l/v+EHYj/FYcLhyEf9cN9kPtxtYPcDOJSveIAEA05FLlEjMNcpNoVs&#10;35nIcHrI4mcBID3hA4rjdEtbKISFaF9xiLqGA/bD0zNfJJNG0Bolbe5ZoRyEgJhpT8OTOWXBCUWM&#10;MoxtwKugxvVPT8uZs4+PZLBZeuwUpcpbgKon7JrEXtxH761sW/pb73kiLD+vrWN6VxHTBZK8Rp7G&#10;cWac96y0zK+Pi/CRckF2iMik8WBukl2RPL1RSg4q5ytZnLO7o5yXbM8Qs5ap+v3ypyQSijj56sJ5&#10;p+V/41C6M/Jk4mR8GOICzIC0UFqwx1y3QoyOSErE1GJ7r6G6zuGp0Kft0LnWr9KBQGbd3XZLh5oe&#10;ELbWKOTW0X4SV0MBfV2cs886GTibqTQaUNAXSl+TwqgnYMYR8CJuWcpc4mEiwDemR3CNf0GIG2kO&#10;uISf3jlWEulHbLNecGYb7KZhgIaROoXDseN64vrBZ8TT9fiLmZX/dGyrCU+ivfDPCw5bUCjMEZ36&#10;8bSXishV7SrCPSbdYFZyYdZiSv5T66MgA/kYBJECYObLiqeMZ3Dn4vzkMU5RrRoPiSxBlHoM+Ihi&#10;MiRRckI5D1yuUIpHLmShpgK3vVRFhBwCvRdScjqP1xpS9bKRjI4nQiFEyJQlkxeZOaxgomgQCeym&#10;6Gz8xXZciEyNGJceauBFJjU9a1SpHjUDZyT8oGb2AD/lpu3t/bjLvDHL3NJee3R0TbRnAL5i6f5m&#10;wgx+BemEJpBNVVDYxdVxyU5vEbLAz70VDV8WFfO0BRUiY9mg7/fzGxSyJ1d9mCQInwLDY0ZuJ0eq&#10;E2xkNsCqN9jB+NdJCJhOw3MK37S2DMWDpyD4HZPGRByjLCJPWXEdoumj7/ETxj/74lWSCQSxWZIu&#10;MX6D/CSBO4hNmEgh+9vUoswlqLDupziKNnvUFamHfBpc+vmzxxWQ8jyBabl0jDxqOR3SdAXr4Omy&#10;/10W8K74RBgVvXGAhXTzadhu0QdIosyoQiF7ZQA6gcBOlzD1CYCra5r5wJdGhQlbgtZuBYn18Yfl&#10;OEzvrKMssii1AKrpDYcAPSbuVKFkmgFz4n4ii4dEFUWTuIkXhvhqoybEiwwXokekSTrwnBxBUODX&#10;uNExLH+cClj4ASc0N1g1Rc+MUKW5+Sm6B2SdGN2OhI3IA9Frvs0vhas8v29fUnVokO4W8TtQPvib&#10;uW+53JU+mhKnhbM1ahFQLVCWbQXXhcnDHc4QxQdmJl+Bi1/3SN5n6r9yqhlYwedNCzh+avHwCU+S&#10;ja9TD1N7EjWQyyhlHOAPfnhauS8CdYbxSTFku4x1dgM3ruUCy/KFoeuFrU8YCLL95S3+RZubPcsZ&#10;4TDdoPOL/6c7QwL+a2oCQkYwDub/wzSkECrNpPjnFW//TAn9YvgeRLUjRRxH2iKXeZ3RETattLqI&#10;9rSsKTlYWqPWaPMfsbaUSQgBFoLdeI2stYXjfzL3cNaoR8TDf9HWMr8wS4HcedyFZgzmZzKiAI4B&#10;ma6G6Fq1yTnGHHN/UiZKyn2s1fROnrCLLnGf2g1PzRC9svBG881AQQG83O+Xfk7ewApT0NXHO09y&#10;iw1WjesUJPgVhXFKzyb7CXA4ZQhX3ENTWnd1sGEI1dQ4ZtySQrDlcHPi5jOavcoBTNHV8CF9PqCk&#10;0Mw5v9HYLIJ14sp1RrGOI3e/LWreD0qE0vfD28zPbzKWYWG2Jrz+UhhDC+E+IReoc+iEYmbv1KrG&#10;RsuGo4LoYvFxCsrKNTbgicuMZeSXTbf7ZXoSYRPm+BCVyGNvaCPT5J8xr7vMqf0KTajsBQUQ02Hp&#10;xrDhK3R2W/A6br55djC3zIfkzD5rYSl7RvYHRQVeBNcDg4ZVyr3GVG8M9zHaevB161nUQeLVky3I&#10;t/mtoM8P8CjNL6lnbgNRFMmIsMPfTM9QU25N118+V0/q7EGUZ0gtY0+NesbYZK+UlekwQzZWpQpM&#10;kWW/GTyw4+H7PCHkebF50sNyiHYtaL7sYz0cgZf6b55W5nPz8/vcLea1zR7qwgJDF5BqzrRqYPWK&#10;n8EEI4+P4f/6zVN9GHcZElVKqOe2z4P/hZJj7IRCrIIog2EsCt3ffyMkbBJcQDj+MyA80jI6Yivx&#10;RRaCTyztiVX0m6+HWI1bdx8JbFLrOb+eLzPkEx/7wKvSWmXCdcaHf8b3U/Yy1B8Y+0tecZA+uhpY&#10;HuG2pnjDL5TkPzL5Osj8dBlL0I0azx8Z6QvfIcuqCZc173UwfeFE/g1VDAMbhWKC8VL9r5PK//5N&#10;+WE84sciPCJTKLPgk/FvP3a1XzwxKfmuOkdtfoKh9B/5lUC1UZo9KKKYMrcnzP9V6YZpET2U3aHi&#10;izfvzxmu0QpftOZ8ve2hgwvzbGPGBVMt8p32+eo2q3gl50GueN75H7xTCsVyCWTeot/ymxGsLE14&#10;SQ/zXCMHVV37fj3ie2m0BBODMnPNFl5Hswy08O7ATHYdQr/7uDPK73tX87u/fnTl/KKRlTBr2Q+V&#10;I0rsFA4DWAXEWXVTOEMDm09E+B2KltQEQhuWB+Z3z//7v2eLr8iajEc40WBvRDUS4QV8RdRt4jyF&#10;yjwvnlFYnB0gHJe73B0+/GzcyvfjpNwZUDBqfrCY3VFQeYGRXbNT2NPxeQWZoAJUZ8O0Lctxlqiy&#10;6d8IOh29SNAeu3PAV8/L4/4RN4cD2qIrirvan7/eu64XtqgHWxQ2ytQoDn9GVszkn4raKhhd0ZCF&#10;t0AUGW3JWgW5NnFMD5XouvhNc45/tHlVWZ5gazcr2w9xGRqF8DUepT948F1xu38mAkl7uFxiId92&#10;61Anmd48k7R0hz+pl1PQYwGC7GGd9MKEIDiuLuMuqRRuDkA/oXvNGbEiUnS+JMbmRyDccnSSK3M7&#10;0rd3jIa3ALdwbWrLMj0kS0fLVnrNKLp9JP/VuoN7aGBBsEEhX/ENqzKiXHBgjhwKfwWEYc3nwal7&#10;XiHtUJSdifMMaCYnStmAdORpSZ6NMsNOQBTZqEHxU2wHRMG/h+gMxNQJXiWcnoA6uBeVfenEQSK/&#10;joeGnUePBOq4Xaqe41TVAclZoM/lJmUfx/UeCXYSatD8k4ks6ogShwVX7zJiH36zY7JsKnjvgyLc&#10;wzyZXTh6KB/XD0mO4Ix0Xk+n28n0mrZEK0ATcFxPdMQyyED5AHPpS/RuxwNPeDgIuGmHbUR4Rez8&#10;jl0uWxbx/vfO80c/Pyv6GBKMzFknDwHgCLygH8J3UgWOb3cH2JZzJOgPrjT8GUAk3QZiEK/5JVIU&#10;R5ai0O7oxIKOCx3cL0s0/k0Ytodu3PAT5LIisuMYGRar/lcQmmgOLWA6xj3xJcwKgh1R4PiJgQJH&#10;cC/CVigDNB1DXkI/v4ocTLEnNYW/ElSvioDhFMK+x8tanqbRN2zx3GW99Q0PPamIKsFN0U7bL44e&#10;eJrCcIBR2hP/S0XbZ5+3kSUS573JpTvWOmMeYo8Vyy3PqwSR3MJ80sgVJhcpjnXjgjIRpOiVsdT1&#10;mDPkplNwUMOQtSIFykAUkUP7Bn/8BpwU/SSVe8o5QitCYluUSuz5LbsfI86HCg3Rzmf8CUFQAJaX&#10;T+7TzBQb3pPRkutQc2N5V8N1VBWFhJM+ukJQxhwPJnTmog6sApy2RKOtFn7exDRN/2mYE/PxR7MN&#10;AU0sRFN1hWJnMB2jYXuibg3HjjqAEzwfC9NxAM08C5gQ9IdjWQrHLcIjM+BXvQ+quGKCrFoV+khe&#10;BwmSGOl3dk/+nyHdnAlmlHIFxZpFLsPymYxMXpGiy8DwhYtvgr7il6HLrFAFmVZE594vg/e6jQDC&#10;63iUDp92QHxUgFLY0hx5WTJPtKkOKsRs/yyoCC5l3GSb3OvmJwqOdA9qfCptDQ3Q7i94hS0A3Z59&#10;mxVFCu7XEF2g5ccRGkd5WAS7PMuCaOFHo1Ms01EMKPTkz0OpLwjyiTDdH7V7fTDPJp5AZhlNWNVb&#10;gnQ45/OUAsq7IB0/zSQb9BAV108eOx9dpqHJHFPbJH4Rls47VL39w0CPSRlhikqzCvAS69HSUVOz&#10;iMSc2f+2BYZzZZFaUTbDhFYEKHFv56XT9n+lmRHDwqA1n8jOATWn8lNxmZEgRCiMI4HxaPmCLllf&#10;ED83qCixbDPcOdeEMHA7bCwuM8XQYVYr+bzrmTZDcbtxs47bTIo0gQXB7QLGCGFV2KX/BDB2V+Za&#10;FgPRoz28L6Vk60J8yH/Gho2UF2P0if0Br1q30Qz/kepZVikZZ2CdUXMKASjZwvx+i+vpzCTR8uy0&#10;pWb+K39fOCfEwFETp5IsjzyYRAXPUh7adftUm3mEUo0h8t0HqRWuTAfUzlDrEEF91yDnjUceRenL&#10;28gc7Ao1wgDdbb8ttovM7lcipcjYBQ3jhk9DKg5Kn41HzeJUjqI5KqKmqvYRLEh1ksqDymcXvEeU&#10;FLmMpJhdaH01jfw6zblIioIUHYpBualBzRLd7xlteuCRAMZve55n2nDhKr3lfftrn+rvbsamLyxk&#10;cspKjm9hEKXhTFEPyn9WimhBP7DCLilLI7CHuHqjJS198nI20iDL4Zwg7LXxjFiuzwuEsUvYAwNs&#10;qhffgp1QZHjY4EdZVWvJ97CFXvanqkwbzc2edkzeargCDmgKs/VtGdQZgrL9nSM/xEbjB/WKTX8g&#10;OmbV61qSe1uiHpuk93LD/D1v8wMhkzrpwR8Sa+SCCvmIsthBB1oqhahbIOcY1pVMCnU/d2Mlg/c7&#10;Y8LbkQuuC4EXVg8t5FWqsySAK90xSuDIQBeZDbAL17c+f3Pc4/D5tjFli3U/DKNmJ+mLlV+WjJ93&#10;xu/7YX/3NNAHUDNC2qguWx9lwHLfih9Nw+hshzNtda8pExp/PiBRJsESkc0CHRob3TIT/gUVKUKp&#10;EMLSUqgaP5oXUnqa6zrr4FeokAjeXIvycZ4LldLMALLOk+5hiq3ik3NSv+dfOozGAn07jvsjOwnZ&#10;nAzPW7xDrinmYpOyjqbciYt12xKU2bOUBhTBY0L36IAZmo4K1/atEm4UGdkGqzYkxEAbplJDdbB5&#10;as/3vGE/tl5krfgdLr/fgzP7V5C8I8ErdpRzcTSTUrzK5TFN+EVk2jdq7+NJmS0SkHnjibbIv2cO&#10;IA4uxt9aduvjyqTuckhuSMAyxOhNor8K1AnysNY9q+oBH6nkPQMKBSHAqwIwRpff4OiQ9N0AAhSn&#10;t0+so8p5X4Sq3lR72pvC+nrMteVn4MmMrVm6Mq3rUfHmrQVhW7+6HAdyaS9Rkky+l4ZGo+A8h954&#10;67mYqGl/xQ7luZx+PzZN+uvlD8JsssT721zeIVtFEuU+TMIYUdQQHghmCxBZc46RYiuV5YyKO9lv&#10;CtgZtOcp2XETbHPNVaCqzIN2h4k9zGqwlY1y4WqnHjkAuQmmIfb34yv7i3JWygWhBmDcApuUv0w6&#10;awyXC8qqa/T360B+qSGTCEQjULehIVia3OIOV9bxh7kZeqnlvognIhqS7jifXF0Y5Di1wj6vwe8i&#10;+QwN5v6tffIKz9rHcXwf6heVnRo32PrlshJTH9kb6rcD9CB7gwJQLoCwoGsJwltjoJ43DgJDRXHT&#10;CFEkGyeLFQjC7IY9Ef+p90W3oV/LO47KPJPr5cad61kod5pf9hzimlh/EI6MrY6dfnXMMD7dQrGU&#10;pjbTg3EobpZHWwGdvFN44N3zKxS0q894J1n94KbOavuvVV8sFpk7hLMT1urABXB5sJBjRrWNN+5n&#10;LqpJEcYOeLfhR9kfPbioa60QJgpw6dHRdi5Mrqi+ld2F48swU2qgTjDl5bUpqv8lp2X07R56TAhT&#10;u6C+90INQ4dvAc+1FvNU4d9hftgJXtlWJeRr+DpNF5M5/rBJ4oZFQL0hjiGkRjr7dF20mzxa3Tin&#10;uDdA67x0u9HW/k4QUkVsWQpop3Je/a2xQy6kv+sB9BGygy5vAJs/wyzxk//2jbePs1AVXzWN8eJt&#10;xb3FThAZztQst1G+hSdgg2Fr1agYmjxPaqg6Hla5GuWpNbViJUqSYuSJNai9W/j+w2/WfGtrMioC&#10;2F4joseoOlkC1TReFvgDdpxHZzLiAeaa41+wIsjyeG5w6ruoTeBLrHXb6dBG8TskfMDzfo2SMYUM&#10;XaZBarCND7j5po6pQRa/H+25GqrxqbKHvbtHY69+6b8CCAr8fXBsRFzQF3WoQIKntMKyO1/D3MJy&#10;PCxYSw40lwqhJZFY4MXD7ohiK4Weq+Ij98I3Us9cl+zQD41s374/AWIUKbZoo+WBtYPYI9Qymmo/&#10;X5rBQFNvrF6yv/spQXFNiBOE7fv3g+nYIaGUAHQhZbAZrDQf1KgksGDTHdCYu+/7hhkFTU04PyC7&#10;A9lC6S5OLDHllEWldKQ4lK0rOD2MgQ3hyfzMS0Y0xPeFrx5BDt1pXPBVCrtVPXcFy/r8DqwePEOa&#10;09jhIjs2WMiqelzww7fZtmXQRDa+XbguYb562WfDTSx9blc0sPJqqhzfLJCwa+ebE9w9nxsMdGyW&#10;p6UZHYKltESIzdxHSRAKabjH+wtX0Pwd6LMHQ+BmRN9QOCbtNe3C/DFzBdvcZNy8Kq0EF/Ni2RLz&#10;lkSo3MGf9HwjbCqGJFRVvXOzg7gEgKHtZtZp6sn65JUS68friaxEBv9J7NKNXzCtApbUPErLb8FZ&#10;no80bfHtCaOnbrE52EhTWO5ybTMZIyjpVQvzrOYAkWwgPOEhMSo8yAArhzcqlJsiZ5vILLlG2Bt1&#10;g6NNzFx+7E22WftOAC8MXQhZ7HW+D4pvwoalyNmnkgSUJtaHoA7v9etd1L3MZVFakncFPIObIubI&#10;tnZlCjS4lWsMwMPiGIA5Vh+EhdX1MFOS4fuQt4Vb9oV62kgIN5nFxIQJs6pGXg8uGd6y7Qg+e9ek&#10;hbc7ttwyfoPoaEl9PEVaXHwz+xgHXFmF/JwGghGSoE8CZYiP75rgRx6WN+DossI6jFuYqvtIetNb&#10;B7NTL9rpeY+wZ7IWVS2lmejWlBDUSwRT21bb2DzbKoIzAG/sWMZZbVg1g3IX4XfY7qnpb5UPYru0&#10;UuS4jz6ChI+9o83xJ19dxiIwNAxbaVO0dlkEmRCsVSnaqGyqQpA2wjoRH5QJzSgR6lk9gfDmBtmw&#10;zbgrasyjG51L8mohDOmMWoXT1oBCnehyri1l7th8oGaTgqMhGB59bPmffQstguYO+iaqmjINtzmM&#10;GbNV3a8ywAwQiK5vQyok6MYlK+r89b2nwe8xcBWrXElWs/DUQeSWpRQR3vY8fYIW5ULovXJV8s23&#10;szDbsxI8ZLtFAYaoaV36oVvDs3VAThqvNdHPIuN974v5qWqBcG78bnPEobc5R3dEo5X6cOguGoXG&#10;Wk9m5Ea2OLpYNTQ7F12CNK2qHF7JZtwGzsDcnBGzREJ8ngRnAjUYF4Uev0OICey1trGbm3BLZrMh&#10;PXSbnrTj/IgJLemlMGb/fd0RS07jhLugzQ7y4AViaytBijKx6NQlOqLtwQdeZYXx5eOosXUoPeaw&#10;l1LV0PqON7ghTuKf3xF2um+3ilQadqRtIcuHCyXt0oWC3X5fAYKQ00YvldcqtA4+5xOXTO8PVS47&#10;STD36zvygQrDb+pKNCmjW3O6FXj6nk39+LP6HHsTV+uNC0XZ8zSFuAarB7jzWoJEJaDnEWkqP81u&#10;zFRwVlzN6MurQNxUgAKkT5tJ+hCI3RIu90JgJiE66d7J+FqOSlk0Po4z+5sV/MVwFFzohtYARiKV&#10;LQEb9ggA8ZMriPZxFQ27+TX0UNsifCUirGZ340wFXpbcWTf0zX3TpkDYKdt4LafesbblY4HHYNso&#10;mUpz9GMnXr8GT8VGMaUDseWPPKeQviSFCDfzvFPQk/pl3OfogmGxaX6HG8TiTLrQPFybiMb32bnc&#10;cZ7Zdt/4pmWTKDj3DN9avdkqyHo+AsNVe4nL5xciNPuKTT5JM/QgUn28RhSAFZgh8qveAbkn8oar&#10;wo4PPafrWFL/ulV/k07yzoV5DSxEQ74bgXhxswoJFOFLWfoGvITvmNDvezQ9vJZbG160Nv04OMMb&#10;58EOlrv3sjhArejsmo5A3PFcRBpg/yJwHXUwvXLHcDEYMygseX18iu98s8iNLw7rUqnogHK/59p2&#10;MkB4j5SZWvaU5+DNGfwB3Wvs0Et0Viqgtdzp/I7nzLnml2KysmHeMyFx4MQfgdcQVFeyfR3bB4A5&#10;4WRhAGFU+nuG/a3Ploq05kYpqi85I5JlZZKvantMdRomBNPoHrFz4h3me+AbwkJxLY7wo9KxGvkp&#10;6AxULTkPgjn3fEpZ9hHPuN/0IsEDNmLwZeIqrZ/KO2o0Avt9xhQWtTYVA3dspm/ZiDSsdk6sDo8z&#10;D866yA8ZcvLR30p34mM4O6fv++rTu10z7VkJRwp0FvvVSbREZ5isFRK0pqRBojjSzCstjf3IUOUP&#10;rfz6jj0JSwMcmN8aJvSIHTwo5CM9fh9W8z4dgVcXuk2eGDzqImMHFReEfphlOIjH2cswD7SaGyz4&#10;JEzf3ffU10uagb4v1zyauGb8NA0ZdkPu79dAIUXZHB3V4PN9yOZ6pl8PeaALw8Ba17WalZ4DFrig&#10;se1Gb4z5L4oYhb5mNWWOUkGm4AWu6lHZueOxfFkli5CKfdBUMuZEJLgzqC37PTA4R6Qmf/KzeDSI&#10;x5bYddSDWPQYH9n4Hu6nrEBQVw7IZGZLJQMdzoj7rfB9LIzGBHGv2dhAcRPq7aBI6S6bNKSQE5vT&#10;Mp4L6SrIBwIvInZpNa1Az4Fe1hBjje4xVhvyQY8mAEIJgoHyrq6C3/rQL1KnqN8jwJDqaZQIq3ca&#10;Hl02JFi4K+N76YCzHexztCIyJ/xnOmG7xTA6FR9pblkRfR1sDFqf2dofIdfcqIh1hrX++0AJUTWp&#10;KAXklQE8bMNzzgW8oMoAcTJFTLUYjkaDtO+oBeX11PppsWs7h2mOkUHiAfc2gvj2jXB9/ISe61/V&#10;Rw5Exwru/hKRtIzlF3zkvIFOAYI3cxy6BdQ5l4icUrqzDnmX8MQmWa3zOufqER02RRgXN/IaEW1T&#10;a0GHES5M0BKokxrvi/f36HOJp+0qalMKaMAzPYWP/mew8dF3PVkFHWIjyUwFCwxaL/c5vHTkGc1I&#10;XCaGSQCWzrJVkmkzHZ7N6fROO7PqC0yTgmAi2eb6EX79SKRG0eKA39CY6p1IPJEpkUjQgsaR3/4T&#10;1+UTfKBlOX4UQV0qA0QVqiwwY6Z2yrGE5plrII/iYx7TbcSKf87s807klHx80iCnWmGcTD0ZMQdZ&#10;QrV18AQi88FLPjePeHDdDEg1XtPzeuvMS1ykyOXIxPC1j4LaPYHA46SZilNyab/jgdQlRZu4W5Qx&#10;SGMz1yZTy5+li4JB95MZT3CEebJ4pNRknVAlT7YA6lasPKj9+VfWpw7JO/5W3CYriFTtQoARrttZ&#10;BMywww1tHby0s2hE0e/AWeYbXo7bVx5ZuAvznt2CspVmXKf6MimqGzEWeYbvlfUc5V3C9phSJQTt&#10;/4vmv0RyFInAOpxrYCp0ErZEpIcC7Q4+8t+LoiJfm2hmopKKUsnRhy4vJPOqWrZHFR6l+3sl76re&#10;rsAzWdf2kQfL3rB53XZw2Akv+5mRNqmde07OxqCXZKwLDf45NclG9Pm9wE/R2Lr4VEWqx0txsffd&#10;Q2HntIbECcoN48MVjNTpovaXV4lKLLtLxa2O5NGQZzdKTIs3Hi+TgYU45YG1MTY5SDfQaQow44Tj&#10;VS2UBlOccG8dr78giPV7NLZs6qJsHYgCGyeUXv+ieu0ZK7NhsLUee1Jg5m2EL2cJfkqO+kaJXfoi&#10;scZ114q4LDxsF+7YWzZsuOSF/kW+R0BPwfA3E51SWyOLH6CUrTd7ob/m3xILy6k+EVU/OmAFSzg+&#10;N5rImInFL2jvbcZWJS3Vhh2bAbFaM9yhuDHtgx1ROWw9hegh+mlCynFlxFjw3cxl3IFNl4U4vhfM&#10;jS1YDQgr7dzLUamy7Ei0hop5SRUhKzY0uwBQZqW4QiWcRMQZ1I5FR2/RYDYbPK+w/4BA591ZxyDy&#10;Pp/p78JzxA27ut95CRzJC9m6lWvj+Q4PrwISxrIIaTuer2nsEYypZOV7a2MuhS2IPPsde5ypsC0A&#10;2ls8rFsO+TP9uTnbAtMan9K6KPVYkAOxeCkQU2gQyojnX8ytRVOOEcXSY5kbSUp1KCCZpXxlKf9x&#10;IksdAl/74Em88Q/BnFy41sPreFNgOz7dmWJal05XL25BIxVZKgTz1s3nFHZEmXsJxPqGpNXTY7ky&#10;jN8ZCTIORGf9I6ceY7GHf+TvbqvWif5QIjeSFlnJQdTtW8031bg9P0rmIFigPdh0jnwvH0cNnc5m&#10;RbHI9UAt41r5Sdi7QdU0q7xjhbWOa7YOVQkrLG5j08VSxJ+CfdVvmqKd/A1AKRzRs8hJAP2jYZNP&#10;8cvMZRtjtUBhO53CZwMDt+SuyIZQgC2eM0UU283g59vtmd+xFcby60hgG31Q2AnO5i5a0r6y5b0l&#10;00FiUZN9hopSH+NqCykk8YU7IjU85i9KUll+tu9Y7xd+s51HG8D1D3oUF4TTDRQTCbJmrR6hYQ64&#10;oSuDqnCSurvzoNjSqtoacWU/QcPSPcrB0Q1nCnS1WsRY6k0npAAW0bdObSU8vnBNv2+oMO+59wpe&#10;rysKFb4hAmSh8B2Mz5XKHfwWW47JXAriOWJpIwhwxRJ+XcILl/ZyGHJOb+FXBswRyeqZS7VIRK0s&#10;lf0HQgDsSz2xq2ni7y7m9lNIHkpvBDOrOtBuM44z2E58SNtI2C/L0AlzNVz4Xuu5GIXw9x4orLu8&#10;Z5RvfTYC3oVcVUpFochuvuvU4ixbAVk1U7H6i6z7Asa/ZxYOdiD6B7UhTdCDD3a19U+ltTI2po3y&#10;MFhkb0CWkgIIc6iPTwiDvryHNXLVxUXJG5eLtJQUmavfyJYI48H4+TwikK942uEvvoR7jig1UFiU&#10;KWN6P/4RhYX6q87ZWrAbHgcBj2STD9iNVig639ovq9UwwdLwF6j6/lZoXM/Xhr6vm+4QMtdQAS2z&#10;Bf23urx/Nf7JGs08y0bLJkF+7YaTP8hPIRYmTen65IWhbFD9uC0n90xdnghTtXBZCcMZvMLH8smQ&#10;v3o9v3n8owc96uU1l+tDRp8mHmrV5RxkivNGlAQbMEGP0O5jD26dvUk3pWRqrmjsvmtINorKUupI&#10;n87AX3mMfQiy9yhLWLv7mctULoXs00tD8OD42LqMRIHt6RXLp6tEjXu86e2E+8HdJmMDUMoGaSIC&#10;fepMzu4L8v57QTI53KiOUA5porpKMh8k4WzN3uelohk9Ncs9KoK5hPtSk7U+4TkjzY4KQNqhfpDN&#10;/ZW0hwoCg6MBZ1FWY+HVA0+C7RWwyME8QziOjPHBtU1+iyRiebfQkW/cFDVF7HCfJwL676VJcWBr&#10;HrIk27CkUHmZdHFhQxFWri2K7RFwkPQ6Ywv/bhwVWt0EnGkBHs3j+mDL5JvtkEYry2KQlL1SoqEx&#10;RyuB/ybysGo6fceJfOGOVAeXrW670izioM41fldHefgezWYc/c/ir8jCTxEMRYUgssHFq9yyguE/&#10;KJxjtjbhOpt35b9Kn+/nfk6Uyg/dxLxBaD90rj9yWvli1X7kRH/IpIpli97nizT6IfP+GdMIFvYp&#10;ev6ips+/BtlKxR8VDPBrkPALRv1LFdmvx1Q+r+7qu7NYv35ef8SI1/lKk/yMKNAfjz+/B5rYQNbt&#10;moadywPbwT8Jpvj++UXs/aPz5t3gpHT8YRE+30mnhq1KTiEiLuLVE4WNHOedFMVw/NfhQBpO2h7I&#10;vkcH1YKJoz3YC+ASXv53eRBSam5zs66WpEklO0nhuR5og8Wq8/4GPYz+lLjaX3wUgrnjd4V3jLj5&#10;cYvyNFlMBAn3YQ+6ICOq0oh/sb3+jvphv3hRv2v4+fxJbsbVUA9vkGaoHU+RRXa+KHBIV0rfa/b1&#10;MYp6JP8xaCoa6VjDd9P9Jv0JLIIor133Qy3LbPWfMleEVi75cWCQrzQY3lvh8WVPFUryeD45qnv/&#10;pJpdv+BElNJYqR5HzcxxlTNEKrbKkrUsUNuEUIMflX37CzBUbMhEidTZOll/yoystzJYzliyO4KI&#10;AhY4s0szv3n23/25uqwkNyMQOVN3dTVp6hXQbrepJNEz1XI4c7GLl3ZUK0xwz5KZ9ffdi/nd31/N&#10;qhrQba+bcy1rRSh8VlOSqfEWEVnasHUdXWJIpTGvC8I3EoiSKmF2H5G6C1Zr5N+9mm/4Xm7zB2sS&#10;TYIrkj83IfLTRin650EfDrJ6XWvO8uKmaCOGEF21jyS1/xgUrPXWxChuSvoclWq3lRaenEVQKdSR&#10;cbXHTr+3XTJd+C+IVy6DAnYMDpdz92bCrNRnduFhekDPDHd6vzS8SqlboDWA/eV4QlSM/IvDmDNo&#10;iD/HUC+5FIRBem574xy9vSnArvvZCloQUiiaZqtwyhMdxaqDl/rWj/19BwV0dzgqIAdPWJnxxktU&#10;lM9n5gZROkaog22Ha1EaF0Adsw3Ab9IyZsgEZ8WxH4ueEhO7dDesslsUsM3UtBg1Imj9MxQetd4Q&#10;ZEvLzsLB1pg1a9Svh/6ZvAB2ELrXS4FUaEaZU+QsVCKf8E9EYB/Y/xIlm8bbFJbISrzvoxu0Aw03&#10;Xm8EFwvkVFwL7aLN205qeHgwOCY7MsaoI4IoO8Vf31O37k9EHtO9MlZbx//qZ3ktta8ZTYzYo3D3&#10;L2TUZw75UedZMEiNSjMAuiJHS0c1fvkPATIKul8Gfy/LO8NWLuKPRJhz0mQCnTl4YXXhwbl1uhnH&#10;xcLtDykLIi0jv/KPRHGSXhIJjiYSCH2kJHuqmiSATj7SN+zhaKjo8mfV/i65x9tAmivoS+nbA2yk&#10;Ray72Zb3qPHdrYL2diAjdT78GGAB/TRQ3YHYce02jMarEpCfgLoF9kJqyYWJa4Xn2k9LTvJHPqDh&#10;eAmqqscN6bpVjiLXcuHS/PQYJVqhUgYOf22249EQTgL9vGf8ij/PyiEexMih7CKZbbVumQzyx8Mi&#10;X44c47guIZAbqsAeMgjcohGzYbvrNyLdkyxP/WVz9dBJPEaOZT1bDnIZvwxIzwyE2NBbM0vfE9fL&#10;1DX8S+TmYX4/w+fuE1wRlS42qNCWjH5/elc0WZRPGKdRnTFxx/kekmBEUDjwSf4kScd/EUSQISRo&#10;zdN63sv6MiuXHSEDmxKJQblkVK6xA059OqK3NrLUA99mq1uK+ho8PmG6mX1wefA4UDcLlnD83Ng4&#10;zcKndPzplP8d5j906CN8JYyzprHHvh0zbSVKYgtqF9g5vCAeuwarcZLvICemFLZxwZroYWhpxiaw&#10;5gFlHGIQ29/RrnG++8g7RBrI3+H4AC1srPCtuBaOTESqhLG4G3XdDOjHP58cmStNwUPg255inoy3&#10;WnHzO1IXo7cpb60nudHAg28oiRBgYyrlxIjLJvHXVH2AnQRg5DL63bxjdAkZkxJ5zeJ8eRJGZTjj&#10;xOrn3VFbMinaJUa9LB6vFFS5AcfalGi/hiacL+2wN8d70ZXpIdHH9jwsaknK/C9BIIgP/E27kEXz&#10;UKdBRYEgCVFdO1bY0VIPSwvVA2dTguPYaQs8Cm65Iyotx6nK/djuLbQ3lgh6JlggHB91o7i3dlwz&#10;y9rxETRqdwJJhH8yYPpRnhDJZjhWtkznYeQ9CmULfXTJy53fOqxzsqhEXdTcAMTlJ+uocqPOqXx3&#10;cIKf6oaGV8hNmeVC+aMQGTkLt+1Qemgt29lGaa/NNWhaxrUxcbux3tzlAt2ttayt1RoNKeC8zRHW&#10;BllnojmpqcFTFGgRWfhglwTeVXQEqPAgp1fYHxRHuvMfhShzspp98TyK6xErg6Wgdpe1kpJqXrlo&#10;IIiaBRVEG2PysI4Y5S4cJ3fUhfE24MAFyd2j8XVqQtej7Ubrcc76++nNcIJvlnISy/nFaXY/OIsm&#10;ZRopyd21EYEOb2BjXnIgEl4W8L+btKufV8kil+OiAa0wsgSzI6smqmYSpiLbxr1y9DtpH+UsKewN&#10;Shf+br6o2XU++XjSLEMS/wllNE06K/LflIr8Udg/glSTVRZV6oZ9s4Y6d0SXOD9bujlZH6vDSm+W&#10;ffULfrawKLGLH9iHtQ6jDJOiOn0AiIkEL8/rl3wPGFo9CNU7Je2IvHblzqX65WtbKHJfvf5DhUEl&#10;MGidH2kZ3/HyfhiCwduw1mkYUpS95Yogx+K9qRm/xzUzsMvWV1hLZS97QEiVfNsWHWSWTfKYygh+&#10;Pc0PqMU9CS6bQAS2Q9XjAXh9CSu6gXlnx7VjwyI2DI34pL9ILSb7vv3mv+M6BUNyAqxPMM8FpU0u&#10;CsQ8hfEXstg1vJHE65c6FXG/fCRBSiwdvq7+TBl6oL5qgd8T+Z0GFeaaPqLyYNAFIc5UmAVbFYfJ&#10;JlMg25NKOQsk/GYcFf6c2+jQaT3RC9O5R9vS19w9roCqIov5Ok0kE5UlGtx1/EjZ1VhQsHKm5DEL&#10;H+PgEn67uK38yvbgjos/ofDDaeo1CW4Hyz+OO+cm3TlmKOqQDqAwB0GWL/3HYI4mspvjKVN2SIbz&#10;YX04tDV8z9/h9RxA8aLWu4B6NUFCXniXD+ZdOQoAJ3Q0UkPLV54lz1Wru0HRpqRzlwWpGAkbzy/x&#10;3bow9J8Qs5Zy9gsSOxus8Pa3GHsMa8sW/hpQ1k4k9nxn1PdYYSAjNWC4NRzhVQq7fnjSiQ92ZZtA&#10;YZpZF0HO3fvF+5o0OhP3f+iVkXUMApckQayyEWF/I+8Oq+yYleYow+LSm6gd4fsgjZ35y1iTg/pi&#10;4qrV8bOwlDkCIQO7l5NiMy6vrSu2iGftubvCnJa5K6JO4I+Hk0O5y3T36pke82zO66P7l1w8k7gJ&#10;oPQeslg6kNVEzaKQHFJxJ15p2FgPajy7jcCVTocf3Ikaj+3b9JsSoYM/D69DCw0Zv00AftggryXn&#10;xgMiz0Jzr4gDhcXEEcGjW47fcE562mhVlO5YNtTJ+oy48TRvLmCodolCTeJaMcGixp+HKOeM2iQS&#10;gChbDdKurtmX/o5DmOY9VbhP4+JXu+jeXhKMCqNPRn8xMfSA7gV5nj1FZM0bAe1RNin/Wdesw39s&#10;ggxhKEKnJWfwWx/ogV6khdj6XHaXCK+6rIoox4pnT1REBNWUGRdAJzlDjvPEQRPdWWlWkSh+IDbO&#10;0Fpq5J2LDjp/FCzerM3TjXkjUZQBH1O2hHxzOa68K+1RsUX3tF7WR6CtuXJMWzquWdxZ9VISb4re&#10;Su4JHG45Son9dFxWykg9f60ZrLgn7MZtG6IpFUF2XWHbinJlW73frgN7Evx0Epqg02SS9A2Zkani&#10;kJ46uN5PRxjmZ6jy5kzt9+bjBG5gP1om4SAZnN5ot5G7LpCOLqtpGgA9ZVE4Ngk05RVuStoanN7/&#10;cfiSSMJLT8nAogdDxYv9MS5ey8gk1KtKe0ZVYGFXcJ8RD9s2KsqPqdUFbXNSWDQh6d9sFEIgwdPJ&#10;BGsTp76jnyJZBlus5+h4XskSTEkhMuEmya/HOYb/mf+wh8R7TqzeEaC+GkZLPj7csN2ECTczVX1H&#10;JLIgaM81ixtRFs+if0IgTPdDF+9Fz5nGNON7wPfBbi4e9nryKEI/EV3mQS2pkleSqeWwmzw9hBhj&#10;LUk1f8Kjs2pcSO2rcnt31oh+u5QBDtl5KgiGaoqNdC+Tfg3AfBR2ZWYM/vQD3O6wbjr3V4qq47SE&#10;vpCCKuC9SUOF91mxpRGHsUE3B4DYC0uJS8or570xGAOHZEAvSg1TIIYLDFRdaV55wJOXhGuj/zpk&#10;a/qeeYLJ5P2DIUc7sM1VMrgEqAShT7yxCtwoN8fZuTabp01L8uo42CbaXPF9ujGoUx2gYxo/wAE+&#10;xt+v3LyVdypzAZgeJpoER3i2+dX0Py7DzTgsWY0N71ROin4Kty/uUYvEipPFmbgmUIB5cyrqRxS4&#10;LqJWNm8hNRtBWf4ov1GZVl+/1pJQLzaYgkbeuLcd3WpZ1w8iPimU5gERaGx5GCtJ5TQBRmi9Vchl&#10;w75hcL6Zcg/UfCfzp/grrtUdb4Tdj77hYPJgvMFqeR9ugv4nujL60npFLTo6TeEU98BIOHSSFWT0&#10;zTjs3UUVy/P+vjIpxzbbxznpTSPb3K7sxlye5Y3fIjTcLgPhzUPesh6w0l/qx4Qofr/egu0a4zP7&#10;vVMiMtXLJxwBv9ZsvuciSTfHufqS5tdjObHuJXf1LaHOGDR7UJfTbbSgw1VhIrLigV3zapa2TMa3&#10;8dnkCfHbTgq7P3omga/9kcqH90SbztjjNPlbcMNnTauLjLXfBi42hrWsGDps04ugnt5rNm0PgnLM&#10;zkakep25GLB8w+8wcmiILwWWNMxrt6V5880diq+Y6p9SO870tMKGmeLlccXI69UDLZYG8shehuI7&#10;EGccV1rSNp1vQ6L54WUIBXEEhmmGuekgKz0je4KPhrFoDOgztA2frRdEIFejD1PCgWnftPMLofSl&#10;N1lbNR/iSPmziFebqWAVTyyq7doJ70dYqXCdYfc8Ufu14XKrpj0lm5/kJj+JLnw3PpypTCZRPiKw&#10;mRKCPF3latNYqy1MDceUNgpxaQgNjKl9q7ZsyTkcCC99OdP6NGykdnw3uSnxVGoFlOMQorRW0k6d&#10;DlVrorj+NOO+EKkbOOP1J8l71dB5sxdUYSgsuFaaDF+xD1pJagj+YZujTOkCnSKQfm69L9l9wxyI&#10;RTQ5iHGzyn3KGnkT06ZMRfm7kQdMiAYEmdNEM7riD7cFrUJtvSyeUWMVSbXrlVrmXF07NLwry6Lp&#10;2VOMh2Lom5Wvj2knInIpMn+bnlsXvFf4jpZZeBEBRDOBE3/vzZrBFb8fd1jCRL3MlqVwARPm2b7z&#10;2uh2+lMzZ0i8ocW1I0bRLhK0V7tcmGk4W2VINB6Xsqsbz4ofaRSxopFKEn5sJVvCkcDyRASuYJWP&#10;+5VLhYXv+bNyrw7L93TpfUdakXjt20APtsiY+JzIOcv86ZjbTh7jONiU6PG6xTRpkJJyxP6MXQBs&#10;ZP+zTj+dlg0jDMuVj+03R0UD8T5Jl828vYXFSH+jlhIeVs/5/LJ+Vo9gl5mENUm/G8wDnqhNsMrv&#10;EfYMpBxyr0jCG8iq1FBgPxG4kuc38sI9YgH3skiRF+f5Zc++sLZOlBOBEc8vsmJcpmVVGeaqzbKP&#10;G5/zFvEJqLnr0OLIMXWvU4z9fMXc7amhVAuKq0Vckt/zrqyRAqv68I8DKqeYMoAYQpeTaZLMxWMk&#10;4mZGjwJ71LoKneYsuGZ35vnxQ/PXYfh0TIckFLh/0VZMEKM4feZepbhq3EEH9MtGvnyuGv7ugCBz&#10;jSmvTFf5zeq1gkxf7kzEFCmB3wlWvqKQOR65EPnN2IicYxEn2WHjESYl+7GcNjkdbs4RVd4kGWFP&#10;kfFr9bBm1a+2IkbS9mp6wmVgfr4FL9Uvsqs75qvbM2Wocc4meOi5GlgzYmfs4jJ6HX0n6ujbFFEm&#10;IAF9HTKIcFUb0N41ys53nQrsC/XWTckiFnkgJEzHYxmfv8flD7EV0c0dTZzFfjiuFfsYEY0N7VA2&#10;ucV1J/uZ8MSHEe4sNjo6kzE/+u++levRvMSBANwc07+a3E4fxWDPNeI1M6CzPkpaLgKZ21cEv7A6&#10;Sxkdd5dY7IJwfCJagU+zdbfIA3GRW0BhyxOu4IhIyrc1xtLz32xFZ/fVv9SMtKfneQWL24XoQmsc&#10;vLOuB3GkT0Qg7LxbHEiDVRWSFkRPPwKxEVeGZta8a7+YCiUS+JAaAxRpiDQSjwcvroW+mMQPd2HA&#10;5za3StO33hjGGheNk/sW5MKpj6DOCn3wos9GKDGkG+giroB0Lk8pbkPrRY8w+jOz15nTaGmpqVxf&#10;nJ+fB6YvZvYn+OA8RRo1d+O7rD0oUmxkWzH5ddrqHwEi5Z0fh3AzCgpT3UF3hGk0bTFP6qqrcVWg&#10;o454vjO3in6cFdmkrbDJxLiLKZl4W9tKLZodyuPJPJkkPUepuZatUwGtiA6MdgSDVlavEHGuhGX7&#10;B4BstDfYTTHYgLCUCmaFMRw7fNCG36ZBOkRITflt8LUOhCp79SyC7KFpSSa0Jd3l2U7hLpFnepGK&#10;f+GzmxVVvJlLHcPIj4PgDOJGcr6Mc/huEOH/u124Eg3OVAvntIQIbrXxyEQUvC9uBpkVYlnGKxuw&#10;oUNOrB5lSjMXOq+kMJ1CIMXfyjHiX4CnWeaI7pGWCMLsA7IkAn9o78SOnH+vmmGsVllawqxqz0fZ&#10;4s0yFvrQzV7hlnmTGsPmrBIsf3dBYNAAJO4X6yYhiJNj+xw+MqmADBU2BgO5djCFGnFlrN4EkfYg&#10;7RmAWSQXMv2G/4BIvpZhnojc8uubNzqYK7WeiYHknZ68RJwAHdubSsTSYa7Dr/gzYF5yhTj29g07&#10;QFwprbiuAtQyhxvyWnkcGWeBI/ohlZ5azhNaj1+Rb80GVcBmnGknxl0zGlux2B5XV9uXoe/BSuDu&#10;cRh0yt/mr3lSh4bfxw+6qUVcHb9hmsQPlCXafJCLQRJJkQGu2Et/5JtAGx/WayZIxVpf4B7P/BuO&#10;8AzbG4jF2Cr8v8zXobMKLHy07saUavINg29N0KVVCeHFBb/l9eL1qPf4qMugvYEwCHweL3pAjstZ&#10;RPs1eClnlNsdiFE9D3Oyu2s0esWem1nK2M4PRcqpfFJcD1N2a6mqLq4LITgyz0hRYac4hvmN0VK/&#10;noDTyHeDSzUYxKWt7nWr0enLaU03ktsqhoyXU9LaTQf5d4NnLanNu5u8cCPsC+wNNAkTkLIdffrw&#10;fo7uMJ+8VQItA+b5Hqqm23ENn0AR0klI4UgSzLJ0dVuBP/LC345SIqp0b4zAgYD/xEy2BycqnxAI&#10;U9xh4Y768HQ/jvNUlDcSIdyySok9L3towb9rK/F3i7vbtV77t4qL+VTMe46/sUfjfDZtz7NpRWTc&#10;n7m6N1j9UtxZ9kLL8vO4OtfHmoEhEu36amlTK2iKw0gGm6xMsYF+N07uVVw7UXVt1Olo+zhGyn5T&#10;rKrrRDyffhPIU931mirOnfI2Ydo4jAFd4uozTEf018bislZnM/Oc4c6wC8s+mIynoweD073i9BaH&#10;JnC0TqWhCXfVbKd+ACxGVR5VZ0Z3eZyaacNxusHU4CxwuMqPS432tb/XMxpnDXykSBEj0MfJXjvj&#10;Z7v3IZ4/isyaRr9Bezv5609d8Dr9iB9JO7IJb1CPW+jyucraG+fijJH7+SVu2Q2ohdwt9D1fGORc&#10;n+beyNTBZo9yLY54bD3JxjBuCRn0K9F3Mm8YxjFoNa+qwTZTY/Qo5NsBtwqBYivqdtyuzzls2ULu&#10;pSNPQ8zyVpjiWCqpoBim/U1tg2HfnpEZiegyaasqAqebD0hrqGWofDPHzn0xfvxycSHsBMDnDrut&#10;YC4DZyXczl+JOozlpXxbA3Q1OnHTqKMuQ3SH9Cqh6EJJMgOvxWOWI9fhuSQTez6Ay01TG0iZNVa3&#10;QfxOJzFvLAW3LI4gG56WSeEFQdquNZX1p3fUFAvXqmsqpCZZym/kTfhC/CsTNnEvdxu/GG3GcFrQ&#10;Ni6msS6mBIbOvJ7GGx2/bAXHzwMhx4rzOfSJDAjXGotBz2W3wvt1TkpBkMyusKTHQuQuRjSbnWLC&#10;+KjOwraDvrESmV4fBOlitErurj1LsdSWpkAWp1OC+hIY8hjXcNBytBdlB1+JSGWOUJSB6TBrVImP&#10;dI+ysSKRNdc59EKkakcDkKVFBYU+8uD2mTy4sAmDlKG0He2YhXGYmbt1Q5+jvdvl3coAagwbpth0&#10;XXKJjJ/ietvo6ReTHRuWyFNTTWobaUKd7UFLbvxt2GOaybcMx/a2yZ5CRkG4nL2K0h4nsw1O9nQC&#10;4xXT2EJmLy/q/FBeL3/AGi+jHhaZH6PsfKIbxxfUzO2cpbFlCvEhDJJJM4Eb7jtUEO9CEGtFPApt&#10;6bvATesfP41uwRVTYg4Knb+Ik0PnsS57OpI3M+QHijZW9cghR9sMIyl8AL1IeRu8onpCLbbv6SFZ&#10;A8hK5jB+V6dnLF8PfBLvdxH57YLOkPuBwom9h5wU8G8CXw34boiNQ7EKGu7Hh57COlpNVlVfn54z&#10;b1AI90KgO40jmpvNTjVlnpjDwsfdg2xRWkvsbB6m0HRGELBe4baAW9jR+tFODInVJy0UzZBix5VU&#10;4cWKqvn9KITdFgdAQGB1kylkilNVu8cb94clTNns7DKZGYWABvPzG+KiOK7OiEVxyK6Z2zMg8Hdo&#10;Y6N74ZeMarxBfJJiMhweR1CnrCBE576f3Quf0IOah3v8Njy6MipXF4+2RyMeuv9ssOC2VQXIyGiL&#10;ZigQ+szJn5plL/ftHtduREvoK0b4CW0RW40mlyqmhLlpM/vWbjG/253wsENsy3q21F7xkm7h9IFe&#10;f+SuSGbE78BfVgwNujoc3l9nn9uu49ypBKe6cbGa1klDgzNwNO3I9GnrQ5KUsJy0e5MkgchSTMK/&#10;g85+drCrN23NlMEG42zQZHyGCEWqmdieKSNclSWW+38Hrop/Y5wnFC4V32JgRyUdRIdULV/UrffB&#10;/vwqommpYg05s+Wy6e+i8Cvqytk/ZQRPFzA3Uf0IyIm7wCaFANmYppC1vhmgbfinx9kpfP458VQf&#10;nVo7pJNRiLuiXiFghJgWqjNZIGRLnQ8Lzm9IbkKxyQmgQdEbnPMzth+FHojj8YCH3EcfndjXvueH&#10;2WA7QaJ+/UPkEilQJzYttIkqn30cIChSzb6xjoYlIjkxkN/0UfQT9TlLEK02ghX35FAgzIMCvdja&#10;2lYIhbjfcFFn6PzjE/zCN+u7kXsixptifSSDmfOzBVh85nOn8IfdQ+aT5KdukvabRMSoDZSGBeRK&#10;5nwkljGoVvBgK00SKP7uMNwYbCvQQlHFTMIaWZsFEJua7THMmHI5vpkPOlG7mYcYws6iu6knyo+p&#10;7RDgME5ntjqrHAl+dE7yih3s+O1G0XoQ8/aXcZhPkMOIvPgX3cYVSj5nw8e/s6plXQurPJXRjJTN&#10;hgIsPns6x/CxcZN6g0YlIULfWiOnwnMa6/FSn0mNfD0lQGni0U44sAywhyiVevXLfx+Sdo1BBC8R&#10;IyYAT5qRfxtrnckSycaFNTQofhvg6lOp+WRIJsirgSZ2rqfUjdYpg+/hkwnplg1yVbUMYVmjVjr9&#10;bzD4tQ1UsHZhoZ4pbugqNb9P/v6Gjmfq9RgnSBKcNkeBGeaoFxCzWuRhFfciIQBsfpS0qvCUvFqK&#10;CQzgnIdHj16vctDDR9lVP2rmbvuew/WktBGEhvWYwHCH0HOTolRzFjlp9nrY/krWNyBiDM+A+ghZ&#10;br4Lxh84q81YkeONQWCw4Wj5xgrz4uMhdpNRFdDfhQDptGNnlnOixNnpH3BzNSm4ar1EvmKW+kaK&#10;7g1SMARorWJs2qNCnij5nGUOGonwBRTj09l9VgzS70EnFY0HoWH6lnKVktmL7ZnzMI0FWkzmUvza&#10;w/hKpCtY5iRHFxXBRwlzLuHQEdFR8Di6QXXggYiFGp8CXyThxbwsChuKbf6+tCzxH3N4T8qc1acf&#10;eyTs1Z/vUOUdmjktsRFoiy8hxtga/TTYNmXsLahUcKCkHn7HbsPQ98rurlCa5mB/dVRpo7rLdDF1&#10;8OOGGzInrp6jYHNkCgxAxnCI7cuwOvm3dfM3gbMVqXZo5MNHHfFvAVJnI8KsTdGu5GQTh2uRvdJW&#10;VjER1lIQ3iO3IEEZEgbUCvwZoFvIE2MRfgSRL9QTmly+NAJoW47ZGSpV5dj7m3OMiMPCGiPzTIir&#10;YBUthpD1m1DpfsGH5iBoFeJasfZiSu97sMdmjimr4ZTYJZq/BgJqx/jS7QMxP1y9HSwSxGEuvuws&#10;bZrumR0Y12gEdYpN/XYT3zzdlxQ1wJm2bbkmpEhmyCEm8WlZURMbMEq9A4iYArgp2s6VxYdzpiuH&#10;p4hHIVQCHhhqQuJDm4vSzFgUD5ktO5xdcTEtsQauQAYeQzx9x6S+5NGrxiOl9+KVmV2lQIhQMr0G&#10;3rT8ssjbzvF7Pq49jY/PX0AghubvcfPjSXAJBLZcS5HPdSEkSEeSah57P6X6sVnrVLt9wo7mf3x5&#10;aLZQ9649fc8Kijy7SQJTRXZIAJ1rPeOgzz3eSzSkCBIvBan724pKWvc6Pdms6uIFs966j6nSgrcr&#10;alLlAHikhKUzNm4I8cblBUmTP6Qy+SVq3iDpUtP71O9du/ZbK2iYRifchDnD4JY7fvSewvtc79Mz&#10;hzL2fso9M6Tl23qPNwofSMshW3F+L5ATbKAYguCDgdHJtrR+hE7QvxfumS6dtukHm/JN0q9hpleO&#10;BBbr8oU4bErZWWZVBmLlKkpvvozMfcCrIm7uJTOpCgEP0RW4RCOHUXvMH4s4hKK1jMwJIjb0C0Ne&#10;95BnnOD3XB7w+zXQ1966x+lCaBMirB0WxHFotQVs2H4rvIYog0HWgkBGQitBAF32KGPcwDeXjPJE&#10;fAL7gmNxivUtBIuOcCzrKSuQgH4S+D3utUkeTc68CjqjDR4VVNE0IuM2CeLyANdlPEb+ZsHjQojL&#10;2WiWfJ7+mNVLXXcq7MsEXdwmyMV0o59iN4pytIb9QXpiSDa6LwCHOC1jzWf1/KnddqKXzbPzG49v&#10;cjnolskO17NG9YmI8C1bAJeWEyLtEGS35hCrFp3ktbbbTZHhOgVB7x/X1q5wMNUK553Y1+57jtKF&#10;4RtTph5s3y44VC1sy92bDx2kfOTI1L9TammqV3pVO4ZgO8/SLRxMSK5oSoWEOscahyxm52dnxnOk&#10;cOYHVapfaasqrukKAmULN1pTmXcltaxAEWjJsh2ev9jZXTQjIBTfzq/5rcvBY3l/PEtcMnA7wFVj&#10;Xv0ednsmaeTeOIbyyL0XtgSVj8xBl3FYUxxMzBh0wVeL2Crc76g1Sa2fBd4cnjj60RUsDqRvfgtg&#10;MetWrS77DCY2KEBbXBN+RiFzMMd4Fm3BaSsGyjMMMmcBt7lLGhd6WR/KwCwYDqe9QxxHsV+6ZYKW&#10;7yWratgzm14XttDjfnrTk0NmsrvEN0GObN9heJohf6JIiiDSG824H3D7fTJWE4alfhpS6WaBQ8OT&#10;nqmHTZ+ZQJaawMV0tIfti90TsvaNMK5MsqTzkvDxn9TyVOkwdItuYnBZJ1p7o75edogkHC6x0iTQ&#10;3WuNmeLuKcqeprC9jFFqkIeFgQ8OzAc3x52DG3kN+XLS3zIdnMr4VpDMyRSn5b70BH7TEz3h5cxE&#10;zW/u2IOE3j8RJ+VSUMFF0oyqMEbzDAg5R0PYZMXq045po4r36OzSddhi/+Y7N+790y39Bqy7BWBd&#10;pNX/qhC5zcN+3apa6JiBIn1U16CqF9+t5QSAIW/ZjDoqvaxvf0IRDvGTUjJxufNsW3corzsIbrm8&#10;UK5hEsvhpUZpDRZyfLtNXDg5l2653/+zn3MUSm9kbRUic0VXlVSEpe4cEuce0/vYVcsUX2S7lmxs&#10;M6LmcpQ/DzUlNI2iC9IzjLSS1FgqCWYntI1aeCh7oeO8w4nyzRjccR6hQDxsKKpiXqin9Rlw2pwa&#10;eI+JrLP97LZD+MyVwgZBdbU2iZHuCA9+hv8/+sxEvujdUgyt2Zx6XnvvOyehkaubZex24RFSvgiQ&#10;u2uWhPTYdbAXJTXPXxvJIhRvpWMbCTSN+HOV3HdO5KseTxSPXvW7yNn2VTCcowwrqrF9k+TiENDK&#10;VSHgGQDzhVsEZarwwhHs8U7YeILCtv3NUD2QJaUb5uJ8KmfOVDMsvEwOfphLwIYG84iyAxnr3K3l&#10;XgSZuVqOp9EKT16zT8cDMKeB2VKHChYRtPxt4MtWGzzuwqeiW6zds5XnieJKZh5NwCZvxx+gtt6d&#10;bLq55VsZQKh4BuRJVkZ3jpr8fqQdsOnKRACmrVFEjht63jchUIdAj/+9A1z2loZlvafY7aL0Bigm&#10;ZpPPxUWEScxmjPw1yoF050VuPexY2sDmcSvHVOSCeNB+jKwSXq7efwU3LmsReR4qRxL4vO3i2qxU&#10;aM7geoVyH7Og+UHPlN495nFJ6EioWmcRYdHTlLmz2cjLpSBbirjqvsotWPlRTHzgvQBM8cmCtC9y&#10;ST4J0xQDgK7quVDnFH12yCvw5HJm2yPLRnnkVWf9xuugT+gkaHPf57sc25MWg8/Im59aHMpxeNjM&#10;VAcGceixHmlg2Qp+anTxsqyu6pTyAu482DROoK1yLt67572BNV41LKMMELhCfxw+M2V91BNgD995&#10;aonPzLHXqP8GVFDxe3x5AgcosZJvWygB2q5qwKiHNrussfeyynnrhF7YdRsb7biEFF9X0OP8+Z0v&#10;NQLQVi8tj5DcyT8TOx/WxrvkOn4JiDKhzxAx60+OwfXt37gzZcEMQubUIJ5QzHyHEJ1uSiu89MxX&#10;pigBbuPY851Japnp6xRBuoEST1OGG4MmXh58wDTpO4XNdbiEI93PIvbD2XbVTH5NiDcb9WzvbjPo&#10;YhOq55v0NYQ80lX2dGh3zBzcyDBcHOSsMAiTyWfCKaaPTLRRzMv7YKBkBIJfCkZhMizXC//jOA8e&#10;4wp+ZY+WKSZgyOvabsv7vv/Zp2M0rRAqGiEE0T7W4CsJ9YWj6TKm3GYz7oo9GoERmXFkPE92Od9R&#10;4TtSXpAfaOmyBc3UMupN1DpBH0tkEKMEAYKA0JvbxcI30jG1IdW8lTn/7zb4zXM2KKs5OEQvVH9M&#10;lIjiztm4XE+qDLSzNVoX/xbuj2RVC0JXMukNxclATJBQTtEupJcJJ76+g34eUIv71KD4p158kF/z&#10;28f7RlklwRb/Aa/uulMUs/kf3yMjDB0zxW7sGn1NsIMWsRDh8MnjbM+zSqRWQzJgus1u+lzTMhMm&#10;Fa1D5Ph+n1+jYo8qimb0Szn9AHPlt1tVF+VW+xWSD5opK+JMWqinSNFzw4zSk9+yXpdVzwFyHUao&#10;R6k4ZPLaMIuikixdzTbHROalO/27T61tKl00g9OyTCps8sGofEnvoziIE64NFiBcrVfIBSU4lAzO&#10;V03YCzwry+LUFoDseL0AySptCORCoaI6ppvJz3Q0ws2s2z8m6uBKZ/13wQaSZqVFaEUurUfeGY05&#10;wYdb65k53hqV0m0Gl2SSTZsnrMJ4WSBvB5UlPfPi5UGDKxT3p6cXdjP3+CosefvPDHklYqxXHHzM&#10;sw0Ryyq6b4/8Rjm/wA7FZOKj4eK3P1TA9KwkBVrCWZQU52TF9zNt0cEheaNblF/xCbtJu2EFLUQt&#10;q91UztbGJHBZRJbZuZqe7+kZTKzLfP5Rinqu/QFJ4WIZRAwIurAtKe72InYlE9NnX21UkEbdcnYA&#10;BNRPKiAaAwn2ZVL2pmUANOqr4c+42aUgm8uZ4y+i/pdMwzCgH/99BCd4lRLChOdkeVlJZjJiC23D&#10;7/75hW3O+LY+9HzhyGk2lKneyRSzScgGfYoYLBkNxKEVHIroVAeMIOax9JI8VGU45zn0LaIrdtOo&#10;nfkB/ab0lz/zhMbmB250ZVxwJoub2G3ubkmaWIRkQrr4J9nWyXVk0No5FjYNNcbrrKJmzKwcxWoy&#10;XzGnQdwNUwNCBa9mLS1JW3TBZxb9Ve9eyzgktFrpwX/y8jtyBUrsafygE4Ro8n6PLXKSqkURrKP/&#10;o4AJieR3Qz6zrCEA4WS3N30ykOvd8yn6gu9EcPP6w+dnWPzI6CeoybnH8XHov7ObZJNenkcNZvyX&#10;/q5b5zuPtfo9InZmhnEWXM+eL7hnslkaB+sZKmf9IEAoCQHsQ0Q8rVQxlaDJMcUyunGB5eUHz2uW&#10;tXpJz/egwQDknZKD+QT3kmzqY3p07wch742bldiCJJUKcW1YyAZ2uDRoizIrMveJIwKrsPzFU5nD&#10;qCC+glrJ5IJIHFqUQvao4ZkEu4tpvr01dB2E6aVzj/H+6Go+e/93ITQyPwjh7c095GpeZxctpqQ8&#10;loNAMcHoNKsQYZwCYDPJymHMmwbYb4uToq6d9wlnR+HM0ifWDNTUC+JDG3dGUZBIzWf1Ggs/syba&#10;4c9ViflSRCu+QIQrl9We7bmwzAwXwkcgw/e2HPp4XpFBPAFZb8rMlrdNMWBZDMHu40K7mojW5V9D&#10;LQNpEgnKX/N9CPOBRlFCIoWcjg0hJOtWv90vRcRHBkPHHmRsijfJKof/z4F0QRlry2COjyf0yDCL&#10;rF7gZLeJRrm5sBt5EVktle2oaZMPTH3W+h2yDLQod5MlbRqFFIivbLD2KP+2KPnsWauN0HVb0mzC&#10;IwUB5JXkQAGsIpLdYO596/RO98ZAnmiDVUHK8X0wzttuYUAEo7CbRjOoHqH+69nmHB+CcG85f0mR&#10;wCTavNW2lBn/kXeLvvKHZ7xbVhJMX/GLAhazlcIGZzmVAxFE5nL2QzVn+YBa9p2hkeoIUvsmL4xC&#10;7IRtMEBCvuvYWs/9G7o6CVOoA2RnoTRDYXJct91sIpXtPfhKjLxnrBX+6KIdZ3Gq5i6ZDuHDGmPA&#10;1EqdllP8HhYQA4bEyVdObPrErVT9zrwJ1hiVDnCMj6r2FNBr2XDUbPaHB9FKV7yatBkCpplv+caH&#10;gqY4svWjaDOZFSv+nhV/5bO89flqnKNyPqvvGx93Bp3ppNLG85WsmaeyenSICkFcFq/Yhm4/SUks&#10;lTCiP/JDHNijh9MmsnEJfTZhGhvs4p3h+RBx04DUjo7iGcgtghWniVelhzbjqagho34lJj4w1rbI&#10;8MOZugmwwciFk+cQxSjSdZEloJFZv8X5ueM8X69EcluifpA1G9WabeSbFYuvGzbVfEu4mJmY6MIv&#10;iK+MR42WQk5Z/gMr/4pXJvgmuuxp52jMgjOjHtu4fpyKjux4s+Q546MJLpPiM5CzHEFWYcEye1Ny&#10;W/QxxJytsRr3kDBGSPFakl9Slf6kXLDI8lj8zuDNmO63g4c/jLfQ9Q+PH65bZ6QEicspyfU2FjJT&#10;FezosHRni6jBtwT/MhY7HI0EXj1PDS7UwaxnYx7mazeDeUpYin1WpTFYI6ODbMbmLfouNM7JFn4n&#10;7OGUZIhHh/5tzU9Z2syS+IAM06JC76cMyTqRWdKFy4wCddaU1voImVoKFTLw306OMvxlwZZ7N6P7&#10;gm94vzf6Uc55Xbh0I5dsx+bLyBIZPO4SJqGU6Z7J+1xWxBk+1zLK4vEa7MDTtCxJdEeEl7nC7eis&#10;M1xQW3zxxpriy6prozy/Zlk788GHLOHBSL7NN8z9fo5ekMxV8tcjxgncNzFY5CSav7qskA/vDJKA&#10;hDYueeA2CJNBJ1MmHe1p8eDzj7LymTMXthRXxlqn1cNwJZrVglgMyHPhhQY7yDuMwLtsFHQWDXai&#10;ZvYTwBCiBjPGB9sQm+3qq0sbW9g/+inNI4tSauMaDCdPjmOUs8sIGMpm2gp6s8HmrGTFBUUgDucx&#10;kppR3jCh+Nj2orBnN9ixZ+zefVUIndW+pXPVx47zhiCxN56SIkkNHRLMH2Kfgt9Inw3+zCEoea/Q&#10;4w7IjXShX/OTINGb4mBe4sMSpB+F2vuOofRI9pg/+N/QILrgGVTJ8ClkK1yKoEZaDIRdtcWYeg5B&#10;5ffVysfMl8x86TiqpTvtCZEsdwq5i+PUizhctbh6/IPRlTM1FOhp4K4B9kK2SbHgpNU/PKywNltw&#10;EK5rU+IQLg8bCOF3W0ZpZVsfoO5nxZ9N5xBtI/hsrZdsMv1lODN/Dn7HoV5NsJft+2mIyjNnKPyG&#10;Dmns2NTihLqVsWOZDFBqYXsWwxToWZa/rc3ikjfDSqn4mceCXpKfg6gCM6EbNgSlXLkeZZUXfEPf&#10;BQ1AJfEt2WvQ5nt53jJ+ZLqXuJbLs6THMtFFqb5LA73OEOcfjznbBOeUUR0HBwHD2gS5etEt7CZ/&#10;+ZkRm6ydbYh+fDBDDgqsvR9pLQT2ikEWW42Su/3Pgf0ti6/NpGFhSburNB87uIY/Am2ws89THjeG&#10;zNSATCOuW23TEq1lZBrB1veHP/2iDUF1PHZvBMZpmqmsIvAnUqOwA5CRg4dlhzJJMhOUI8nnnMNP&#10;7IQCFmx6KH9Cxy9a6a8YFoEqu6r99E0HDzzetzhXuBHd06fmIEROZKye8Ulcvet2h6uFbN2cbX6F&#10;Vvy2YMX0X7HSXzEmmuQdP6xnRu6OowemcNUEKEYHyPDM5KOeDtaGmLXZOkKSZQX9CYaQX4GkYmMu&#10;2YUxHECo7zjKEF37WPOySZa5dvl64ApY9hzauRoQiSeJFX5vPvLvw6Hp3BGp911d7Ljrjk1Vorr+&#10;Ru9ylVlEIP90AmwqwWeXyVQwJernkullPhMOmeetP0kRK7kHw6QzTLc24nTynRCklAmmzML0fKbD&#10;hB5KzEjFtVLQl2edeXZAmXZlALfOBFRT39nAgN+IuD2DbG3GjWZ934gZMH6adsZgwhf0hwH6395N&#10;gnGtjFETSBzEUz6vTw5VZmlWPpL7gKiXcxJiEuu2XkrpfajGO1Ec2XhAeWqCfJ2GRWsXcQK+/Rzz&#10;lRM72vebPD+3XaJlnkd4M4IcXghZn2xCU1/AvMKeelNFo8uB3aGkHMkoaPGaEebk94G89WEc2xe+&#10;xCreUEEKqcA8kR0nIJ/VLbUty1bwuaV8w9uHKMFTJe7MSxaT7oqAFkKcwA0b1yvRW8UhzbDILFkJ&#10;ruvN/LZazTqLe/sk8dXxsUq2XncuOxkKk0KH8KUQLMq9yPGz0w8LhAl9A0re8cm3evbQx96GgzZm&#10;5l3e9r2iyD46cwGC9tE4X7l1JLdVoVPXsXxC24CVS5d/32JoUrKPf9PtawV2bBTM9APRivf+PPH5&#10;XkELhhabTKdQbFOc3Vw2in5UwWDGRlU/qquWpc5zjzIMfH3CEdtZN8J6T9iuy8B6HkNzsb31l+ly&#10;ewd9fMejyubkc3ARXeQBhv/RmsaogZJ+HopQ5xaHJX/PxVwXaXjRRPBZBuy9rqlTn4CSNZy/Y+mf&#10;/CYdQA38H+UYEYCDRrj5CQL9xKbYwU7YcbSFsR7/f/pa9QzxJxOh18qDNqk6T+TaJyf9Y17HTaig&#10;lQSl61BTa7PvrmEh6JJG5VhEaRVZ3asGJUrHG2l3NyzQuYoqmcppYDgT/FT5Y0IYfy2iE7DVd7C5&#10;gQGzpWZUXBS7qrg8daks0MW5we5JmJaFl15J/BBcv5tpb4HECyJmm231WfELt+Fb+4spj7GFnmBU&#10;WulIgBYwANQApxlZ45ZfTGusf5kPdisiLkFDnJUH5fMHEZCb7b9MRkGvqCsVbeNqvE9hvRH91+7/&#10;d46uM31gdzmsB/upixdByxqR14o9ik5XYj3nIuF8RcghiPfsgFNzO80C40rCMBHA4ytA3CvIhxzz&#10;yatd5lD+ndAHBXdiFsm8FSiIJ8BF7KvtgZsahkk6lzzaZUTO6rdzGelkmHdHptl8M3cY8EYRAEKH&#10;tlDO5N+BTWAPMII0VBOiSe4WpoFRniBV/spYaGyYdQ6gnnmnzc9R1dO50IL6BzipBPYzirMf+LP8&#10;Fh/Z0DC7G1k52E1Sjw0BKQ1FNQgPEfzDXjkA9tEx8h6Z6MQjlBzEIk2+pSnR8zpxmglDiCR8qBNi&#10;hx8QlfcRBBV9hyf3+UPiLdwKw7PE3pxhlVuU98ZhP/5LF7GMOlhDr+XxOsHkQIT0SMOKvtfWKc79&#10;UXZYjHxHQl6V98vX8/sHrOIadR8VzbxegZMTQ5XrtdS22UzMeD8Klcm81Yf2cJJw0oTXllvoZUco&#10;wu9fxzd8sQmoioeJdGpxKoUd6QIHUEPwCprapEcFOSG5fgPRusTyWlrQ+VlvjgYnJozOozOEuBVB&#10;uLlGvNifbpkquiVtWm9c19EEZo+3Zuy9A0gNfJy7Z8qeFdITRi5kBM6h2HXkDNxPwMkQ1YOTzQsl&#10;CFn7LSr7vhqw/g008Zs+WQurCepdgKrsBgJ5UEloIZteFsdqH6U+o+pB1ckyfzDajiB7Q0INaO0A&#10;hmn79JU59r5Ggb9p7Z//TDfCXidfnrMSdDYbrQoPmQgU28eUpDiRmp9t1EylWMsErPwSRFnlwaw4&#10;Kr9Sm2O9+fzUf8AIEfcq01b13JlUxt1CXitshRN3S9tJ8LoFuY5CZEGlvyYaagq6cxbk/OAHrP0L&#10;pjCynJP8KUatQcJVJlE5WxQBfxsQVW4IGq2e1zwafhQdDbPjhb5gon/YEONLExYSJHHK+1MGnekI&#10;cwT1+UkIDjUYZdd4jwa1xcxy+cPW+3XTXehlutf/4lC+jNEjI6GW00EGAQ92qGd5sOOn/fLk7g0e&#10;p17+84TnV3HZqje7mUAra2fWVaRtcan/Z65WuoYBM6jjaFOEv247/7yRRrKL+Mkl+GK3bpBc1nVy&#10;T26llAajqZo3t+XPW/4nZiwY3WEij4WJFLNt/bwJsWrSQm9AaoIz9wKZrnb+80fXKGCRF/+7vBGG&#10;fBjqW5y/bk6EllJdK/GstJhP7OHf+Kqnn6QZNbfAUkcCxzfbqfk3YuDDa9J7YTMepz4FeYLPVvna&#10;WHbriA9/6Y9+sbGQQS7VOhpK3uXLUYPo4mW5esYfjYYPTj5l5utlv6/0XHsnC4ddnP1VMY8fRF6R&#10;1/5qH+3Xo+vfiF+LgfxV1L72G/9G+0EYmFp6Z4icnPv9yEV28OwPWtS/qfwJGLhT7/5qB9WfsAf/&#10;1TmalcP+q+v/t+4/CQN9ZvHQP2nS/+b6gzFQg8S8ckBfm9j+WwOXyln/v2e+GAOR7aobSmfyv9Nz&#10;9SEt5Yvn/m+4PxcDniNEgOl9wmM1sFw0Pzh9weOyaNeBDE3+B/8w8BkMuPadzC5eqEZivKLqyuWR&#10;DyvrdzPCGOwJCFosE8J/RwZjmav991ghDNQ7K3YkzfxaJdlbiPo62qnMnSQ+VywNsS+dWyupGMbr&#10;HYnN//bmb8OAL12WFKZf8eVMB8MU8mgzSSh5WFmsz3em6L63CAoJuhHZODpSLdLch1o6/5kH/zYS&#10;+vB6Zgddqd0yLsLLBe5eYXGXfHSwoYgEl9w66zMLIdUh9wk1aUIuzwj3mlFhFQt5+nt9eAX/Xvxz&#10;MeA6VctKfqN2jtqUI6pw6Gq2ZySbbwa8p+FZj0i/CCyhO2NzmoU15jloajoyivGj7kXJSqnJhDun&#10;0uqfi+N/M8+PgUejF88H8JOqQPtPVH9LXq04hb56dnmXy9tiHSn9vvfSw+JNlyVj2jeKVjb7wGT/&#10;vfKXYODgBNJfoG0H0a/BdBVfzm1LIBca6YqqVzprW16eOWDH6Ho0jUxIWx2gvwQd/5bxuzCgjFCj&#10;4wEXU+qQjVzV3ZDVO08WTJGw2iSVi7coQtnp5/rLRVnaze9azL/v/F4MKB158m/eMQWRwh6UvM6v&#10;3EeL1lz03FIEu2eNJEWkfkebg1Ekxbvm1Jl/4bHvwPnf8uiQmttNsfDapqtzS+m8VPFJszZgrzMy&#10;77raLKwQuG9/lSa62yDMxPX9x/oLZVnsrjPfK+/1MKUNeUD/3L1/C1mVsw7X8rxe7LnISb+9853t&#10;WSW2buZ/kcfiqd0wtbw0ahvdrFWUSLkWHUcJUJwmShVTcccS61Oue1GPf+GeLmEFRSy2NOrUehzN&#10;Z5uOyeJ5PmfnyXIW9++ZH42BPmHg9RekP6WtkP1NOVepsrEBqDvB3ZN1W7caEzXaqEWB3ierotCl&#10;HFl3c/cUiz82g5JcY/kVVzMiMLzFjS4jHpIm0YQ1BrWEDNP/4B8G7BjQQWttMLBIuGS1Zi/S6wX6&#10;webo2JAwGhoF8NjTIpvl7mdwQMVoO+952xotlEO7TSUaJv4F2f8XaK5pu2Q0lMuqoC0QUo/bcosq&#10;KLRdVvEeOw0pruRGNlHpJBpSfT2YiyONcaaMT+7Kel2FjHha3BXpznDf6n+e3b+EDgPPbi6LvZcP&#10;5KbIgsr9Wz9zTRJBsbOOo+oBR90s6+HVE6521C69hAf6eQ9VT1k16mMS8bmnCszDT7RZ1TY9VtID&#10;Uv4a/j35KzFQP2fqmJ7RMUe1CNtXu6svVhX2qn6JHK+vPhJVrlKV7miB7jQxs3W8jin1BgfZ+qNo&#10;SSAg2h9VJ/NYmz1dzwE2PVFVrHeQ/s9S+Cup6X1jb/MW+cIo6hGrBexn86hqvMjiJYPjXO9hjZF1&#10;lMHDDeqruNk9WbdmfW1+JQDxr3JTfW26bO9/Paiup1o+EmauS5ROCYx8ySl5Hyb/Pf1ODJwt0XUm&#10;a9ah6niwlsWeV4g3vBSPXGobNu0ibYJ/tVJ1MY42IibEK0vXAbh/uFKYMkiahg59N4zvpl5pDmMo&#10;7Ui6CcH1jSS43W5RKZTAux0ocgzmy4pzeCee/j3+5Ri4FPL7cGhfGMdi64OnYuOW7tki9zaBi5l3&#10;lP5yYEQU587hlLTXnmyWV1sk4yc0pNeipFHqJkgFQqdXpj0vwkpCsLnuoy9pgbimxXXWbanGEyjS&#10;asGy1cwGsS9EtBaMDtjb0mnhv7hg/JeTw+8dcGmu+5Z6sIO/ODcJOiaYGavdB0351gTviR4VmJvu&#10;T6EImwUbHaWEKte5NAS7AlotRSoP2XQJ+lJic5+8GRAC+u9qhoeHIQ5kw6vVh0XbwmMD6+bnldUz&#10;+zEQVR7/wU/GQA0PHpM3QRuMehPP5+2zsQk1OqjDw9CWKW7Kg4VaJ8SJO/Xr1y/v3ul1ssl1P0ni&#10;87bGh/aWBhereKJllxjyohVDr6/b2R49HBw4Fte6skgdXtwFipgdV68dX1Ng4FbzXJF2Xz95b/76&#10;uaGiuAEb6wbfiJ/pyrn7oH5lL8N3HloS9uA9ra9qSzC51c2VUTboLVDHV458mbeEdAazKaemoze2&#10;NzR4T2lwiJRvgQiaX9jg5PRmzbT1XXGzRH++feruWNhtdcG2ePoeVeiv3/HvXqBr7aJ5M9NFzJLg&#10;wfDYW9A96eme3B3ZuHuUNyBB+47Nmeof5svZGmVkplCQJw1aDHTSXrXbY4NCkunxZu/V/P2NF0xx&#10;5pEnzAZWYh7BbtZl9MoMVUMkiGYOT75voBPR+PDf3fDmu2npnd/3XGAXe0afpCgXgV91nZ1TRwp5&#10;dWqmBrB0ZtHeg52yAm3Om46aaX0Qmoh9JiuIvsw+hnKkA++Wk+EZU4leULHk6IOthRx+cDJyK7mn&#10;1mvTRj44p3+v/UoMaHUnbfq9TZJaOEuFmaJJEnoUWnAOuG2sTjN8rXKSIRh3M6D5i9lpXDbpy/ge&#10;0zfxsa4IiWdxpt+21yX3xy8n3L3dbyvPS1mTeUMj5lmy75xY3HpF5VG3290v8s/j357e9t/ruPMO&#10;Uh0n9vZsGTEkkT10zQnBv0NnYeHlz4UKi8J8Nzy4uWa5Tv1Tlm6AkRVy4RYGnX51uzCxsjEddO8G&#10;0R+kdm5gM7pLNsJH7n5jtbjpD1djgZeXVKrzUhuyKT2Y06zr7WHQpUTCkRV3s6g0rQxQz0gDIk88&#10;OCLZt2LImeu2FqXvwNK/R38FBt5oU9aNLgnB4+vnm5mKvSj3VoP41Briff5j2j7/lUPUIl4z2CdI&#10;xyWaowwUoLGh/eN7kuE8p6cFSuArY6+Hz7K7TzMGFNF8ApoczuC2HPoPvh75GJqGT7xFkh2HWwb1&#10;d3sbjyaTcyaNeST77p76l+L7K8jnU2O6MteSzymoaZ3Pz8+HdGmgexaf7WxyGODU5Z7dakOcCjyp&#10;zYVDWpKPh8uvlRoESbMfTdaE49PPz8exod0VeXF6hgRJA0LaghET4PEMkb2FYKmSeJ9adVXflA4o&#10;bO2iajnqrfZfoeDL/MQVbm6E/6kIx9fDqQDLjuN7W/mX4/spcvnSl9cmrNvSQ2Y2rc8MgBtPP7r5&#10;09nUQhWIbviFTzgY36aPtRj32GjDZpT3Fy/c49Ljg4kC7gXRHQSAGrfDPRerySPQcbL37mJw1p96&#10;DLAmsF2jU6kK2W4v0N3ZHo0OhpbczXPPxsk522sQtTP4wNn5wLqwJaO2wbI9jlpg7e4kT6iEVjwe&#10;+0vR/W+wXAz4heqaREEAzp3bMxJcyrboCkpZrvHNnkQ3z6V0p+DKDT+p/ZOPZ5IDptrfI1lV4hOH&#10;981i4GGy2PmEFLCcDOC+9hAf9KNvJv68U3m7zrZxGnYvz17v588vlvlCm8IqF+mh9NALvpruSp7h&#10;tfCibLKkx0oo3vrrxb/8o287FObmNBGV3SWxEyQm1e636au+NXfPbe/W0tKmU8f01gS0+D5df8Sm&#10;BKCHtIAeIfqZcQDlLUq76ujzRk+WmoP4zARy2WJCx3F3YPCuSHcK7Zjbn4+fG7bCVepqRvJTg97o&#10;RVJn2pKKZHMWfiQKzIDDyVveRP499dswsP+6WTW0nVie6EcYy/kM7rRlUmCfqfM2gkuiE61N4f19&#10;V3eTr3fSIew/tIW6etpYJBYbPW+YEgxmZz8MAUwk+aADzXL0RETG4N/SHOi3WeGc60sZ0XaCcDw9&#10;N03xwT3WV9s9wFd28LOwMta83LJNxBicZnrKCjnA/F70DsiREBTFR33VtWO7Pb2WU49CsP7BN2Og&#10;bfI4vzKw8lC1JIlqIsx0Sz5KrQpqMt95dJo2xOOtmu+Qu1sqXd0m19QVplW2ZrJu40aCd3q9lIn3&#10;5eZpKtC5MXS7IONP4tdiTKURZyG6tXUhYxxi58/TChtdpah7E5aZ545zU9a8HTW64e7VCjq2gVJW&#10;/LwSy46+wjGojRkaT1aoxTfv6R/6+VgPD0o/aDw5Pce9h9EnwxNgUV/l9IhhwdO1ecOdps7Ie3e5&#10;K51yReqnllW3Ww0uCTK9HibjyJgqkr89LlRrzIQOx8S37gs2oh0Nh49qPL2DfZ1G8Et3p0nPydN+&#10;r0091rZuXm2UF024Yy5tvF99GrfU9cq7hYflp531YnE0cdtBvLIrJN0LyGCyQTwVvqXJI5DrH7wf&#10;A0JSd0JjYmA2LShLmZI72Z9ko5MXdb62XfxQu5/ar+3WmuAauMUOrmU2u8M1dgPy25m/UR9eZYMe&#10;nc0PLuksArPHZrrrcTQGV69eAb6YHVasrTTnmXy+7gehLXs0lvGSa2NDzDhJbgyL69Wy0DF8MH1U&#10;4GV4iuTMbffuPUv3BL1FGvPpedJI5GciS167V8aHe34BA8U2q4M9huf4/Tvw33vD3zZWUzETLFlK&#10;QIExgi+syui8K2IfIouCV0HTrJP8wZPue5Z6RIWoa8FXYuvNTaHGpZuFB95/2VthMR1tqKd+CDyr&#10;cqRXvBqz+zjy7UG42Vl6Xj/f7xsP5rHXVMIQ464YPyLO+9AoAqUJdo8FrVRX0c/VLUHwXUJC2JWf&#10;1lazyu0y137hNMo5zs20TfHy9KKPKY9Lj4uDqxUNecwz/z2yKmvFSbJSqAvFLB0KJDRiJQ1bt251&#10;edeL/VPvwLek50pd2k+zgfiG8qbuDhpmFtVuX4668YJ7PdmeWMcocUe4JryxgZIZlPZ1DBr8pgtf&#10;7sm3wFiQQ6t9uKnb9sf1aUl5PekVfmG4ciOmncQj5nrqkoF9Q3dXpaOWLSPMJo86Zl0sLr+sXfhv&#10;PtQHIe3E5tzMxYJS4V5UApIJaKLkRFuVd1w7n2Otiwde95SOH7U2jWw+nNYJNnMyG7tGwpAJ0flG&#10;0GgXrljBHmsfLh93lzJaha+yHCWzKcid5l7Q3o392stMWxN+F08moGWZzlVsFZIl1QcaSZhajl6J&#10;Y5eAL7o8mK+OWvWFehHEY4dIWRpKed/5Lz01+RxmJSI1iejGqjvuPQf1O6sDZwhewWYeC0aiX4Gw&#10;lqv53gYst2AfLUuIfEvNn2Zojw/HddROmW4TDMezpjyL303s5xB8UQ7YPew91lKsMlEnNgeRqnxz&#10;KD/1yd1LTsKXlzroSnAz8dw/iAJZrtqW/q2P2ojTb61FQ140UPg/+GoMpFzrCx3ru3e9W0YwwIYZ&#10;HaVVR73uoC0IyK3azcvR6EJtxDMFChUMkiDccfKQSPQgZqBwo1DFlh0bHxS0UttcdWjTgUPDD4nl&#10;LNnqds3ORPUhcZ/uZOJA9auHD0UrYeYeIjrtqUCSsDiGvZn4hq9G/39tvKb2quUJW1BJ/LTVMkh4&#10;al1mTLK2igvHftxNb75kfa+uJ77iY65eyGETk2QB89wt9zSx65nlvSK3bTxcwsOVuxtLy9WvPGox&#10;udblw6C4GtPbnw1Cjldsji9fEZNVrjMrHc26aLW6UhrTf42CPrHelGUOdg4ytR6+7slT64Q04eXG&#10;FHJ3oT621pgxBf0iAD3yJIL/UJgWkKq7IXnsuRB9+Qdzg+nTKEhVFPTjhpPY/W2nJI9rH/NduXch&#10;TYQP+bAjR3eK73ZsvJu0kZQM3fbsmvkLknLso3f5Jzbpv/Rqn1RuT/MRQiXIS3UnGgZrfDp7kXxv&#10;JL3LKYmHwOr7o8DXz/njB/Y/F9Ueu3VYencHrKdigoZf5nr3D8C2FEOVHYf10T1HbCx3uJ3+5Qof&#10;S5EEbLE4RV9/eGSmpTlU8N4dby5ZjuG/RCpfsNax/geZBi5gjFdhg735Q0DD9UQIZ7aAFjynd0I0&#10;7Lhzsfhev1V7pxM0EixUquddk95w3HT+7vVQLkWR8Zfvbg2rPUZcXlLMX8lnWO6Fpu5hMB16rEV3&#10;8QV8JNJmEqP93PVE90pU3XjXav497MRAoLFq+B7RlrMJ6eaPt6hqXVFr2Pzr03396jPi9UzloP5p&#10;W1fmp4YTS78Ku75VeReaXlXHd+IojkXsemJyJzy4VdSkxOprTriwAR1VG8QWt92l/rEe94xtgI6n&#10;MWE6Wv/2nI9fhdhvHlevSPR7jzOTmOXBaCLLq3A2buc3ShtdP3oLlTCT0DTspfBgk3d88Ypa2iYL&#10;mMd7USYtWBfqhKywRqlFRQG/z+JiAba7aC3MM5sI1uXVkIbM8NR/JPjFO5szXB7DGhJuzOgnfbJn&#10;ILpAzMG3k305ly774/xYrKfK2OxCHe39t89rSMeoLqA1p4UMeJKqb6m+v3f1Lg+/dFXPNfblNQ36&#10;jkDA+qFpudGcdNh4kijLEP6rkf8Xjz9E4ZUOUPqsGza5OFVImQv3tVWmKLgpvs6U1Rl+QzHtD+TR&#10;yIDW4m4vahEugNf4W4pFWvNztsjk7tOr21vLNrJj38dbYr0P7rntyWU+IQW95PxlQsT1oX8HU1qG&#10;O/KVAjeI2NXv7vEHTIU4XDMYO3i1raStxdtSio3+xVTyHUsLWlFwWV/3izCDfst269mn6zVVMfzS&#10;Jgp/y31S1iB4RTNxU45BXi6WkMEYyEMPpTa57fa4C7ddOuH0/+uVbjf93ALtjYVP+6h+4CTmFKCg&#10;aY/LcxCJ8T1TXa6/E23LCUQ6ZQFw7fHEXvy5SBjMd+zO3/TN+RxWozhLAdgWG0i/LOaxCGpwGLsb&#10;jmcss0w6SfKTL9/lOwIvbVyH5ysbNi6JfLPhaTf70S0EdJmQ7DinMnzLIyR5BjouKsT1fzLKUuv7&#10;MPEkKpmIK3ihoJz6TR6seRHkF1/sK0dmc1V4B9C7Ld+0/iYC+I1rUWpHHEGR5SbyBM4KbgL6Ehih&#10;pBdnTQN7NkbhWzLL1ZorVC4n3Svll4C66yFVRq803Hvaul0cUM57YKTzjM6eBnliYartjYIMGfMm&#10;OtmVUHq96/jn1NUTXbG1I6HIaPeoJ3xP0feAUIt3Uky1sWpFYzumJV05EM6MECTCpEdZpxFM6Fs6&#10;XS9/6r9xT/+YTz02fOgWObBV4h6FLUNKXsm5QDNvWNWPsNP5/Kht7wv/8FXlVVSUwQE238XR7tRU&#10;SgLPFFAzqu+08EO6wEebq6wN0KfO2ha75GmQc3I1HLDLI5+v/WEZP96dD9zObbC0N3rOXL7wcTt3&#10;9xKfjtfJc6gpkjhzYC4aPfxnWv6NhB4ff8mq8QNW09lhapFtQq7v8lzu3rworPtiS0ytWPTJx+aO&#10;8rd8BI2EhEqkV0uPSgiBXFGqRwnovspoweGGvoCR6kulTC3nhmeFXDZuIlvyarjYo5VpfJfxnczP&#10;qGIVjU8Fc5pYuEBphY8t7j/9Vr2DPY3aOVh3v3tzPS9y5hvhyBh6q1tQ+Yqx7/ozHFlKKiC4V13F&#10;r6k+cR0LEJuFz0zxvb1F2vp5A2k2Y3eBx+VJ/O2a+fDb+45mYn39tlJFeMjTNeztOlhbgvdlUXXL&#10;fKRUY+9R5/zNxNjo43MdSZPKiKA9pB6NICUJpH59PZ51mrT1fOrzf5SGFC3g6twis5WnI+h+76lE&#10;o4sPgCc781aZZpVVtWj2yKWYNy+sZ/aKxx/4iu0VfWKyVbafbL6xlhhYN5LSM542yj252FDCU2gw&#10;hK5rNhjDqUBFcckqZQFypdXdKFPCRWrbhH/UvX/bjk6BEvR1yUEdhqTPLeOvervmWhGhJRwV2VNX&#10;29e+9RPyo/9iUGDHiN7kUFbIdwVxMKsRePZUIh8KRurg7aGtIxK5etFlAdLmtKjbkWuSTo5cNa0E&#10;o+2xad5jsuR7wzaYDGLeZjB+fYP7SjH1l1qqaDpO7rQpvmxma2AxyAupWMupqmFfUrLWrjjHS8fm&#10;/+Kt+X3D+2qq1zwH7qo56GquYaryHp76epnYn9sWz5Nen4NP4cHBNUfhgQBUOWegRFLl2DUKIu1s&#10;6nle0/ctNXcVt+YjgmqIHQ09ZWsouncXDV9SIMzHBopu2SDmtwMyEg7AVMY1qO+kAiNn8UeS7F5O&#10;j85XLbGvtV/YAJXOuSeQ5FHx3azeLV7o9PfRws/60u2yumAYEETu951HhyRjhQAIBH9mxtp5AuV3&#10;7GAU6rOH6ev7D15v4uGtWK5s0UkcqoiOpkrPtvzK0Bui+FNLr0MVOc2fdTmYLul9jIKu22agrixv&#10;eCIt7oJ2JY+IotLjAfQo7z+ipNCeTDjVtT1x7TMY+4vf1bJcYvqQGRrkp0T+6ECy+3zRqBQg0FC7&#10;mSdMNIOgQNHf0l6t2iTx5HnEL4v4GbmJpTDtmSvr/kVdGIXq2gZXY+VJs9OmzyJVHXXv6/FZ6lv5&#10;sLHCbwa7QJpN6CSTBTiTC3jJM1gztsPi1UhLv/Vyp65ivLHT0VpqWf+Z32toiTy6sI71ulZbyKWV&#10;i1iJC99s76Co4Gjwhd73R6bpO7lscqN6mZ/UiEtKu1Mf1mUP3B5scdmghxyqZP2kpB09bb/Q+xoa&#10;Wj16l0+fa+85hZkSnKwlP9P2LPCosK+wpLCrvDztRoMzh5OVh1BWegtmd2uLpOPXD1Or83jT/Vl4&#10;uF1YQ/sWbVJM22w5iXdlr/yveDA+l6mWEi2UmKahVAB1rNVLOVBzUfI8Q4aFwEKu2cs/UpWoQnNR&#10;O/Sq/OEd31C2H9yiuqkT+rzqoSs84nDi6kteIw+t1+u+KVXD8bqdsofr5oIi0PASYpxyzPfFV/QX&#10;kZBngPlX/7yizTKXEpgU9mk1xZTTybnV6+oNtEZY/hc0n+espF9b0z1Ro2AKUDa80zm4nYfzTD+o&#10;DauIi48WO295rVfJTQpVR52L4xJHdbVf3T1CI6z23OcQzXxR6G3tPNsDBz5OvXObuuyKS+WAm0ff&#10;ZRTaqPby4N0QCZsuD6P20Ea+kTL/MGzMZh12apmFFppbR8xCu/vZhTzQ5uczFp7h7jvXxsXxZSCc&#10;/LDE+lewtwKLiN8PNJ7dr5JMZEBPV+ESoMI0t2GGc+QMWcxK4OotFv3BdnaN1iquFgpIyoqQI+I9&#10;svFkV6zwrQ8z3PH/HdpiB8YXW2qU+xSjOpBOEPmc8VR33/ogXaoCPC18M/NyfIsntgUJh9o7rKZX&#10;4Qvec3oKklf6xH3gnb9sTR1QkrpruppukZnIFOx7MzVOmff2deBUcnm9r2Zk+AZa7lv164lwzf0n&#10;oZOuiJWUKLgtoGjg+FB5EruFSbKwrpWD2yzCqMOdxdYwtdFa6W+DjcO2PYcq7ymkdr69sdhrlXkp&#10;+jYndh7PL81/3jk0dRpREbZhtT/DmaZt+WatJlZg+bRskjLtxH1CSSZag9udWAl76vzw5+5WjciK&#10;+x1ocKgeebJdvPEtk3tT6QOeONZb+hMO7vwfI8F7Ct6ooC6gEtTdB7hAC8B7DaAUu9dcThRC3yNT&#10;3mwGN8Ef/MinvLB+OGam2IJgfIX43njLSZS/dru2q1/riJxuybqrmcEJ2pR64bx340u05l1HXH9m&#10;7ZUWVs6ZYmk1Zzdw6D4FHGH+OvNfK7dmiaFxxe/yRFD/6LXdZl1uMuOe6QOrS8PDXXTOten/sA5y&#10;aS8LJpBt5hgAMzV8YmreUgd8kyd2qXn2sZQcoy0u35zT657qm4bGABtFtZyC6uJdNMsQPVqXJO6W&#10;rq7oo9NQTAcxUsYlrRzu4zy55SWK/kbKNtWbd+VNn0VhZndXUnFIqmtqjUFnyOdEZfn6o4aCBp34&#10;Cvpv1c5VR2/S+0c6pL9B4vJKX42Vk7dSUDw4qO7pqS43Gu1v5Yj3WcWQIaqYtdMbaS8nCtjqFE3T&#10;BU48EKeKgf/tqVZQTvzUra7Id8qGyGZUZo4DKuD1T84Ec9+NTwyxvggj5ZRHa9jlYxvVd6k4cruX&#10;TLaS/+pP5zk+WW1+29UlHJ8DwkROOfzQrsrrWToavaU5vRy9VvWxVEstzDhWARD3flxzJAubs4dO&#10;H6wQusx/Gny2AlHGPWOochsIVOuy0medSNLPpi4SN1c+6qBxUsRqsXEY5Z/JVk3JcE1ALD/vu99d&#10;Nx4Ij1+al+qOl/cM2W5Y45yUv8/1axczVwbX8jTIkh5dgoLj9jDodlR/cV0ad8PY0dnodifsBj3j&#10;GREa1unFvBN/hzWp/Gn/YU9eH+1bkg2JP30sZiqzfbUTfNfmkhLtCBygTV967twLxs+UpkubfLex&#10;XicYQmVONOj0exy1efnuwZF5U8arucMzql3P73T0d5Xl+SiyU+GaRdyIqfYX3MABiR+6QGNkkbIC&#10;VFxLey/jyjxIchziiOLqPUyQHrHc35DOnOd8LHcxWF08H/gPo6EPTzfi7IgW3FGUysOWiA4xKYKG&#10;TjjmseX2S+pcUI+wg65X27nP+manu90kiUhL4mVvz3JoXOwWLthZxsS7e8YLFjwZdwqKaG2ZKGTR&#10;uS7AwwvOIAxrt4/pk7jOVRXtXlYR9xqtQD/Tu4uLqfXIhHrhYW39UuYITPV6qHkHQXSxyzrP0c0L&#10;kzGXsdL/2iN+R09398hGJ0X5qlsmdwpQeg3ujpaIZzysGKFsWUjyD24+9O8z7bJu0qbdXRrStPbE&#10;c5Is34tlPQ2+43m+eTMZyfSTaYKxDzU+dZYjRSmZbHTz0f3XcixGSk1UbX+9wkvheOtTI3vgien4&#10;rAgxlRBcmOzUfPvV1VfkFOwwoqPt9wj93fapg+alT53C92Ltxz+fRB1GCwZ9DV0xbXVuZMqU4uKr&#10;c42XG7HYThN4YaAh2FIpt1+rlNQ5nSJ+AKigmEAq82TATDPwvFH27bLSXKQwmSe834pGLItudXgd&#10;sfauo/2zmtzCVJjgl4JSp8pUNrnQYVjQIUpKSGwa8fNRcXEsV/SOR+pjsdh845atjYd4tLnTHGSb&#10;njWjhL50qn/qYJoNWZMa6+DuKRvzEA1WdL8luMx3GNecZIE6DA1iF7z3bHBvTNuPeh2xQ+WYlyXi&#10;ijTMVbp6yKMamTSGvsaGWkSh3Bl5kR4qFi5gXk5xTcifkYFSLtwyN25Q+NDGT5eDwcNt41oY8rb4&#10;6xMNDUuaDMqGXquL/qlOUA0LJfV8DRapFlnmTP6ax5q6XmQQU/S0yeUfBe3ROa6Wlt1u2kVkTsN6&#10;IcHqOu96Xmgmmb47wrTuW6vW0+0W8ccMRBzhJu9E2kbLQv9EAwlwUsnsvaWxd2BBe0jM7M9Z5DfU&#10;yq4lgx2XuSP+z3y10CRPZCgpIOJ0JOvi9G3GfOlj/OWqevvRTnnusXhK+By38T9cMof/dcOexKE2&#10;foUj+qSckwesg6pJLW8JC+kZjK5I+fYscXW51TfeNzgIkZqK6dkM9L4FtEhWBrkZiKkkk+/LcCxG&#10;iKsd3SCzRqkIZWLiIhHkKoorD87TE3E8NNE9ISsclT2+ukkrSj5OFQrQyfP1yIhQzQtA8kx6resx&#10;MfD7s7V+I5iA/hk72PDFEmpCRQPhbKY33B2J+RqFLealoqKrHV0c/L1to2KY/yqEThdTjDoa3CHO&#10;EhpHtasJ9eOVQOVUJ2Ih99yCqOJkZqhLjL4doyFo0C2VhhbBcWocGkQIarBq3NX+lQnn4e7IG1JZ&#10;BPGIb0e9gA1qCKM2SBask1JEeRHTD+5o93E7ol60qLqLX9zK0QOn7ub1tqnBJ7pqpUe1ssp8G1ka&#10;H7flCq47y2/MERQqKwO4RFEYAeKBWGKvOorS0hllRFKh6h4ajtIPn80Foy85QU+uyPrfoMWNmSpi&#10;Yv71qYTaMiLi1qOvTzN0/b5SV7LrN7tNonTMqNbb0mZZ7iJ5c7bfgVgXdaBaWIyz1LXhnai86/Ol&#10;x4+fxf7fetU58Zf6HeUZToLVp5HHSfxTE/36wL2GFs7mlrC+lPAE+o96RKhiOdqtOUlBuxJ63ULO&#10;fDlW9N7BdFtE8zDR0qZab4z5WlBwtRMhaD3Lk9fBZYoECthr6oP05q4bjj2pteHEoRUndL2yNPj4&#10;+HgOBeq/Bn2V9feLy/3iRrtR4lsDNsfuvoZIeVR90MaoeGHIXeE6tvkI6gvnP38tErUL/vA8Gt6W&#10;jRAAkdlLFrlPM9Fx0g6jS9zbqY1KCU8RFqFmEud7+HBA6kPdordRw2RFMQufZ37c7myotSJgMEA9&#10;6H8RnGtY9mRDXEva499ZJHNmfIIiom7rqiXvTbVE+SECBu2wpLE6vmcXg113W+DNEWMlyc6y6r18&#10;LX6/YbQaYPChr+0t9dqIlS9Go25iH4RXE06uGTLHzOvh+v6aNk5tSJevsH7psqj5Nyx7ZuA+/KUT&#10;MiEs85VIExt3xzyHx2BwLU8DJ7AEG4GuzdWCXweOG9Bm4aH4vT/e78428nhyxL+hBMZ21MzSTi8z&#10;fZFq2yeNmvqqYQZUE3Xh+TQ7J+ye3MtJ40Bcb84/cTcmLOCzl8SXIvwXDhZuxe1TbYtJGR/YxWZl&#10;aC9xgHYr7irLKREX6V6Q7nPMb50FlMkNm0KSWUnYW8R+V2rB8yfEbBgbbIGO26GHHxMz2fFHLpJB&#10;0wt9bNVbDQam1Md0Nn6zobU83HTq+JVkavcf3ucX0sd2h3cN1Wpj0lKs9BA+rQOls5my0ndxIdIN&#10;Rnqr+lcOEFNTf/Y4XS9ob07lFy/+QOPhAw7R9crNQPrvdu669NuC8SaKFSYJZHnrY9v9W1pqL4io&#10;8UvhI7tfemyCGe+tosi2Re6PaX+LAMRrZ9RzauTlHbkMCNqvqmf3axTv2YEaFkuFPpXa9W6Cn6SX&#10;HldTKAhUz3xLpRLPi8zaThUb26KeYKePxLmHg3XcmhtC5x727JOsCRifGmieOUJLa+pgzVw45due&#10;KfdliGn16XSIxYZV2Fn6to+mWWDsYt9zf81ikzwqDDZKnpSqUify5/8eGp9uSxu1JuwBs2tOMxLv&#10;EPP2arK+LcHNtBH57wRkvjCLT3eC+bUXJC/Z2q8o3AazyaUuqlqKX6m3x2guXjx1FO1PPI7z9mJR&#10;l/VVZHfs9JJUoei6Hq8CMYIztVEdyfdBj/PEvuHGNbKJZfO2IWFWHyCWm8RVHDmSsRcK+gWf14r0&#10;ZvfgNcVVcVX0b3Ag6h3Wn/fN+uc83QYSW84X2dFNskmQPwy83lVSggtBf20V3xTU50qvbs+eyT2m&#10;rY8+xgoaKfSPGfbKMQAP9RPzvdykydEiqENuNXVmCVRn4mFsh4ImjHHnkyx2rW+webEq0nzZ3f7z&#10;eOtpOd8svHcIYe7u2HElh7qWeWJM7xSCnHpDTuyaR1+40vCN37D5mz1bX4fn1RVeBav36MgaeP3Z&#10;RAUbtx2eHZtnOuM/+jkE9JmZHPSr+fNvx7sauwMsSceyR7a5neyL64v9l4gKwB49Jiy9kBo/8oZC&#10;3G00mwv50bWqwIxdp8WDTbNf85h2ke2juH4g70BnYJW2pBpOteNNTFMS1ws5Ynt7Nq/9zTy4B0lz&#10;FkEpbZ6amdLGokKo1i5TBuG65hVlFnLfiiivBy26v6EmnJzf8U52M99dlC+TEw8BrBZ4XTFYEsyV&#10;+MOrYInRp4M82X2lL5DPUMJ3vDuWL/kxM5F5r+oeWQpC4xgwOIhnuTnM1lH5ULXw8x6JGP5Wyjkr&#10;CkYAfTxHl5RveaQxZ1zlVp9QyFcJ/iqlzqHmsxmTiC+xx83tYIr6LCQyGLzDc7bL1Wx/fvZyM2vf&#10;2fCJOnwsv+Xfhi+iapyFTqO8KsKSE9GWfHf6aI96Mt8yrKrZFRQqUdaN99qkV8XQz0ziU7HYYfXV&#10;+rxrSVph1OyyGfG5D+tCpfD9bb933VUV65xutGgM7S1YbvfU3sqLjnTXd0x51Cr7vuFGNnkxCJfN&#10;/OoPdqxnkaFIG6Zy1N5OmZpLkjaeqwlxcVGT8DWdHfSigrNvwhmiGW/d7HJ4W5o2ayU1RN6IFHrq&#10;k6fRBvIYG6lzroEnu64Rq2cKBXJZ64pUWH9VRs/ObLd5JD1mRLnQhCdmF5/bV5S+B/7wNOYin7Ay&#10;f1A7mu6rH7c6ab4DzX/+oy88aLXCO+hoep3IsbvaUvDLWm5qaKQWFbQpBUs5MDhKoRdHK8pxqHdu&#10;d9f0+pPpdFjuq3WN7WYmWx9Y61nmQTOEVFkl9nMPhWCtHr2oqsBYbgci4ceWs9EOL2/ZL5Ajnlob&#10;GG6oyEitRmPqguuGqOmJduTaRkYXggO3INBGwdeMWqZ8wgg7E1EafAGTiE8N+WLpZq5WfNzRV9am&#10;/MiH9LYOc/uHapVWuDhof6t4tWO2jYdWUcN3rQI9+pTqw/cwzfzDd+DH5HPpFyGXFfBPKSy9clzU&#10;IJZceb4lz9rNsRu8DLzQ4V/NDSQ1vhzZBw6s1ZcgiWOIxol80sIbfWwZXl3V3aFpot4p7z9ROUWg&#10;QlGa6olGW07UI/wd+UK8fSO7QOm7sPynPqxRNmH0yQrzDXWd0u1TrdbZV+QC9oINbwWIqLay0NXp&#10;KmW6626nVxfLcbDW9+7vSPELflQA57CdMZFmkr9cRuT8ZOJ4qfpMH30ZPoQ9rboy064eN+AlnLx5&#10;tN0QQmirZgcn3HmoM1C7nnFe0BxAe7w97wlY7e96azubn/HePF11CdK7WfQFJsm4SWpOI7J7d4S+&#10;g8IHEBUqPqd3/6HUl95/OrmYzT3fszCkPdd3V1VIE4Yy1nWAh/JeQrfwE/nYea7VbHUvX4GWyxtD&#10;vrIwNvtUqk7KrS39KNxq2+3UMHmjxVUbSGdnFFUaLpRA762Prc/dpebCs7a8lOChQ+uwb6DeR3Jk&#10;dpc1bbGZX9EBXG8luocJB4y1aMPdMCK7gpsLdPWaJV0rg5shirOdfDSMQ6HGke1S6/9DieuD016k&#10;uv5Cpu/wRZ1cMGfExaA6XJ5prwWxb8eqmq+vwZUjjpc/OEh5X5jm8sOMiJ9DliYXETkCKhNHcmdD&#10;wu7i28sOaMLT2bF+ztEp1mQnN5UOSu7cTFhHqR8BegddmcUqDRpZfdMPQev4pN5Qo4/5MoNrXQ+I&#10;R029N4npgzv7M17TbWVcMzPyTIX6Wh59jKJue3ZEr5+SoF0WjkE7tiiC+XvcA4pRpKQxmGVZcHwo&#10;K/40MGCWOs6dSthLTl1cle5aJdJ613K3dtD5kGiYaJ8y+hjglaYlGZPN+bi0YNKhWjhtKTuNJPPZ&#10;+u6YvYjy7PUqUtIdcBs9tEwkZ6uepwVxLo3l6RTONZ9FZlorpNmnsjBdciv+8AfWyYR84zpY5s3X&#10;cOEWl+lLr7WEj3wjY6MoPZb9iUbKQsJdOyLNcHFtymbRwAq6POkpQA2egqUxH2xmZAKt7mZMOvkF&#10;P6sR7cNN6H5aN/6aP0HPOW/X0+GzLn90EFpdcXMixXn3rhxjo0XanVKX3XbEOMIk34eHv+npR0Qa&#10;4Sox74hH9wmtLkl5BqOFrhf9uGi1lF+MHr2CVEYrVlNMPxOUY/mqfGMoYOEE0V5IgDAaOjLM803a&#10;91SGcNGL2IKgVbWKXSaolGlkV5VRV8YXY5jLsplr9Ivx80cM75k1NNNw37VxKhVPn3c/tus+IQ+D&#10;q69VpOZQeYlRZ8iFKxOu3Iff/l6IE8fS5zsne3p65pAS4an36fHzhtvw/uHVE0qGyk0f7Y5EunL4&#10;X780CsaqoYbcFJj2+Gmi/6IVOvkFX7Zygwsucfw1ijoitrQ48X0lcMDdM22K1m7IrqMN/VfQm7XC&#10;Led+LxK/62ueWVnhsDfB+9ccqhtp/5p2hi2z6g3ISQ71ShJzNb3UsqTNSJDusXnF6XL5rY0jztYd&#10;OEwdkQCxHx9NX8GY9DzYJHKKTHi9FlEJBLqrsUTe4mhryz0y0ChN80OgmzInD166emusVM4PDfb3&#10;vPTG1S5hZ9H6Fl9xWwUvHFJ46vWEdjCR11wXUmUjsQzUSqIUcIwIwA9I9B9DrceYYOUNb858tBan&#10;alHcwcs5FY/2WVyJd5K8qNQMPm82Q/mMb2e8uP7jnImUKp+/nle8jUXgzYieUa9AdfJfUQIbVvWh&#10;2w2LXsI6C41EYYSyA5gGILpu+5nytssTzXeretGcyPFd9VnxDdKG6LV2C2qojsh562udSeJyeyMb&#10;3uttRuDCz/a9FG6aB56oYjLinyySWiVjnFo1IlXVZK6Z5UPHItAHPUjd26coU5CebjMf6I2HRszp&#10;h0b+k1+6DwatO9G/2hXlUv9fk9ZTAUpS98j+Awm7eUH8LpWURDuKMKwMzJIFS8DG5Jtpgjjjy5kn&#10;EBDQfDwt3wUYpRttQ5T314iIvEROMFXImL6+BylHeol6oBkpfdWPGkNsytHuyXqrWwSAjmdq6tN6&#10;+kO1c2nlYGXzddJkdvHnhuq7mvO1LjIBjc5ZNTcixgP5QiDpScTsRfN7pwkVbSKBo7/SSNrckqVp&#10;mo7BZqGX/Cc7/MVvZ2Ougv6c2gbDaveGkEcjUDcruAelrhOEufCrSk7XoqBNcBz7k7yhc/u5teJL&#10;DWf7PQJe1QkRuN4zyuIINLkUTO/Y/dCH/KLhFenzu4QXoidL0R1l1xPufTvzvXREUYdrlvudt2wh&#10;4dXjyG+zTW48QbZvQGXzo4lqZHTe1nqjM0Ss/uHgyX+N+JJdIsDCW78HPpHHyB+vSKYfz3SdGi3G&#10;hi6V8/s0HG39TpII1TXqkaMkuz7h8Jpnk8utd3PM9kMdISW4ZtletKGc+JXyiW9jfN4fBoPjzaRi&#10;4/9NCPls3qpb0/wnEi7oXu6cfwbt4W9Vc4ZWKupD9p0YQduQfy0R99jd/8GCLreTK3f2VEumNSmw&#10;RqL1H6WmGlONn1dXH/5HBEGF9QlGwYOVzdzbEB1oIu9lzGHvJLSsizBMMLaK161G7SVoXMl2ughX&#10;n7b76E5esONudI/+Fb+yqLoVpdxrEmRY1d6+WPsYoYXsrizBJKkh3fV40GJknnmsCu4r5SWj315u&#10;CJVjOjzM+69IrI3Nbl2KN1ANemINxWhObyioad+7mZNJEnvlpQx8OScwNTm8i2jU8zYrJxyfch28&#10;illcXK5+kUhZ/lH97ifh6IqBDzRLnVRvQSg5/qsckpGWtsN0p6LSOryvIz1EM/M+NsdzJD78ImQk&#10;dDgWZeyBM8Zl++PB6sUwNioynV5jaS9irNs1tIfWKmBhVhHg9EA2cUATHmmuScH3toyZNbl5czc7&#10;bLHkjVb1BgnnTa1XSVa/hPZKS35GgdBSurN5//KWWmj02vh4/ubgaQyW6YsDn7bBe5HrZndHnj8M&#10;/82pkvc3hvzBmtYGWrZLKZrCarvWZ9wNCq4LtnOzvV4qGbIApVQW9+B//ERq8GrsGhnZvAaLcgnt&#10;SETXKZc4AKuTkghXT1AJ7xFVY3j0cOx5bRjdhlZWaXV29hOSR0ScyzJAbzQ4PmwEhcAT6muWsWKI&#10;AROM2gDvYE3XBiY8L9wegYi/1I6UMaGf+sghUhIkiOC3vYQ7SidvPU/mYFNlhk35bPJw/f31pDPN&#10;lm1k7rlvW7inda8bCWQomn8zGvCx4egDD65gbYGj+vVrM/14X9/vIQnX3Pl9BOFdQJ0YWyF1p7Vq&#10;XCFCMGHtnZnsxeMBlPWa8I6fetL1Ibv91KiWyRfEQR4dNtjrarkk/22I/oIPe5AbD3Avxufaz4dh&#10;rz9VHxw9ZccOhQPtmL41ZNXeM77seXZEnTlbVOTMbuVxyCr+8AVTzxri2joj9T4WqUqzlHpFdxeq&#10;86g3JGYdu7E86tRC2b2IUrdAHWS1uPdMIS7sGXLjneqyE0nyrCU8Lc2MOe152b2Xb2xH64S1Rpme&#10;WGKeyj5wYEPO+Xq0/OgRFYEGvfu2298NkYWaCxUSN5R7QWrvbhSQs34twxvypYF9DF9o9jenvR5W&#10;ebuc7/unYNCr6jTFMRRAS3fMbNpDCtpTytCD2xAK2YZCSR5CCci2e8QK9ebKySlbHqb7e5a3Zq8l&#10;9uowJYXgZBuIoEYwRM8sCNcslZ0x/zGM/Yy3xie4Vf/G2dYsPp0p6inm2lfRaVqNT/dyqTRcjJj0&#10;meU12s9pId8rZxVPB/oXIUBHNL3zttvJWBs947Xjtg/Vp2T6hIT2t6u6vWkdbVyX90klxkFsOkvH&#10;xyt9O8UsKk19psyMleR62cSlnbqYsEtuseycjI2+vombo5b60UN+k1sEbaiipZxMgi9C4LcM002X&#10;zeoraRB2MLq2h91dDmpKjtauWZgO75RJOhvTHhlgJT5yp6oL5zbVLr21+eUrv73JY7fYVtUn8D9X&#10;tcO8/CoFhzTZ/FS1GaJwvAYXLtzQKkwBH4DAeP74Y9hGG+wI8z8J2xUgLuxOE39xbYz0bj+MIctk&#10;MZGQbJ07ybQoSW45znneqIEh3BEmwvzoeloqE8j4kN42kbl+RC21ZdNhd/mEKhdfrPp2BRuqZ/LQ&#10;nof6tCaeglVRvnmgjMtag4cLvIq2Xq9vG2zv2RsTQYui6nl1bWFisHevySJPqjuFGl75wGfkSGZ+&#10;ZxM/lKEs49Xt5kr6Y9T/gQPzq1+JrHZsPcKSEJ6vz7Snrb8yLFyoKGIzven1lbnpK/d7vZnrZX4J&#10;8ef5phzfWLVxNSU5VL25h9613ffCkHF27bk8OjwyqTa0sb5y/jmbQqRtxznVLmx+5ka0TTGw1LM0&#10;uH5263YPX/WiuCC0rJkOeFon/ChUCgv0oSWfCeMzKuZ/ACI4TEHx+bM+cnHfVrd2ppVUft2lTRhV&#10;7UD9QyQc1IQYGYj+BjgTRWnaLii5xZLUKsn+pQhUGUpEuCEapWrBeesXhG5KOiQqwTNOdRrQD8+n&#10;kaMzRW7U1zxYpJJ1nwQPnPhSlYhL7QCy+6SYQCHYsNRcqw3IoHrF/DOqd8s0NIWPlz4adeg3xRTF&#10;t7iu6GvIxzzM2Agidir0P2dfHcVtNJ9E1Te+7lltePIiR/UtdLBonrfsvQ/VkdMz2lWAJsbI7R6e&#10;L+b6jvvl2Q2hNOi19JwusPWJ4HF9jdkBw4mD0eoTe95ad16eVQxt+rZ6MTLiS58aXHmUYgZqilC1&#10;Ik0ysSs+YvLcwM7iQRxlm7+qDoqvAQUf8I2xk7ruyyH6nHG/KMpBiQjAyo71bySSX/hpgfTpqmGZ&#10;r2JChrejYSxPnBZ3fJ2djtmPZ2x6cbExqxbu8bbC9M7+w8jZVsOaIUj6emYaNu392fv0MSr8Enkb&#10;tDxbH115d6rSLhs93rdm1VDUlvigpTbtpHX3eTaHUYbsJ6rczhy+1Rz/v570sPBBx8mdTYCugM5G&#10;JuWiEJ8QWlC0oyjX/iiKfv57I9wLh8V6WWEmuhDGfcIe5oyg6pUlEZVeSpLJgH6lVtsPvdasilTr&#10;3wDKrNdtUkm7/gYtltKCHqObDmFTQU1kAdqWzOsRMPTwWjinR9FHe0R337EE6Sk6PLVmURjm6Wam&#10;UoVfHZhqWqHlvokOCChg+l+LqIJsXDIALwtpqHiNBvAe2YdN5GAT1D9NsdSrw0E3DRfWTT7Tn5Z1&#10;MeZU8CuPKi+vSqsr4bmb/qoVGWmK/yVHomBL+mKw384vFVRH8T7NZk11/GbisdBNEL+/bOq+1zoN&#10;uS2EltfjlS3yafIoP0tmp5wL1TdPsrltheTo6wplGSrLw8Df/tQours7Gi8eg+rq6Ky31Y3YZObc&#10;bVq9QQxRCY+aElsd+jo3R+5eeK6a3fykJmdy6JkUHEyy2idDB2g8Gab+a/ms5DriHQ+Yb8DUFvQh&#10;0esgcUY5kZvWVbFxCGuJElH0jequRt2YScSXOt7cvbFxU3OKqSljThsXe3+xie/LT0cdryrvmJJq&#10;SZ7UwhDfL6lCf/n0aUBUlSSRAaFXT6n0Yl3RuhQoc++2aUJ+2Rj8KQWzygQIyDw6Rppfqp2j264E&#10;ZTAYvUrlxVVqIis15pcs86cP+v6cCX1j4zLITWeo/iv51qeQl8wrv6amFWrkkqZezIet91h+oJTS&#10;4+mchDC2QVx+3qOfgfge1tB96X7SVRvkT3amGn9h9aN04QaGT9YehqUj8R8UwsBeY2mxKefd0NOk&#10;IZ/rd1Fot38SpFGaj/N11yZXl0Ab4TINLGPumbyUNJ8vAFk/eKqQtnbX44eM1X8SQr9vrkoZPQ5+&#10;7+ymomr0prBpQ/g2+DAkVh3zOpuQF+rWcYlJ7qtWsEwEfHO82e0W4SlteYIrzIZV9iH1omXTfi+G&#10;/tNfsxc0+HpE7KyO5mfFnS2CSemxXsuVwXw3w/VT7QNzuDr14+plhxHTMTXievoYVca6QqzVHo9S&#10;W+g3taXcoD+i9H9QDgY0s2pEwYfDhzYzFp4KW1GTsZ+quQWOKyqOHVJgXN6M8PtU2e7GrOhsCwWT&#10;VSdkH4qtvhlCbj56Cu+ZEqAiyTIs/q2ESlmZy9mW/8Qz9cdFltkddCMsuMJmGtxwBHGYxTW/A1Nv&#10;ebIArHmMkagXHR5y8qraIBWzUstIFpal96+CgmJR/LJg6VQpBL7Yidifj1C/A0Pf+03tfCu7ucM7&#10;JtTmQqGTnxpscWDv9Jhdn1EuMj0XRNNzO8h25NzRd8g3N9BQvV8wlLTtlLodJe5AzJKfrd5VqVGz&#10;2AdaEMWrVbVqZeDpo8EJ79iQP+lR3wya470DJ2OWv+iTq7RFrn1ypEKvNz1UlZNqfY4ALzvcyoLM&#10;XdnXYnJndT/XhhQnT4VrLopSKwPBxBgKZd43hn19Q0NDwnd49dTn0/yh1VPY9phfUC8o9D+Xj5t3&#10;ixqD6Ltd1C7S6s4XhlmSXGJGifCCDz7a86SNp5INwZIDv+MBV/kGn7RBf6Obu/NG98KtnC9Nqgkz&#10;qyPzO/kN1PE1PqY/T5yxY4gdsfvRJqak2hRqSrwOG/auaPXH3EvSW1t5hxYIDyJU9T8JnoO9ZxEt&#10;X9jwOTr7oQi7sM0/4EvwaKE0Gyfa/R/6lhjjYGCkqGVbaRN+W99dXsfsRkWDDCqrr1mpTN8fzCLR&#10;NzuUSxm/4MEjLZzPCujaWpm1cbOm05v9nSE9MDq8d6bVgYtWMk+qHnVRH1ALSHwHZWz4sq039n+N&#10;/PQvWnBJg7TfUYzki77qHCa5yQ+L16pYj1IBZYTVlbqIYy/rTeFkA5/Jnejo/X03GwMTMwCqcVvN&#10;7cIpMBB49mYGHn2qaFr3sPrw+crOiDtRNZmkFlieg8qzU1Xq1ociQfgTkvYvweJvG/T4w1b2UStm&#10;hSbrf2f29C9ZIEoRVZS4YjUhwTWqd0Wfm+32aE2DC2x+OQ/tuRovKrICjUNkn27HFTscRQKwDXS2&#10;sZ97negoUnPbRfq3EpbVCF0/1hH5SzaKBk239PABLL67PWrlpkYKX70+eyHFcGvHO9STX7YE1n0X&#10;HTBG145OivGzSNubrcJCkRn17cq8brhrX/CXzsmClji9t/kozJJrVNOx6nqB23q70evKrKn+hyaX&#10;o4gVvD95rYnBAL3GrpFx9T1xE79uK94z8gswFm1GWGTXoJ8NeXuEsALPeEFDgt+unI0fobfkbwTF&#10;wWjf/2EX9VLOly6SdyibRBjeyiUSmTDgp4jZSRxWSvad6btxO6qc4gGfhaGDbo9onjUW7TGGXj+R&#10;EbSKtDX/xyB0uDlPBxyCsFrJTI3wx/ljv2pXqOe0oL3QquDYgbdts7hR7ie6GrLihg2nhPnkGGlE&#10;or26Co0KDTd01ul2BmjjgbT9dMok+A7qnFQLFzN6SEyhAl8D6sZ81Qr/hnHCR1ZLYtLFeE9Yp5ab&#10;T5m1QWH7UyByZNrulDaDFiLXtcjJ9CE596rQKvoesyKuPPniW/TLHvecoWYpl870n7aZmlq3IODR&#10;1hmj5/R5PyTFnaou14Fo0nvG6l+r7sKsJerMnPlTUPuxeWoVkFOQoWPINaFjEWVmA+se2BFZlYss&#10;FLOfYV9dUeLzZ3lw9fKulQ8rPu9BApoOmk27mx6dLuiyh4lX9m0wv5nlnXp9HZLSSNsxGzdp9izY&#10;z0/6gOUAOtcLv099hEklBTL1+KkwQEWOTk4e7YjVr683yo1GKHu6P+pB14DKE0iGHqYLID0ZpLBd&#10;dyExT/N47A6Irfd7NZTeYE5x7Hq0CYz2OL30nouHsvKTPoPLjVFv4pOSIz6PqlWZroND1LNgd6a/&#10;xl6rr69fxEJX0Fzf8PtTXalppru+ucgSm1JM37cXQ//MSn/mu6MbWyrfJcYXqMi084yiymZeUKgy&#10;Fd/zjK5/5XLGL7d7s2PYusfWS1kbfMsZE54yMnlUTLNdXxBpYxLG76JeYVomOHPo6OhA/wmgyqQS&#10;hlhTJdsQynZStHDZC4+D02mo52pcBPtjINtoFzibq1vcOfr2VUuT/Ctg6vXIX17+wSfm+/2v6uvd&#10;KMzSUN84jD5zJlRv7R7mSVbwV8zsp8Iz7mz5274Kz+8NCPfo+Hj8amK4UJiKHqo8C9+DqORtqKSJ&#10;rb+Z7HeYL33ZFlCV/a7VMWS/O81++qglIqZRISvkY676uC+1A2Sjt6WvVlFCB5MS968/wlz1ZRgp&#10;a6DRw4Wz+VvqOivBPZLp7pJ/gL6CubR5rbVNDbtlTeTdD+nzmUYsuS+7OhJ04834q92qrajim9FP&#10;F1yntYz0153yXA5N09TXA9UbIYy8vHq93qO8qOjbVdXn5FyItSR4A6hSH5XRMgLUFjpL/zFQkquL&#10;LsgjEqIjhS3LkJVLeaKycaejms6skq3GiKe0ZInQyRDMcZPVtspoq9bfPeuOD7luBpyb7WLTUpJY&#10;bHrgiV5dqTe+1d0HnbT8kM22k4JqsDGBxteo4fGFrfQVBDUvCGlsOi83jtSZ9tGQzmaj1eHHoefM&#10;sV9wR/f+Y8Qnl+u6nVyQzXbUU5vUl7K7aeOVjiwgfxnFz069FwGWzg0XGh3mCZvNYvwonx4ca3Df&#10;5XEThxP8xqgMaGzV+YjJNJTR5NYyH2Dh7Ylo9NVIyT5UJxwKdH2O3vOeLXeNdnfny+U72HWLeNn1&#10;XbUhGWH1k0CnFaajn5kKRhgrmq5+uLnsbIg2d64MPctT4u5p6SzPFvCeuf5Bz+rx9YuoWpXZmlqu&#10;Bgcy8t/lnl0soYphpaAtp9icfGNLXSkUh24fkthZW7/b6jQlf9dXYFD86lCdRs8idt3iGEVyRe25&#10;uWTAQ6n1IFRGkMqySez2Fy6leDGvzsHSfIc7f8Jkx35ExDyywSr81viRJjOU+MJqVbT9Pp5vuNJz&#10;+fuecDXNmtrmhmCF+XppYNm+mu1aITSNn468I+xJWay2VSC+XGk+L4p4bX24udG4JnsRhKU3bhUR&#10;C6p259ULSGnGDvfONFgWDTQUoIIpFoyXcXQcm3usNkNZNZRaS2G2PdLUKtEQXAa/U+4fz1zPVWZ1&#10;04m6g4iGiddTKAvUbKoryROT23kzKv8+mvrIivTHYHC/YFiSr/P0pmoxBJl5udyqwJ6A9pjpAz/X&#10;NRrbKCn0H9puzDOUtBDMd5APlghZQVLOA1+uMCjbU9v4yUhh6KfUbi80OFNVndcU6u8wHRvpQz7g&#10;YecZ85Vkcg9LQrtYiTBtaq6yfLnzIzv357/T2rLM1eLVaHUPq+xfyM+LAitem49TGTvBbiQ2uoe9&#10;7jxNeAMDTgI+mDCIxU5jvuBuilHqUYKrpbVQhQjP19NTPKiv3G1C5+rchgV5X+4AuztnGxS8QLLc&#10;tpZeGqk92OXuNRCfWqoSVbnz+Wufc1V0rQvhV4/hjlhdXr6YOzDEpfu7cjnIxsVJMOO1kjuRmIby&#10;W2UUxPXn3F3aoVqdB6me2fFK827WSEuhKijLdm1SyUo2ywyC0/E1cLZdmtxzvoQWYHbQFw8PD5u3&#10;SvLsr5nxnznKOlhUpm+nYQoIHn9kGwXNIHTkAtJjtHmb+VHJ5BE1m+DidE0ayf2Cngg8bv5gElkx&#10;zGkbZ1aMgHguPpe3QO8vw37YW13MHpX5LjRcPT1m9i+orw819DxvrLujx79san/4wB5ND7gCFhEM&#10;nMGli1wY8YMr1T1sOKEMF/q1TXvIPfgJqz+JJ26edyUgqVjJYaGRnLxVPa+BsBwEtzlTH8t5paxn&#10;KhdPIp7zy5JGESVF661vIMHPaRt9jK5Vl2GjKms2f9lDoSBv3rZ5VoEmfXrNssh5uqUHUqt8KYl/&#10;1iHK81ng2d6fons4/K6o3RdvTmxcKZT74a4qGvaw4X0tUfQ484maO/PvIswxc2VuvDpCYZI2vcjE&#10;H3Wt5C3UL2cDGHxsuJuvW9yZCc6V/fFSK/27fn98eOJVo7sCkYHbJaAsDMGZHAthtKEdt8im+4Vs&#10;beHZYuFncctTLnCEchPLYEeeqzyJrsmguDdltn8hiBcorpLz/AKvZqmV3GFSNd4o8Zymk6qpujV7&#10;t6HCHzUNm7eJm8XLTXvowcnUtUV9odXqKCQJhsKlm33b5Kq909jB6dNKjzD1wHf5yNomgsGBWh9r&#10;u/Uli67z76Ko960GN+xOK/L6ujj/35bk0UYgAlT5gE8RFmSH22DOjwp/SnPhmt2emb6vyROxIvlJ&#10;8S1pypPUm/O5GB7aus8/EMreG4ZttBPhnEoulw1K5Zlnldt0HHGrmgDD866y0cTO1Yf9UaFZeWFF&#10;FLetj3RtS+QQL8S9v0gkKHs1P/HB0Zrqhhn0eznrkt5K2sPRq+1rsDd/75E0hVBwUDFQBqO5SdSl&#10;FqvMZ1mpm8Y7DQJ6E+1RH4mZmEaKxnwW3oKfuH4+utTnX6x36qd2piZ4w1nZdnERNV9UQXUlgn1M&#10;q2dng0unR9v7wUFpuwy1jrhlhLTft2/yzNSUlyd+ebRiKYT/tN+noI5GbyiVofvpiJhT2hkurryv&#10;NKnPIRAVXWxgIuGw2rY1DJ/0GJFvFPM19HABpum5FPa60b2B4i6RzKciERa/J1vu6u6wJaBebfZV&#10;7y2/I3JP2Wl5kt3jtqi4bR7QDTvQzrAMHN3Qpxd4z3Rsc7j6oP6x63BtOxQbC7M2nKLKV4q06TEO&#10;1k8jge+aj7annnq6QX+Q9jRRK2NpwDXTbPOspcsxLkTqHt4fAp/FVTr7o5ae4lpR3xi6j5YDHYko&#10;RprvqoI4r5ydqFSFzH+07A6OaChDsbueGSNtaCPKi9PFNnSa+x00BwrWkkeMRUun92wgB3DiALHZ&#10;MCY301mJiEr8iWurwUbA9evL0ZSDrJ/0TC+qwU+zzgQfMA7l2Vo3aqtDRWipzdn6vFToGqLnKo/f&#10;4zXKc5elH/qXZs14wjMk9pRRlAzfnZ8dipGkt4Up7zDPtZANQtKw3UK1KaIGI26iG8/4blwwsvTR&#10;q4ycUPJPHUy5fhG/gnfiYc1xV+fyL73z5XrTPTl2Rz7xE8guo6K9khBEbsZr/U3L7pXTudNCoa8/&#10;iSJ+21zSwA/f1wIo/trSZKkDxys3VcGqgRxOFrFtkmYcaaWmaz595JhwoHBcbmj+vrermbeXdO2P&#10;53UqaNQX0vpWqkXEAZ9WUn9IS5LXRvWkiIpAe73qgVnWe6iev4TD59IzjEvcJPxZrjrnXQDrt3vt&#10;M45ArNt+pzUnYCaXE3FHVg59nqtDdnbgG1AHVjcCCCHsiHqPGi8w2f6S7uzftvPf/qEI7KDniusE&#10;VW3mmxFC1YySIoxdJ7wzTHl7eChmTPHkcbW1Fi856l1onRIMaS2XcZSJiuuhkcy+74vB1KFzlQfB&#10;1VKs88HQLRTXuiw/Adg5Sio+LTBeaRTysNRP/91UNiOf/1iw32xi+S7QMtTYOyxlFcWw09fjBlEr&#10;egdEnjjz3F/+0zasfXZR51d1gi4WxlqNQAxBP23VW3DEugsYRCPaaq/BJCs3WzJkU6ItXqyL+FSi&#10;o6iFujJBRY2Lgo8sjto8G91f5t7JF8mMq3j7+IwtnQxJYEo4RVFMAjw7x/RWKl+pAjsFetqasxIx&#10;Ss0GyBpNNg7ptS9NqwY777M8P6HjvR5TmqGBrsZKD/ffeALCHufXI0EzaM9jhbaHQSXqSkG10OR5&#10;Z1UPdr+qFssXdxDWTWy+uaObbSxUngpRcAtg+C5wJsYcMmIcLYAmyLa3u8+oP9BTrcJSO7PdglYf&#10;H4ThUE8hwt6+hNTkjdle+KM0ED7Kw978TU0i5fl6/aPD/l3vpUF6W1C/fCdA1il2adV7agpDkiXa&#10;OjLbl77RY8otNgFQf+tXT/JJaZeWkKNnfMalMRnJk0IHr8o1S+5WOXSVrYeH9nzmR/1xD26MdM/T&#10;MZpPeSLxegwormm6teM4JbGmx2Xen/czpadX4Imtm9qImSJpf6QbGkt0uO9C9b7DzvPhWfz8F2ur&#10;E7zHZCFj7S6WWp8MBq2D6SjV4igMlLs0V+9J1Xm+OhK2Ry+lrqiN5+N7kcWVqhvLjYrHOhfyFlrb&#10;QZ0Ti4/KwRGk1Vk6zosu1t6a63YwdNMEqQwNR70ZmXbIYFces0vfR3aQ9O2LwFlrjjvGDzelu3ng&#10;aKBYJPZHvvjHvjP6lGFtRxM5FYcz61ql+mAFQLvcnSkVyhxvLJEGHtnBKUgh/7AU6B8R2Jd6Zp0j&#10;H3iX62szpfKVgwcelP03kCKSL6Yw/7Qqd7lZ4lmOjxpVwQLNmsQDkTv3RdbZKbXgf78viIHn4GTp&#10;8BYYvMqx/wVC8cPlg52R/cYN8XjqSU1k20Hy7FzqXcZFsRJPxOC+9bNCN05uDVunMDIwUXb29gF6&#10;y414AqxpeRKex4Xl1vUgf2gtJtFqgdLn6x+5CQy8Lpv1TCIdD4WjCMZRsOSs19QYA7lC1NZEOf4R&#10;RhczFeWQJuGmCbWltEksdHFVDmH7qG6BDSKkYyjt3ltQ3g1HuIlBE29RTvk/ZYHeuDQ6vrRVTTFf&#10;TVfX6b40S54fHx+U7TYu6yv/2Ydmlyu6JWNLbrxdvWH/QhnMwncqQORKFAVfOzlvH4/KoZKAYWbT&#10;HXEjeYbvTrRn38AbIKX8cMj/Z6f++ni4Xf4adVO2zAedpNJ9sZdPydIWJ3gmnzs1RPX4HsZT+7u8&#10;uYBOVgon/35fAgOy8bWn9g60k676/+1da1faWhOOgqDAixqhsAAjyAERlXJZKgFEFlblpkC5u0BT&#10;RcDw/7+/s3cSCOFuT3tazXw5ywNJyOzp3OcZtmImNMPjpfnAltQVXrHa0GHtFmvjwDNhlA7ueL7N&#10;Q/9ZDYtM0jJLxeeqVRO37fxAMIjW/iK+wpA7DCwETgt/ltfwzY5gQphlC7IQ/RoOgLA0HQ/A4bX8&#10;/Vbk5AgHwr7sxmCdRpervTGET1op+/FsQ8FqLLvE6FicfVvYYDU3hqm5WHqCk0WJ2qWhfIgKcLOC&#10;cbJ6tVgn2KqJgaYoyJOryJjeSuypWe3CP/rXnNKHvau3iDo0oFfDBY4VSTH6c6NRbUcVVCY2UDfl&#10;l6CiCjor7jZIPPVki1eUqB9VQvmodOjncWOoGs8e+SLZ8CrToO8qzVZGJkfmWPNj6O3cmLuped4Z&#10;luzDTqhBYoeZmFOfdyv588U4kA3aWZNJF6cITVHdEtmqVEuhf1UoOBuLc4V7gAjF35Q0jzpCVHIJ&#10;BQj3oE4AbUVKETd/5j6rSJQ77YpLir09emU8hH723CaGOfw4YVti/Uo1+tv/bnJ6sfP4rN+KYbWW&#10;97kPrxOYB2B9WkmCvj9tGurQPsTlpM13uD58tIQbDjULKZUW6gosRSr73bn+3vTzoqzhV5VYwx4o&#10;hPyz+KLYWp+gR1vzw5DOW3CE/LOKy0+8d7IfIGtjrtQDjBIJWicGSDdBRxNmUnvnxtMaV94CnGOg&#10;Y3N8liWM7X4VF+U0UxJfym+jDTVUU3zTwIriu6S+a540xalLTZ2V8x3XVSOpnIWDEFIv+3k/IVzz&#10;LmV00A2JpIIRhaiAdNM4UHZtcJy+7fWkYyAMsTrXRsSY+rCOYnP2zeO50/nFsPFbeNpDYxuOTlq3&#10;N+mxgcNF0jviK78UI4vgZ81joPz5ezlA9RFMQTimu/CPb3TnFZUHd8v5fugSNJOulHtH7GZh+Dx9&#10;hiATr0smNPDldEQlSFmmcD8WdqCvkI23S4mAnI2lcToPS4zWDX74E8yJvuefxns5LV8n5YD36wXI&#10;XhF6kG5XprQunW3aruGQ9KpQ30F4wd7RWxInaNUIMeZiaodbkEAnLai8G2Vz359weJBJWd5Tx/2p&#10;8xzZ1fJTd5Ivfh8HYiuRL9+U19PmJxp4vmeniFzCRAp5Tc1+v6Qz4kHYvfot53rBKm2BoKlzFnWQ&#10;za7uK1AqxRvu8AIrrAYZudLMzXQCcfescWu3Sn/CpsH38Vq+ahIH7sTlBvhCcmjYrEhMMnQ54SE8&#10;GdMeBb0dQMYfBGW2rHfzKYTxL6Lm4yK1dCxzZ3VcV702svY9xiv0OEHz3c5AB/6Da7Tl5XI3oy+4&#10;+MyuLBq/lwM0wGJwBJoN6xVEbTXvfdEwloMmfwLBaBTl4qpvrZrXnrOhxEMByWBuE/aI/QQpU2hs&#10;zqWAjA2XzFhFuyyMkpi1UVRjSPxac4mcDrFanaGDKeV4eC96D8nGtZ94Q/nSaRz4yrqes1h6dlS0&#10;U6u24wqujvUbnzfh5JiegXVBF8f6Q9XDr0ocjoIpAxmlOD3TLEbtfJuA3q2I+qMIYNlYqSAdyhQn&#10;JUbQs8pQtK8X6jkQvX7xSEfQ5XIZ3zWpLhYCZ/0+13SCNSVMRS4DPYHEdRrlbTOhFmChn0y/lgNQ&#10;peDITVIJpAE7cF4FPJsYdW+hZ+9dtRAqOMxBNKj1o/0fI2fikJxQKc2nzspVKNEBho5V9X0XhzCH&#10;ava2WisdWWa+z06VE7TVbzevYHdNRAP0bgTa/hXtbhoGiskbDsXA6Ua3F0bNZ83bTX9cckt2HH+t&#10;cM2+Ox5xztlhBduFKEwlD+42FW9j+zegTA95CbSWHTUa5A0lM9oMaJsC5UKH7tsp0UxiSH1+T5c0&#10;I6OvaLPCmH6J3fktlPDwOMzmOokeZHhhEOkE6THYgoEcTrXhziZ0PCl3L8ezxb4Rk2o6XqiCAvf/&#10;ifrJf3mSf9+zO1p2s0QoLf8TI3gdj1Uwqc2LrPb+6nY3AvPPONMfDz4L4NfqwrT3DimM/uiKINTY&#10;jmpGTCYdz1ZyUltMJ0oZZ5fQI5BJc+45qMtg+STLZFgNTQsFO5tDw+KsaNZyVW0cm2I6Z+vvOY+4&#10;CG1a+XoqAg95z93ka+ZxYPX5GVx4JW5ZA0h1cYGDv7ScaJ9iheDLfgcMpuv7znf1cImT/VH/aJ7Q&#10;vBTYZI33jbZr0mAXvnH+GPXcNQlHxC+1f0xpXJVRBxYiYXs7ROrPhEXZwTcgc2jS/zb1bICi9G/f&#10;VL7fJA4ErDMaP4Wky079IEZ4qtVat5cV9k2Ab3g+imgycnvkotGjlpkK+6GMQj8lkNsWj7CVabNI&#10;ZMRVgfja1zaEYHveHaAihyvLgexNP2uqIdvXv+FfghVkx4vyG0ymcGtEK2bVOW9osHNCmPmY/Cqw&#10;DIMZqcnTyFHMgUrBiwfjxzOAgWgfmUXNUwF3i3cFGIuB03I3kwS2Zos+9zPpycviVKP2XQ5l/wbR&#10;8z3gls5YBNIt/Tde5Ozb2O/CFL0DYz2NxgC/S1oUSQtharOomskDuLzcIWpOABfPILAglkXrVy8N&#10;+0/hwnghzlfAO6dk+igcaO5lHoNut7sFsueVbtjhpC81NNidK/+raOffhlGsoOJ3WF7MxRMhCAmM&#10;zpcFosKOySR4oAnMwkAQmt1rdXWoDAjPRoOegP+qX8g9BRogkxKlYSB87t4Pdnh8lFP4nO+hh+AS&#10;SxjSVaQPKHPGqaAhuWxCni0GUzeTdY/vqWgY1MfyeWdOwYll4OLlTBil8H1n1ywWVMaIQyTSgk9X&#10;H5V8qhf+p5eT8XzhIg5/DalvsQgxtC+hqyOVXLq3nEPG2oNa+k9siyZZPucJ/7lv7btOJ2mV6nrL&#10;W7tBZ580h0JK5nRMA9q5Aw7A8MTb6yQjzKicOlXbf35pJZLQAIjIzt5C0m/QKLWNN+OxUVTUy8AO&#10;ZVcAmlzQp6mtm5kOWu2Cn0Kiukjw1BbrU0Wdgvi5w4fg1bacTP5zRWz6L8P20boCYan/rWHdAfCR&#10;4P45ah8dkoUghVSyrwZL350jaklya2rvMgD4Ejw9iWKRQ5TpdkszNjUYU4MA5aFM0Ie4TsIEUuxG&#10;elqrsrOouD0S2WN++czfyHn5N5v52TSYWyMPUHLXZcSFNzGdMkpyGw+xlc9q+pcvoPeuL4ZzFk3p&#10;4EMXZuOySvJQ8SjJdQxQjDHfGy8x5WVgZ5sEJYjkGcCu9tp2TuXmIlOPxlR1n0fy3zdwdjgwB8dI&#10;PuA/mAMZLhSFoy+TB8aTqzHBA0E412XXkLUrDjy6BCealolbQgkKj4bfs3cgGHqAooROqkkcoM3n&#10;uRUKtvj0duvRdYLOBnZFT8/BPt6JEfY1mOsrXcS9OPDPH8z+z/3TTvwvVOcCar+5yms7F0GaCmHO&#10;iUn5zd2jmltud1gQBkfY0s82m6sJ1HOqq9Rv+A+anBpiRP5XCiWq13A/Fz0G0eLkbasJCrs1t+JG&#10;H0CbkQbkD05dD9I8RXI/zfo33XJ2+S8Q65ciKBhfTbcN7XV1orxVcVUUGHJ7SDBHSSc3xNUtgM4B&#10;G8k3CFIZ/aUk/hCPS9Db6hZ4cmU3KLXhkt/rLV5cbyBbTNU2/Ip61OU62mzlrwYPnoUKhTm7U/gL&#10;GCz/xOkcoG5MqLDAhA4sKmUG0myIXG8Y65+1bwkLb/dgewI3/Mp4kWhBQCHsTukJ8yCMs/2KzC05&#10;qq6Ct6AH/wFlqu0Qmm64b/aaDOxmiCjlBglA5oZ/cK76MJA99Wt40ritfJgfiQM0YIICeqMG8Ex5&#10;UsfNz63Lke5gTZymMyB1MHrpMmhi5ArezQjNV9CGN0p6dg3n6vJaLrVX2LxGxjGjcWyJtGn7UcMw&#10;msbXZBJk2RcZVbXCX6JerXzqcCq8VSYd+SVNBx/pkP/Ed3lRewJb3MnRpkR9LaTJfGOfJg649v1g&#10;NMuxHnhpma5tnQBwKn2LPcdOm2cwAAQf8t6WgLRGED+0zUvFAR4IEVMUW/co5K59AY2m102jevAI&#10;3Q0KuKg9IWdbGNzxT2S1/JskHChV2G1QZwHU/PlSnImBy3jFiziW2moMIXLWcZO+gOlJu2WdJvQN&#10;j6+fcycaFdvVhaBfHTUlpRvWknkhfHZyWKanyBdwTk1Dk6FgsQyrzv3v3wIiy8Zv5oApmLuGA9V/&#10;U3pq8cbMCgOVvQQjSFvsRMA7tHEZ51JBZU2SDszi9M0Z6WtCOkbbsHKoHAIdBwZVYUp5wRrmQFmQ&#10;vWfX829moPy4d3OAgqb1qGKJoTRmNXbpYl0V7TvGKdBiKuT7JbR2Pg9DlamzdI8mV5C0GbmVQyIK&#10;mjR7RBInZ66DWrtrZW7wS8uYBO+Whd9/IZNoLHle6/s4C6z+IlWTmWmV1TgnM2UkeCRCTGALqxId&#10;VhpmV0TCpzbj6jJGDZTpM3Ogt4qRBnxd8ypNk837WQtPrvsoMODQZimk8JJWXwy5bg7kueGpjB8v&#10;ZWL9fsjQ3o/8/rBpGklgylFtMr23aMW+K3eEfmbJQ4aPVRehdcmhKXua2+D7o66U+QQxas62goJa&#10;GEBieh5NI4XLbEdsUIL20jseLaoYysxD5UlOoMzn8cf/BhMK67ECoiAy8N97p8AMSRgRe3z5Sp+A&#10;7OUQmN5oS4GUZz5VlOu2AkGt7x7+Q0HrDGt/OFsMkujjn4D8htDruYms42LjXlZYzwd4WHenyN2D&#10;pPP2HASMCHLx1jqleutLnijnm1XtPsD2yvTpOeDm++foTnMcMm8yd6ibU2xK09QrJPiOGiHIGHc2&#10;7YWpvKRNCtbfiJ261pO8zMW0Q7DuT38EMgOW4wB4h+wK58zlIijERYvYZlBzzXX+6Dy8RpO+x5PH&#10;05b7AfK3PyEHkq+4HEJ1qHhxw6E5OKqwLr6KN5sbhVsw67dPV67NHdnifkLB+TdemSSJBENAsNq4&#10;06D25EMOk3QB6hyzFdoD7V3dBb4sf+UzcOBBO3vydpwHpivWfpN2W1p1VMBbgujQHhG7wnubZZI5&#10;AObTPCupPJFDTcPpuzl3Q4ghjd59G/lCmQMyB2QO/AccSH7cSdr/AyA5dtATg0yBAAAAAElFTkSu&#10;QmCCUEsDBAoAAAAAAAAAIQDzsu/FUxcAAFMXAAAUAAAAZHJzL21lZGlhL2ltYWdlMi5wbmeJUE5H&#10;DQoaCgAAAA1JSERSAAABDwAAAQEIAwAAASb84OoAAAABc1JHQgCuzhzpAAAABGdBTUEAALGPC/xh&#10;BQAAAu5QTFRFAAAA/f39/////v7+/f39/v7+/v7+/f39/v7+/f39/////f39/v7+/f39/v7+/f39&#10;/f39/v7+/f39/////f39/v7+/f39/v7+/////f39/////v7+/f39/v7+/f39/v7+/f39/f39/v7+&#10;/f39/f39/v7+/f39/v7+/////f39/v7+/f39/f39/v7+/f39/////f39/v7+/f39/v7+/////f39&#10;/v7+/f39/v7+/f39/f39/f39/v7+/f39/////////f39/v7+/f39/v7+/////f39/v7+/v7+/v7+&#10;/f39/v7+/f39/f39/v7+/f39/f39/v7+/f39/v7+/////f39/////v7+/f39/v7+/f39/////f39&#10;/v7+/f39/v7+/v7+/f39/////v7+/f39/v7+/f39/f39/v7+/f39/v7+/////f39/v7+/////f39&#10;/v7+/v7+/v7+/f39/f39/v7+/f39/v7+/f39/v7+/f39/////v7+/f39/v7+/////f39/f39/v7+&#10;/f39/////////f39/f39/v7+/v7+/f39/v7+/f39/////f39/v7+/f39/////v7+/f39/v7+/f39&#10;/v7+/v7+/f39/v7+/f39/v7+/f39/f39/v7+/f39/v7+/f39/v7+/f39/v7+/f39/v7+/f39/f39&#10;/v7+/f39/v7+/////f39/v7+/f39/v7+/f39/v7+/f39/v7+/////v7+/f39/v7+/f39/f39/v7+&#10;/////f39/v7+/f39/////f39/f39/v7+/////f39/f39/v7+/////v7+/f39/v7+/f39/////v7+&#10;/f39/v7+/f39/f39/v7+/f39/v7+/f39/v7+/////f39/v7+/////f39/f39/f39/v7+/////f39&#10;/v7+/f39/v7+/////f39/v7+/f39/f39/v7+/f39/v7+/////f39/v7+/f39/f39/v7+/f39/v7+&#10;/f39/////f39/v7+/f39/v7+HPFS+wAAAPp0Uk5TAIlAGspbB7dI+PCkNeV2kdJjvyKsPe1+D5lQ&#10;KtprhhfHtEX1oTLicwSOH8+8Tf1gqTrqewyWJ9dog8SxQvIUVZ4v33ABixxdCblK+qY355Mk1GXM&#10;wXhSrj/vEZss3G0ZyYBatkf3ozTkdQaQIYjRYg5Pq+x9mCnZaoU8FsZX/7P0MeEDRI3OXwu7TPwe&#10;qDnpoHqVJtZnE8NUsEHxnS7eb4oby1y4SfmlNuZ3CJIj01GtPu5/ECvbbIfIWcC1RvYYouN0BY/Q&#10;YTMNvU7+IDvrfJfYaYQVxVYoskOq85/gcQKMHc1eMLpL+6c46HkKlCXVgRLCU69mnC3dbrZxijMA&#10;AAAJcEhZcwAAIdUAACHVAQSctJ0AABLoSURBVHhe5V15fFXFFb4VDKJiQ1QMLqCNxKeUV9QoqEWw&#10;RqENuIBYpdCikIJBFMWKNTiNBAV5LlVoqLhUEFFBECy4gSiG2kgkblhtWVKsGkolKC6l//Xe+7a7&#10;zHJm5twl8f7Dj7xzvvOdM8udO8sZw/A+Vb6/+P5AMEQIKRfBECK0JBZJiUVMCZElschWsYgtwbck&#10;FtlAF/le5s+sf+xYc2UypcGWeSFXXlUMIVeB0mQaPUVe4hOi1AmPDLXWuGSoEneIRdyGHqXBiLl8&#10;IxbJSmTLY63fUlrEaounMSrNKmddotcr668dc9jW/yZ5LXmq42B/9bzWV2H9fzjS30V0FTVuwygQ&#10;i7AkzherksuEMqJGbxg3iEXMiD0psCRq9IbxiFjELuKzuJYYNcWh00Eskqmct3Es5eqvW4bW4J1/&#10;s6Q784SyFYItkzfIknFSmkQTorQAYYv1CLws7BnqxZ0U/dXmtiS0Q3+Jet1m96nGjowsqweyWbIq&#10;jf33z9KqDBlXvW6g1fIkIUmndX8PZGJ76JX6uyCKA+4/XSrsDrgCA/TUMzHSB7mFEh9pVKsc+klr&#10;0Vq7HsitzNongZut7XskdNidgDpInaPZKaM4m+5gRRRxHyIGbhb2iXmMFlHHL/z9ZkcXIhSmCnTK&#10;05mjhuDrj0dI49DDKgNzKLtkvCXCgB0qKtv0uJHzdBYhpH+fz4GAIVhSbJCnwSA8Z6Ag1sCX/QBR&#10;+HEdB0IRlQ4EpNUFMojSuAAoDoxUXnyn4893CFFywt7vPuOy3E8ikNqMJF0uO54UoNgYJ3OEbIFZ&#10;XBTT1EMistUmCldGOKGR1r4RKJezVSxiBvld1igVk8yBmBKWlz7IDPG3m9iIWZ5PiaX4EvUmSIsu&#10;yBKrguqC2LX8E02UdHvUAzkeA4TbMUD5ZUC0hvfbs50Z1ChNLtchLtRAyffO6iAnYoA4XhPCaV4m&#10;VQfIRFV/bnSAKFdaJwZRnbZygTSp+fNnF4iiP24MHJCPOf5c7jEo/19rSFour+bSyExIdtSByTk5&#10;RRllqzNQiii93MF+RgXGV17A7wuHra+53RiMFKPajIdp21IV7KrXCIUZzmuORTAUUYsGoJwmwjAM&#10;azmL+4wWYxjGi3wMCIQlw0E5EYphmAsMrAeMYdjDI/oDB+G48wYYhRdZKEhmzUfPH24R3w2jYs/Y&#10;6oa2GwaIoNb7V6AAnVPSA+qah2YFqJ9b6StfK4BE1o1ha+S/iK0fAYMMV4ddmLH6uQtZTOUDh/yU&#10;vLgzMmIQB4ZL2LEUWi1EyYEc4hXN/VIpAnkzK1rrl9yf/U0EkpGrocpZH/jWAwP5O0sMhHKyyNI5&#10;IoFMF80bnBnGMgslwXXIFHBUDrqo2QOP4YH8Qhw0U/02wfaI74sCn/6dWz58Xx0GSmHGJKTevldC&#10;OEDRLwmhL1EGaJMKbdasEWHbpNlbajWCy2PABNa9BE+0S5rIvOAt8S3kvgTEb5BAqTq2PAVqRwg+&#10;Lf+23SUUDlDA9VV/ZoCGRNCUsZRIJZDfV7iJrAzECADUuQ5tUwKMJQGw8iLueEBGTfI2IBpH+ImM&#10;hOhhy/Ty8yCkAdsKAI/Gg3QBKCKL/JxKhNyEbEYMR+cBGrCKwSUkmPNVoC9TCUMC0S9YASHkZ3hW&#10;xEjcaVaxOp7EAHZACOF/XuGRMJGO4vEg5FklY9dMl3/4PAiRR5xuk28SAQf9+4xcCG+vCNoWG7/k&#10;VXdJWrv+Inhm0urTyrCJ+Dat51g1Px0el72CtnVMOFRAq8PnB8wlBe9oytcFx2WyZHeXyM0BYnK6&#10;TpJFWty5kQqDTeW5SjRspf5JDAYWRoXu8KD8SQwqV6nHwql5rB6X+TgsbJQ64bofi2tlGSING+p6&#10;lbAcgM3CxHtMhYi5YIP9CFbJwvu64A5T2cFS68E4URQsL7OZrMItmgKVCpLWaUZlos6DbMckcrQG&#10;EXIqIhMdHpjf5YV6RKhbYFTC9DKfxzgj0Zsv0UHFql+Hu8tqd2YmsaGGw0W4SAsjyunKbncivMKm&#10;shhmiS/1bxb+f/x677BkT0FgQscuoqx0W8bqHcsETk19IrTxfCl3MbF6KoX7Y7pM7vaDXijGfMqv&#10;JVbiS3i2HiWvgQKm1/fzD2D3Fw96nwtsJZSFLZf4i0v5PSllj/DhDijqGXoB+OomB8AUDSY5mOSv&#10;VFHsc9n2o7GBf2MG4htVFmm9HhmY/sowNkCRsrpD8XkbShXpPkKeHqKq7NVbvZ6Qd9XALkj1VFNk&#10;aZ2X1D1cIeDzI1y+ymghr0eweC4gq5VdwFTsSOS6W0zbTixCtM6xYNEq1ugbsDhYONbscHdMQEWs&#10;pMnDcYZSEUVbba7daUe8j8b0YpzNgzJ+1vZQDiD9Po28YLJjjKi7sm2Z8cVJclFEl86OuJ5DR5YC&#10;zG+jkVJDF/5HNh7kbXRsGcB8qi6VQb2MJa6sc9c7GqgC0MO5YiHkegV9LBVnQiXX2TIsAzCc7L74&#10;dFSWwZQCkDrdUSyEHBSABRikeydPZO+YV13hUP9igznNlhrp4RHAIgyI4sEeHoUgLXwhD42oCqaH&#10;j8fR+L4CEM1UDZ5nLEALX8RHI5qCeY/C4y18b4WItIN7+f1RQnUsAfuAkvdJ4S7QQbgeRONBwi8Y&#10;Kg2yD+ICqgydh/KsoCq3TQwew1QBFfU8B0NzrETZQRXNMdUY4Qi7K/uKyeO/2B5z8V5i8gj3+AyT&#10;BkFaMYVFdQKbR6jDdt5WvDdhrmBINSc58ajBsADDWM6hQUKc5R7L5aGTYhMWh6wUl0Z4XRmvtVgU&#10;lXZdzJffHG8mvOU+0+Qh7zIMzc0vAk6wn+22vgOcqAUGKi2VzOxtquPkEZEGlVd4Lr9XM/Rd9g62&#10;rkP2lyvvPJX336VR4R0nmMvGETzH+jsu78aNMFhRV/17hV02LazjB/z3BnaAHmS/TPpj2+Lgjee9&#10;01bzRhaYJFOi873hdCWAwxhPYLrNwHJtDmSVz5CJATOZx9iW5yN0RqBEAJdwZBmdGSARz2E2/kgw&#10;MT0gJvfIJqIM5BRVi8IJmWX4o5JucsPxjHQ55Si9VmkpH/XmbPuVJ1T5iFI0bKX69FY4jGe6OgtL&#10;82ScQXTjgXo0DMO76KQUmxKE7RC1nyqZdir9WjcYaf1ZemWTZCYSk6bnXQGTidAGaWscBUeaYRkO&#10;puz7mDQMY7Na2STn4tIw0cZIBsISH4vOwjAuVeABu91AjqxKwSyRMwGR5iQo5QQKgiwns1uhWAj5&#10;SM6IWLpZpVgC2Gd3nlI4CME4jOOMEnuBgU/wn+JQS0kohgN7MlV4vwyTp/IpDWqY8vvmZAMD+JKV&#10;KBhZ63l54EU8MC5r1HnY11BiPbkUrQp8NmKRMHF0krvsRuShEIa8Ch6Ps7V43I9GRO9Ldz0Wj8w9&#10;mcpBwcrq9q2AwXrB7/A8LfzICcw8ZQim9pAKZiGXR2/Lh3J+SiCcY2c9eDyWZkLZnSf0L5SayhuJ&#10;jcpZOIVDBGU7FyfNwqfOSbdmTkIVjHiw12W8mX1/yQyJxJQpkzIrff/E2T6Vnulrw/2PXZk1Hwa0&#10;L8G6bcZ9AhjzHcNIWncMw7sFdNqvaAbDMK6kAY9l71VvuIimcJ8uD2q2mMO4qGbudN+ThC4xsJCP&#10;82NWirrHCynDplbNgPghzxG7Vu/fP6SZwNR9c4IVG+7yXs7prr4w6sXjDQ/eGOjo+9wmj+YCLSIb&#10;XGiNMlt/0gf8co/eiXM3llyWs1a3sk48XHuyp4srqNtWmevN91cNIvMcLh2ngNPDob9OQT+rkocZ&#10;oLYTu7gS4x3TJweiPM/VfGcOQz1VWq616DS6XBKg41ULJntZ6gzZCuo22JDJ2KI8A5E+akzEN8SK&#10;HM3M4nwpkmP8nn7lY2R5GG0jqW4ZtnQ7qrUTr2cFdlVTi8eRpiZeCgnrMsIPlYjsI035zxMlBJfS&#10;8krSQwmFoKSIcpieplQwr3Cu/VbyyzAGblFUDE1tzSK5d3loxKIxVFBKvo3GcjytWp88L8eTWhSs&#10;Tr3IjEe/5VGYjqXNTvbr+Lex5BYBqfszQ9hwj1ZF4CjM5KHZOYWWYphC+5YqPiE7USz1Gd9ugzIr&#10;v22+23nt1kuwY9WOL3FyJ1itvQom1rpmjS5ur35C/erqTDFDyNQroIrtU67Ym6zid9Flu4lDhP1b&#10;wm+JA62oOAx2Tznb//sOv2OWr6DE44efR1U6kdudRAkHaZkVOa+ICAyjhYOQKxE2/0fkkZbZLQ/R&#10;40E+wJk71iIXvnIz83RcxfDw2URv8Wb3SMxZV/bujJ5e6Az2MlqL9efXQmcTucE9nHAQMjByfiET&#10;mEm7diIfov2XhMwnYnOJ9JQp82l85rv1jhGe7m2J8lLz0CsLYyTmrC5T1bdHhO6OrsHVd/Fbi/3r&#10;b747LebqJCAeD92qG/a2ol/HuwErHynNE91tJRpGwceA2mGJXNBmXNIiegv0GMsA6g3LWrZjqFzt&#10;3LTIrymLp8SQPzalXcDWYolhnEfA5o+MN1wiHISwjg0gk4oOrvVdqXh0xDprFp3HfMvPSIWDtDwe&#10;V0dweK2Szfmmea0gDuvAUIrXy1UPU3pRYGSiB67do5CdYUf0vINiMEzlSux57XefnUqKGUIGBVU8&#10;UeNSl+MAHUo73Zn6A+oRSUA8Jl4bdUkGYX+2ev6wSYkgCEWM+TqgJjBEUr0i5h6A+U/Uw2Eucbe7&#10;namr5+vEg7wT2mRqdTiPcIGBH66pm8KhOcoo+6JFq+Tak/KSA+2Ou/W19uSUsi9H5U+RNc/Uydyk&#10;zCA+ip13jfa8Q+q7+u8tiw/fQJmkCukZSasmB2o2ruCcvRXlrYPiyjoYXiVvi46e1i4oCsZ0/FCX&#10;bIOdyEoM3y87rRc/Z0WMKj4+QGYUflSFwlSWiENsfm/sJn85bYfsFd2x8QKLSOX/1PIB1F6xrv2N&#10;Xbc+rJZVIdO4Hu+XxCqWGOBU7Jsg02nQZa+qaR9dSePuOfrBsBDKqx+AblGIQR1gULjy/Ck40Uij&#10;DPtpW34Fd/4WO6+1GZLBK9pmV5IquhezZjixlrKSO8a3nez3Zr/Ejc2oM9pSu6k5SZTjECE6E8a1&#10;jXaTeie0dZuB18W3gWSYddqMUPRwiMTSphiH5Pm/hTYfnw/ZqG0xHaeNFN2xBy92ScnbIRvRw61H&#10;ew6X9AFXPPEV79xXuKEgZPHmCNqJN6BDblK7GwY5WKn9V+vlnUSsKGV9I+5KGhtfr0f0Rx+qec1i&#10;5PKWgTtD6apsfa+5CAU39JbxAUu24sE4dBr0yAy5KeRFrdTePwZcyrrwy34f2lxJYyU/EbyuK0j6&#10;zV9jNQUBDt7FMkie02HGs/I2YIdpjHcNOlC3lMHzGbWxA+DF26bMMUTFi4OOggNf/5qMwAMzR+fu&#10;LdlQlkhdPh247xQD1ftkfdKRb3wYep9EFLGwbP5Bxz153UqdjP0hxOgSeZf0NB6N9dblsvA//oeG&#10;UMqqJspHhj/5PgDrVjlVpzl6W/jXv+m1DJb22bHNZ9estydbNVynB1CyKJCHqXqkqRfTd8ya5zX9&#10;UlV/CeNKFpQa4QJRv5NeNRBZvRfwndFHpOUy1XUUqL++Tp8+NsJo1l2NQJ+0xLZje6ONV9U9yhn2&#10;VOzeMavY2Rm1Sh6ovD20pXxYzZnNT78n8urR47Zs1FvU6gTjGZaUTNIXT3AaKx9Ib1r5cq3O1Mk1&#10;YbkKsbNJfcr0yQ75JdfEmkJRTWL+XhqjvNyJRWputKxd4F1y/fxxeLolt9EY5bN7QCUcyWlv0Ce3&#10;GiardSX0Q06Q6o0sM1M+HI1bJ/NIzF7nvPUDCr8Q2S9FuJ7Sn7UVQ+ucN5HT7NbOnQ4NQ05uVzz2&#10;O0h+1iaLNsN4L3t2hVxISmKx/NAqRXqaVIq1ArmtNmNisAekqh88HlNflG+SDUNL4Ab6yuNjayyF&#10;Tpkm+ypeUVl+9wfQiNTcgO2eLN7CJhjXIq3tsYlngamHzlY7CSbrNVsedM6932D9bX+z7weNStSu&#10;tkWLx0hx7ejWA2sCfNSJgI/oI9F8UwCaUCqKxxG4FbhV+ApehGtQLij38MNx/L367cRLqGrTT7hG&#10;UyfJuYApPZ7HbMzVQV0V1rCUN9sS3R6It5LMeOx+P9h08jsHsadroxqVFfRlhCN1QhjpoOZeyiqO&#10;qzDbABzrx/TD2yPWwD5P4IZYklWfdaGWyMRI9tkVbKCQKbwtqE6DHpS6HRdRWKzUj7U0QvONPiJd&#10;zpotDaOvsPO1g31M+uvDyiIM9Fw60PkjrGGXLBPDOLO3p+nu/kQeRE+jzP2N9eaHYXUadNoFC/a7&#10;KskhYR8Zu8BhfkSfOOzyG3X9xDynlpCvOuiTM73hsDgEI11rtnTPpVgtEeVJ0mseHu0LM3uya7ZF&#10;0YPyXFm+NnO84uswG/Cf7KHQ4i34nyf6xZaYa+/LqeyjDwVF2GmuBhQ+Ed+dn2XfmAO1eVBvtOVm&#10;l854PdxhlzzlVzc+d4+8lmH8H5lSoLU8+wOlAAAAAElFTkSuQmCCUEsBAi0AFAAGAAgAAAAhALGC&#10;Z7YKAQAAEwIAABMAAAAAAAAAAAAAAAAAAAAAAFtDb250ZW50X1R5cGVzXS54bWxQSwECLQAUAAYA&#10;CAAAACEAOP0h/9YAAACUAQAACwAAAAAAAAAAAAAAAAA7AQAAX3JlbHMvLnJlbHNQSwECLQAUAAYA&#10;CAAAACEAUoWBd+IKAAB5LwAADgAAAAAAAAAAAAAAAAA6AgAAZHJzL2Uyb0RvYy54bWxQSwECLQAU&#10;AAYACAAAACEALmzwAMUAAAClAQAAGQAAAAAAAAAAAAAAAABIDQAAZHJzL19yZWxzL2Uyb0RvYy54&#10;bWwucmVsc1BLAQItABQABgAIAAAAIQAbXr2L2QAAAAUBAAAPAAAAAAAAAAAAAAAAAEQOAABkcnMv&#10;ZG93bnJldi54bWxQSwECLQAKAAAAAAAAACEABJo5yaLRAACi0QAAFAAAAAAAAAAAAAAAAABKDwAA&#10;ZHJzL21lZGlhL2ltYWdlMS5wbmdQSwECLQAKAAAAAAAAACEA87LvxVMXAABTFwAAFAAAAAAAAAAA&#10;AAAAAAAe4QAAZHJzL21lZGlhL2ltYWdlMi5wbmdQSwUGAAAAAAcABwC+AQAAo/gAAAAA&#10;">
                      <v:group id="Stempel" o:spid="_x0000_s1027" alt="Tildelingssegl" style="position:absolute;width:18923;height:18923" coordsize="18954,19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<v:shape id="Seglfigur" o:spid="_x0000_s1028" alt="Tildelingsseglets figur" style="position:absolute;top:95;width:18923;height:18923;visibility:visible;mso-wrap-style:square;v-text-anchor:top" coordsize="3366,3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WfWxAAAANsAAAAPAAAAZHJzL2Rvd25yZXYueG1sRE/fa8Iw&#10;EH4X9j+EG+xlaDrHZFSjOEXYmCCrgj4ezdlWm0tNonb//TIQfLuP7+eNJq2pxYWcrywreOklIIhz&#10;qysuFGzWi+47CB+QNdaWScEveZiMHzojTLW98g9dslCIGMI+RQVlCE0qpc9LMuh7tiGO3N46gyFC&#10;V0jt8BrDTS37STKQBiuODSU2NCspP2Zno2D+9nw47/Zf29dv9zFf6MPq1F9KpZ4e2+kQRKA23MU3&#10;96eO8wfw/0s8QI7/AAAA//8DAFBLAQItABQABgAIAAAAIQDb4fbL7gAAAIUBAAATAAAAAAAAAAAA&#10;AAAAAAAAAABbQ29udGVudF9UeXBlc10ueG1sUEsBAi0AFAAGAAgAAAAhAFr0LFu/AAAAFQEAAAsA&#10;AAAAAAAAAAAAAAAAHwEAAF9yZWxzLy5yZWxzUEsBAi0AFAAGAAgAAAAhABFJZ9bEAAAA2wAAAA8A&#10;AAAAAAAAAAAAAAAABwIAAGRycy9kb3ducmV2LnhtbFBLBQYAAAAAAwADALcAAAD4AgAAAAA=&#10;" path="m1674,214l1888,r160,267l2297,107r89,285l2671,303r,302l2974,588r-71,302l3206,944r-143,267l3330,1353r-196,232l3366,1781r-249,160l3277,2190r-285,107l3099,2564r-303,36l2832,2903r-303,-54l2493,3152,2208,3027r-107,267l1870,3116r-196,232l1496,3116r-232,178l1140,3027,872,3152,819,2849r-285,54l552,2600,249,2564,356,2297,71,2190,249,1941,,1781,231,1585,18,1353,302,1211,160,944,445,890,374,588r303,17l694,303r285,89l1051,107r267,160l1460,r214,214xe" fillcolor="#653a95 [3208]" stroked="f">
                          <v:path arrowok="t" o:connecttype="custom" o:connectlocs="941090,120953;1061397,0;1151346,150909;1291329,60477;1341363,221560;1501584,171257;1501584,341948;1671925,332339;1632010,503031;1802351,533552;1721959,684461;1872061,764720;1761874,895847;1892300,1006627;1752317,1097059;1842266,1237795;1682044,1298272;1742198,1449181;1571857,1469528;1592096,1640785;1421755,1610264;1401516,1781520;1241295,1710870;1181142,1861779;1051278,1761173;941090,1892300;841022,1761173;710596,1861779;640886,1710870;490222,1781520;460426,1610264;300204,1640785;310324,1469528;139983,1449181;200136,1298272;39915,1237795;139983,1097059;0,1006627;129864,895847;10119,764720;169779,684461;89949,533552;250170,503031;210256,332339;380596,341948;390153,171257;550375,221560;590852,60477;740954,150909;820784,0;941090,120953" o:connectangles="0,0,0,0,0,0,0,0,0,0,0,0,0,0,0,0,0,0,0,0,0,0,0,0,0,0,0,0,0,0,0,0,0,0,0,0,0,0,0,0,0,0,0,0,0,0,0,0,0,0,0"/>
                          <o:lock v:ext="edit" aspectratio="t"/>
                        </v:shape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Seglstruktur" o:spid="_x0000_s1029" type="#_x0000_t75" alt="Diplomstempelstruktur" style="position:absolute;width:18954;height:18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75jwAAAANsAAAAPAAAAZHJzL2Rvd25yZXYueG1sRE/dasIw&#10;FL4f+A7hCN5pMkHdOqNIUVREYboHODRnbVlzUppo69sbQdjd+fh+z3zZ2UrcqPGlYw3vIwWCOHOm&#10;5FzDz2Uz/ADhA7LByjFpuJOH5aL3NsfEuJa/6XYOuYgh7BPUUIRQJ1L6rCCLfuRq4sj9usZiiLDJ&#10;pWmwjeG2kmOlptJiybGhwJrSgrK/89Vq2NJlfTrO1P2wn+QBP1Xa1j7VetDvVl8gAnXhX/xy70yc&#10;P4PnL/EAuXgAAAD//wMAUEsBAi0AFAAGAAgAAAAhANvh9svuAAAAhQEAABMAAAAAAAAAAAAAAAAA&#10;AAAAAFtDb250ZW50X1R5cGVzXS54bWxQSwECLQAUAAYACAAAACEAWvQsW78AAAAVAQAACwAAAAAA&#10;AAAAAAAAAAAfAQAAX3JlbHMvLnJlbHNQSwECLQAUAAYACAAAACEAWhO+Y8AAAADbAAAADwAAAAAA&#10;AAAAAAAAAAAHAgAAZHJzL2Rvd25yZXYueG1sUEsFBgAAAAADAAMAtwAAAPQCAAAAAA==&#10;">
                          <v:imagedata r:id="rId10" o:title="Diplomstempelstruktur" croptop="-2164f" cropleft="19433f" cropright="-949f"/>
                          <v:path arrowok="t"/>
                        </v:shape>
                      </v:group>
                      <v:shape id="Stjerneikon" o:spid="_x0000_s1030" type="#_x0000_t75" alt="Stjerneikon" style="position:absolute;left:3810;top:4143;width:11239;height:10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HeswwAAANsAAAAPAAAAZHJzL2Rvd25yZXYueG1sRI9Bb8Iw&#10;DIXvk/YfIk/iNpIxiaFCQAxpGhw4UPgBVmPaisapmqwUfj0+IO1m6z2/93mxGnyjeupiHdjCx9iA&#10;Ii6Cq7m0cDr+vM9AxYTssAlMFm4UYbV8fVlg5sKVD9TnqVQSwjFDC1VKbaZ1LCryGMehJRbtHDqP&#10;Sdau1K7Dq4T7Rk+MmWqPNUtDhS1tKiou+Z+30O9z+vz+MvnJMN0LKnfD77G1dvQ2rOegEg3p3/y8&#10;3jrBF1j5RQbQywcAAAD//wMAUEsBAi0AFAAGAAgAAAAhANvh9svuAAAAhQEAABMAAAAAAAAAAAAA&#10;AAAAAAAAAFtDb250ZW50X1R5cGVzXS54bWxQSwECLQAUAAYACAAAACEAWvQsW78AAAAVAQAACwAA&#10;AAAAAAAAAAAAAAAfAQAAX3JlbHMvLnJlbHNQSwECLQAUAAYACAAAACEAUoR3rMMAAADbAAAADwAA&#10;AAAAAAAAAAAAAAAHAgAAZHJzL2Rvd25yZXYueG1sUEsFBgAAAAADAAMAtwAAAPcCAAAAAA==&#10;">
                        <v:imagedata r:id="rId11" o:title="Stjerneik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549" w:type="dxa"/>
            <w:tcMar>
              <w:left w:w="922" w:type="dxa"/>
            </w:tcMar>
          </w:tcPr>
          <w:tbl>
            <w:tblPr>
              <w:tblW w:w="5000" w:type="pct"/>
              <w:jc w:val="right"/>
              <w:tblBorders>
                <w:bottom w:val="single" w:sz="8" w:space="0" w:color="A18F8F" w:themeColor="text2" w:themeTint="99"/>
                <w:insideH w:val="single" w:sz="8" w:space="0" w:color="A18F8F" w:themeColor="text2" w:themeTint="99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Dato og signatur"/>
            </w:tblPr>
            <w:tblGrid>
              <w:gridCol w:w="2629"/>
              <w:gridCol w:w="6750"/>
            </w:tblGrid>
            <w:tr w:rsidR="008B62B2" w:rsidRPr="008B62B2" w:rsidTr="00A3264F">
              <w:trPr>
                <w:trHeight w:val="1584"/>
                <w:jc w:val="right"/>
              </w:trPr>
              <w:tc>
                <w:tcPr>
                  <w:tcW w:w="2412" w:type="dxa"/>
                  <w:vAlign w:val="bottom"/>
                </w:tcPr>
                <w:p w:rsidR="008B62B2" w:rsidRPr="008B62B2" w:rsidRDefault="00763D0D" w:rsidP="00763D0D">
                  <w:pPr>
                    <w:pStyle w:val="Overskrift3"/>
                  </w:pPr>
                  <w:r>
                    <w:t>Provided by:</w:t>
                  </w:r>
                </w:p>
              </w:tc>
              <w:tc>
                <w:tcPr>
                  <w:tcW w:w="6192" w:type="dxa"/>
                  <w:vAlign w:val="bottom"/>
                </w:tcPr>
                <w:p w:rsidR="008B62B2" w:rsidRPr="008B62B2" w:rsidRDefault="00763D0D" w:rsidP="00763D0D">
                  <w:pPr>
                    <w:pStyle w:val="Overskrift4"/>
                  </w:pPr>
                  <w:proofErr w:type="spellStart"/>
                  <w:r>
                    <w:t>Teachername</w:t>
                  </w:r>
                  <w:proofErr w:type="spellEnd"/>
                </w:p>
              </w:tc>
            </w:tr>
            <w:tr w:rsidR="008B62B2" w:rsidRPr="008B62B2" w:rsidTr="008B62B2">
              <w:trPr>
                <w:trHeight w:val="1150"/>
                <w:jc w:val="right"/>
              </w:trPr>
              <w:tc>
                <w:tcPr>
                  <w:tcW w:w="2412" w:type="dxa"/>
                  <w:vAlign w:val="bottom"/>
                </w:tcPr>
                <w:p w:rsidR="008B62B2" w:rsidRPr="008B62B2" w:rsidRDefault="00763D0D" w:rsidP="00763D0D">
                  <w:pPr>
                    <w:pStyle w:val="Overskrift3"/>
                  </w:pPr>
                  <w:r>
                    <w:t>Date:</w:t>
                  </w:r>
                </w:p>
              </w:tc>
              <w:tc>
                <w:tcPr>
                  <w:tcW w:w="6192" w:type="dxa"/>
                  <w:vAlign w:val="bottom"/>
                </w:tcPr>
                <w:p w:rsidR="008B62B2" w:rsidRPr="008B62B2" w:rsidRDefault="00763D0D" w:rsidP="00763D0D">
                  <w:pPr>
                    <w:pStyle w:val="Overskrift4"/>
                  </w:pPr>
                  <w:r>
                    <w:t>D</w:t>
                  </w:r>
                </w:p>
              </w:tc>
            </w:tr>
          </w:tbl>
          <w:p w:rsidR="008B62B2" w:rsidRDefault="008B62B2">
            <w:pPr>
              <w:spacing w:after="0" w:line="240" w:lineRule="auto"/>
            </w:pPr>
          </w:p>
        </w:tc>
      </w:tr>
    </w:tbl>
    <w:p w:rsidR="00982BCF" w:rsidRDefault="00982BCF" w:rsidP="00DD1D5B">
      <w:pPr>
        <w:pStyle w:val="Ingenafstand"/>
      </w:pPr>
    </w:p>
    <w:sectPr w:rsidR="00982BCF" w:rsidSect="00790CE9">
      <w:headerReference w:type="default" r:id="rId12"/>
      <w:footerReference w:type="default" r:id="rId13"/>
      <w:headerReference w:type="first" r:id="rId14"/>
      <w:pgSz w:w="16838" w:h="11906" w:orient="landscape" w:code="9"/>
      <w:pgMar w:top="2304" w:right="1584" w:bottom="1152" w:left="1584" w:header="1080" w:footer="108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3D0D" w:rsidRDefault="00763D0D">
      <w:pPr>
        <w:spacing w:after="0" w:line="240" w:lineRule="auto"/>
      </w:pPr>
      <w:r>
        <w:separator/>
      </w:r>
    </w:p>
  </w:endnote>
  <w:endnote w:type="continuationSeparator" w:id="0">
    <w:p w:rsidR="00763D0D" w:rsidRDefault="00763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lantagenet Cherokee">
    <w:altName w:val="Plantagenet Cherokee"/>
    <w:charset w:val="00"/>
    <w:family w:val="roman"/>
    <w:pitch w:val="variable"/>
    <w:sig w:usb0="00000003" w:usb1="00000000" w:usb2="00001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65155357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65C30" w:rsidRDefault="00F65C30" w:rsidP="00F65C30">
        <w:pPr>
          <w:pStyle w:val="Sidefod"/>
        </w:pPr>
        <w:r>
          <w:rPr>
            <w:lang w:bidi="da-DK"/>
          </w:rPr>
          <w:fldChar w:fldCharType="begin"/>
        </w:r>
        <w:r>
          <w:rPr>
            <w:lang w:bidi="da-DK"/>
          </w:rPr>
          <w:instrText xml:space="preserve"> PAGE   \* MERGEFORMAT </w:instrText>
        </w:r>
        <w:r>
          <w:rPr>
            <w:lang w:bidi="da-DK"/>
          </w:rPr>
          <w:fldChar w:fldCharType="separate"/>
        </w:r>
        <w:r w:rsidR="00763D0D">
          <w:rPr>
            <w:noProof/>
            <w:lang w:bidi="da-DK"/>
          </w:rPr>
          <w:t>2</w:t>
        </w:r>
        <w:r>
          <w:rPr>
            <w:noProof/>
            <w:lang w:bidi="da-DK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3D0D" w:rsidRDefault="00763D0D">
      <w:pPr>
        <w:spacing w:after="0" w:line="240" w:lineRule="auto"/>
      </w:pPr>
      <w:r>
        <w:separator/>
      </w:r>
    </w:p>
  </w:footnote>
  <w:footnote w:type="continuationSeparator" w:id="0">
    <w:p w:rsidR="00763D0D" w:rsidRDefault="00763D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7E74" w:rsidRDefault="00982BCF">
    <w:pPr>
      <w:pStyle w:val="Sidehoved"/>
    </w:pPr>
    <w:r>
      <w:rPr>
        <w:noProof/>
        <w:lang w:eastAsia="da-DK"/>
      </w:rPr>
      <mc:AlternateContent>
        <mc:Choice Requires="wpg">
          <w:drawing>
            <wp:anchor distT="0" distB="0" distL="114300" distR="114300" simplePos="0" relativeHeight="251658240" behindDoc="1" locked="1" layoutInCell="1" allowOverlap="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9871200" cy="6867144"/>
              <wp:effectExtent l="0" t="0" r="0" b="0"/>
              <wp:wrapNone/>
              <wp:docPr id="2" name="Gruppe 2" descr="To rektangulære rammer, der er sammenflettet i hjørnerne, med stjernestråler, der går fra midten ud mod kantern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871200" cy="6867144"/>
                        <a:chOff x="0" y="0"/>
                        <a:chExt cx="9198610" cy="6866890"/>
                      </a:xfrm>
                    </wpg:grpSpPr>
                    <pic:pic xmlns:pic="http://schemas.openxmlformats.org/drawingml/2006/picture">
                      <pic:nvPicPr>
                        <pic:cNvPr id="3" name="Stråler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8610" cy="685736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" name="Rektangulær kant"/>
                      <wps:cNvSpPr>
                        <a:spLocks noChangeAspect="1"/>
                      </wps:cNvSpPr>
                      <wps:spPr>
                        <a:xfrm>
                          <a:off x="180304" y="167425"/>
                          <a:ext cx="8833104" cy="6537960"/>
                        </a:xfrm>
                        <a:prstGeom prst="rect">
                          <a:avLst/>
                        </a:prstGeom>
                        <a:noFill/>
                        <a:ln w="82550">
                          <a:solidFill>
                            <a:schemeClr val="accent5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24" name="Sort kant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2879" y="0"/>
                          <a:ext cx="9179560" cy="686689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87B7A5C" id="Gruppe 2" o:spid="_x0000_s1026" alt="To rektangulære rammer, der er sammenflettet i hjørnerne, med stjernestråler, der går fra midten ud mod kanterne" style="position:absolute;margin-left:0;margin-top:0;width:777.25pt;height:540.7pt;z-index:-251658240;mso-position-horizontal:center;mso-position-horizontal-relative:page;mso-position-vertical:center;mso-position-vertical-relative:page;mso-width-relative:margin;mso-height-relative:margin" coordsize="91986,68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FCx6wQAAKUNAAAOAAAAZHJzL2Uyb0RvYy54bWzUV9tuGzcQfS/QfyD2&#10;OY52Zd0ROVDlxAhgJIadIs80l6tlzCVZkrLsFP2c9Bv67h/rIbkrWbabJgEKNIa84vAynDkzc2b1&#10;4uVNI8k1t05oNc+K53lGuGK6FGo1z359//pgkhHnqSqp1IrPs1vuspdHP//0YmNmvK9rLUtuCZQo&#10;N9uYeVZ7b2a9nmM1b6h7rg1XWKy0baiHaFe90tINtDey18/zUW+jbWmsZtw5zB6nxewo6q8qzvy7&#10;qnLcEznPYJuPTxufl+HZO3pBZytLTS1Yawb9DisaKhQu3ao6pp6StRWPVDWCWe105Z8z3fR0VQnG&#10;ow/wpsgfeHNi9dpEX1azzcpsYQK0D3D6brXs7fWZJaKcZ/2MKNogRCd2bQwnkEvuGLB6r4nlVwji&#10;ai3v/rScWNo03D7DuiX4uCCqSnLvAbQg9ce7v6zi+DwjDS8R/49BcN7efZbdudXdZ0sqS0kjSs8V&#10;WZek0SW5osqHzSEwG7Oawb4Tay7MmW0nVkkKWN9UtgnfQJHcxJDebkPKbzxhmJxOxgXyJCMMa6PJ&#10;aFwMBinorEZmPDrH6lfdyWI6GRW7k6PJNKZLr7u4F+zbmmMEm+G/jRFGj2L077mMU35tedYqab5K&#10;R0Pt1docIJ0M9eJSSOFvY2kgcYJR6vpMsDObhF24D7twX7RhCaiE/WFLOkCDQ6eaXTmi9LJG/PnC&#10;GZQUCj3s7u1vj+LebZdSmNdCyhCkMG79Qko9SN8noEmlcazZGrnlU61bLuGiVq4WxmXEznhzyZG6&#10;9k1ZIMLgGY/8NVYoH4sRSXDqfLg9pEMsx9/7k0WeT/u/HCyH+fJgkI9fHSymg/HBOH81HuSDSbEs&#10;ln+E08VgtnYc7lN5bERrOmYfGf9k7bUslao6skMALBrSfUfTMBWQCTaiPrhndRhWAO0cQKcz24WI&#10;8A7UAL9DZYQTX1UL+xk9HB+OhjGOu+PGOn/CdUPCAMDChogkvYa1yZpuSxv/ZEC0DPaEogWRuy7U&#10;kL4Or0DjT1HgRU0NhwlB7S55Ee3EVef3eClyR/Cn3RtII+JqvpTDe5uD8A+IFpP8MB9kBDRSjMaD&#10;fkQuJVbgmcnk8LAI65Fnhofj6WifLVBM34ItnSkdSgfu0JlUZIMr+sNhHqPhtBRlV1ixVfKltOSa&#10;oslRxlAvXVz3djYC1EqkaKArD39t8KVCLHeux5G/lTxdfc4r9Ae42E93h8788LoiLdW05MmK4T31&#10;WwNj4ksFhUFzyvFWd6vgad0p79r94SiPjX1rWAvKlw5vT8SbtfLbw41Q2j7lmfSJ5GBp2t+BlKAJ&#10;KF3q8hbd02qUChqFM+y1QJBPqfNn1OI9ApN4N/Lv8KikRgx1O8pIre2np+bDfpQMVjOywXvJPHO/&#10;rWloCvKNQjFN0cCg1kdhMBz3Idj7K5f3V9S6WWpkBQoG1sVh2O9lN6ysbj6g9hbhVixRxXD3PGPe&#10;dsLSQ8YSXsIYXyziOHWbU3Vh0KNS8EJ6v7/5QK1pycODdN/qroDp7AGHpL0hHkov1l5XIhLMDtcW&#10;b5BJakyglx+nu0764ILEURfa+i037bfMH6nDpvL/X7XUxDUdjcG0yDCdif9Ray36k/E09oF48a4F&#10;TIvxdAjW7141H70wfmMLiD31YXuNL534LRA9bX+3hB8b9+VYOLtfV0d/Aw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wQUAAYACAAAACEAkollet0AAAAHAQAADwAAAGRycy9kb3ducmV2&#10;LnhtbEyPQWvCQBCF74X+h2UK3uom1RRJsxGR1pMUqoXS25gdk2B2NmTXJP57117qZXjDG977JluO&#10;phE9da62rCCeRiCIC6trLhV87z+eFyCcR9bYWCYFF3KwzB8fMky1HfiL+p0vRQhhl6KCyvs2ldIV&#10;FRl0U9sSB+9oO4M+rF0pdYdDCDeNfImiV2mw5tBQYUvriorT7mwUbAYcVrP4vd+ejuvL7z75/NnG&#10;pNTkaVy9gfA0+v9juOEHdMgD08GeWTvRKAiP+L9585JknoA4BBUt4jnIPJP3/PkVAAD//wMAUEsD&#10;BAoAAAAAAAAAIQAAHiQGiPgHAIj4BwAUAAAAZHJzL21lZGlhL2ltYWdlMS5wbmeJUE5HDQoaCgAA&#10;AA1JSERSAAALrAAACLMIBgAAAAR/PrUAAAABc1JHQgCuzhzpAAAABGdBTUEAALGPC/xhBQAAAAlw&#10;SFlzAAAuIwAALiMBeKU/dgAA/6VJREFUeF7snY1ZHLmysKd7hs/LLjBNBmwGEIGHCBZnYDKwI7Ad&#10;Ad4IIAOcgTkRmBOBuRHQ/Nisl5nur+S19/gH6J+R1CXp5Xn87L0HdanqrRqmVSqVshE/EIBAbwLn&#10;FxdP8yw77C2AByEAAQhAoBeBrM1TWatRbSQxJkwC5cpksrO6unoWpvpoDYG4CFzc3DzNFwvemx24&#10;Nalvuzx3QBCRsRCo5vMnGxsbb2KxBzviIHB1dfUsG48P4rAGKyCQFIHXa7/++jwpizE2CALXHz/W&#10;QSiKkmEQqKow9LSgJR+c9hAn4/Hv5FPb82IkBFwTOD8/L8aTyXuZp3A9F/IjIFA3f+M1j4iAAyZA&#10;AAIQUEBA/t6+LjY2yC0p8AUq6CPAbq8+n6BRQAQ2p9OjcZ7viMplQGqjKgQgAIGgCbQqzKNYPWgf&#10;W1K++Pv29tiSLMRAAAJLEpiurh7VdX22pBge/4aA+T5s9Z0YOjVTpP71X+i2oL9TAvlk8tjpBAiH&#10;QA8Ck8nktMdjPAIBCAxMQN5bLwZWgekh8BOBy8vLPbBAwCqBhNZayayflw2Qun5FsfqyEHkeAnYJ&#10;5OOx2eMo7EpFWrQEzN5ow/5oEvnkaB2MYRCAQCAEyqqu9ylWD8RbqDkIAQrWB8HOpDERWFtbO5Wi&#10;9V3ZyDiNyS5sgQAEIKCRQKtECsXqGl03iE5Zlm1fXF29HGRyJoUABH4iUE8mr8CyPIFkNtopUl8+&#10;WBKTIB1LZomZjLkQgAAEIOCIQL1YkOd1xBax/QlwOK8/O55sQSCR9dfX9XSrHHMLbJENKefz+evI&#10;bMIcCARNwOxtyB4HuY6gvTiQ8i2K1vkuHMg3TAsBCMRNQBp3mfpB0/w2bkOxDgLLEaBgfTl+PA2B&#10;zwRM0XpdVaZo/QQkEIAABCDghkBj8qRF5wA3miFVMwGJmxdybSZJXc1OQrdkCHzpsn6ajMEWDU1m&#10;Uz2hDn8WwwNRXwjI52TbXJUNEAhoIvDXX3/xvafJIegCgZYEVlZWypZDGQYBbwQ4nOcNddoTJbQm&#10;S+YweNuIlu7qm5ubfP+15cU4CDgmYPY0zN6G42kQHzOBFs29GvddY+aDbRCAAAQsEzD1glVV7Zj6&#10;QcuiEQeB6AjwDhKdSzFoaAJlWR5mef50aD2YHwIQgEBMBBpfWFokXmLigS2dCZSL+fx3Nl06c+MB&#10;CFgncH5zM5ssFm+tC45UYOP3Xyx2m6IIfiBggUA1nz/Z2Nh4Y0EUIiBgjcD1x49SY8gPBCAQEoHb&#10;T59k+UjRXkg+i13Xm5ubrUVdv4/dTuxTSqCqlCpmV62UX9ikuOZsY339d7tEkQYBCPQlYA7jjycT&#10;871f9JXBcxD4l0Dd/A3XPAKeEIAABCDwEAH5O/q62Nh4DiUIQKAdAXaF23FiFARaEyiKYr+q6/3W&#10;DzAQAhCAAATuJdCq0w3F6kRQM4FCDpMdNg9jBAQg4JrA5urqidxMdOJ6ntDlt/r+C91Io38i187H&#10;4KpQbMgnk8eh6Iqe6RCoF4uzdKzFUgjEQYBi9Tj8GJkVs8jswZyQCCTSdT2ZdfgdsVdPJq9CCkl0&#10;hUDsBPLx+FhsLGK3E/s8EWixh5pM0xRPyJkGAhBIikBp6gMpVk/K5xhrgQAF6xYgIgICPxLYnE6P&#10;qsViV/73EjoQgAAEINCPQKsESYtES7/ZeSo2Anme711cXT2LzS7sgUCIBBYrK2yE3uO4JDbIEyl2&#10;CPGzGYPO0slkFoMd2BAXgTrLzuKyCGsgEDcBub75JG4LsS5EAvP5nEN5ITouRp0TOHScxLr8m9g0&#10;TQWmq6tHMYYrNkEgRAKyh/EyyzJyGyE6T7POLfZSW+3JarYR3SAAAQj4JiC3FI3zfNfUB/qemvkg&#10;EDoBCtZD9yD6qyUgnXhOzJfTSL6k1CqJYhCAAASUEmiVGGmRYFFqHmoNREDi6sX19fX2QNMzLQQg&#10;8IUAXdZ/DoUkNsQTKGzgQz48AfksbZurs4fXBA0g8D8CctNPCQ8IQAACEIDAMgSy8Xhvmed5FgLW&#10;CSRwEDmJdboEBk0FrH86EAiB3gQknzEzexi9BfAgBB4i0GJPtdXeLJQhAAEIQEDKAOsTaXiws7a2&#10;dgoOCECgOwEK1rsz4wkItCZgvpzMl5R8WfEl1ZoaAyEAgdQJtEqItEispM4R++8kUCyq6pBCNqID&#10;AsMTYEP0Hx9EvwGeQBHD8J8mNPiRwHg8nkEFAqoI1PV/VemDMhCAwIMEpKPlf0AEAU0Evhy8LzTp&#10;hC4Q+I5A5IeTY163V3X9xjQVIKIhAIHhCZg9i/Fkcjy8JmgQNQGzt9qwv9pqjzZqSBgHAQhA4GEC&#10;csvr62I63ZUmtiWsIACBfgQoWO/Hjacg0JqA+ZKSL6sduVbvqPVDDIQABCCQKIFWiRCK1RONDjtm&#10;S/HBthSy0aXEDk6kQKA3gc8bonWd7PtxzBven4Mi8oKF3oHPg14I5JPJYy8TMQkEIAABCEAAAhDw&#10;QECa4cw8TMMUEFieQOTrwK/r+Fb56+VpepHw/yaT514mYhIIQKCRQD4ev5VBReNABkDABgGK1m1Q&#10;RAYEIJAgATnwuV9sbPAOnaDvMdkuAQrW7fJEGgTuJVAUxb4U5fDFRYxAAAIQuIdAq2Q/xerEjw0C&#10;Wfbs8vJyz4YoZEAAAv0JTCaTV/2fDvNJCtXD9Btah0VAOpzMwtIYbWMnUC8Wp7HbiH0QiInAJM9P&#10;YrIHW8InUGfZH+FbgQVJEUjgpq0Y1vamM+Tq6upZUrGJsRBQSkD2Kg5Mox2l6qFWrAQoWo/Vs9gF&#10;AQi4IVCO83xnczo9ciMeqRBIiwAF62n5G2sHJjCdTl9Xo9ETUaMcWBWmhwAEIKCKQGOxeotr6lQZ&#10;hDL6CWTZoblmU7+iaAiBeAl83hhNpMt6DJvZ90ZiAsUI8X4K47RMPm/bfMfH6dtQrVpZWSEHFKrz&#10;0BsCEICAAgJ5ns8UqIEKEOhHIJGu6/3gDPpUubi9Ta6JwKDEmRwC9xD43FhHGuwACAKDEGhRtN64&#10;fzuI4kwKAQhAwB8BufXstFosfl9bWzv1NyszQSBuAhSsx+1frFNIYHNj442cvNoV1UqF6qESBCAA&#10;Ae8EGpMddFX37pNEJizkms3jRGzFTAioJRB7l/UkCtXVRheKpUxgPB7PUrYf29UROFOnEQpBAAL3&#10;EpBDlSfggYAWAtwOp8UT6LE0AQrXl0ZoVUBd/7m5uVlalYkwCECgM4Gbm5stKVY/7PwgD0DAJoEW&#10;e7CN+7g29UEWBCAAAUUE6qo6KqbTHd6dFTkFVaIgQMF6FG7EiNAImJNX5gSWOYkVmu7oCwEIQMAm&#10;gcYkR4tEiU19kJUWAblmc3ZxdfUyLauxFgK6CMTYZf1rkXrjd5wuV7TXJvJCg/YgGKmZQD6ZPNas&#10;H7qlReDzdx0/EIBAKATKUBRFzzQI8E6Thp+TsjLy9WQIh9ZlX/JsfX2dfGhSHzyM1Urg79tb01Cn&#10;0KofeiVEoMVebLS57oTcjKkQgEA3AlVd7xdFsd/tKUZDAAJtCFCw3oYSYyDggIA5gSWnsXbNiSwH&#10;4hEJAQhAQDWBVsn7FgkS1UaiXBAEJBZfXF9fbwehLEpCIFIC8/n8uZhWhm5eq++2UI38WlRg/ssP&#10;BAIgUI9GswDURMW0CAT/PZeWu7A2VQJVVZ2majt26yTAO41Ov6CVBQKRrzE15wfqyeSVBQ8iAgIQ&#10;WJKA3KJyIA11tpcUw+MQsEegxZ4sRev2cCMJAhBQTaAc5/nO5nR6pFpLlINAwATYbQ7YeagePgFT&#10;tP75RFZdkyAK351YAAEItCTQKqHRIjHScjqGQaCRwKKqjs/Pz4vGgQyAAAScEPh8lZ5cR+1EuAeh&#10;mjeilzY/8u53S/NBgFoC8rnc5rtdrXuSVIwi2CTdjtEBEsjyvAxQbVSOlMDNzc2WeaeJ1DzMgsD/&#10;CES87tSWLzC3Pk9XV48IPwhAYFgCUqy+N8qyZ8NqwewQuINAi73ZVnu8wIUABCAQKAHzvlwtFr+v&#10;ra2dBmoCakMgCAIUrAfhJpSMncB0On1prhOJ3U7sgwAEINAqkdEiIQJJCNgkIJ1MtrLJ5MCmTGRB&#10;AALdCEiX9dfyRNntqWFHa9t4tkoj4oIBq5wQpprAeDyeqVYQ5SAAAW8ETAI85n/eQKYwUV3/NwUz&#10;sTEYArzLBOMqFLVCIOJ1qJb8wWIyMTfc8QMBCAxIwBxIk2L1wwFVYGoIPEygxR5tq71eOEMAAhAI&#10;jEBdVUfFdLrzuckWPxCAgFMCFKw7xYtwCLQnYK4TMdeKyBN8+bXHxkgIQCAgAq0SGC0SIQGZjKoB&#10;EZCX4qcXFxdPA1IZVSEQFYGQuqxr2Wh2EgARFwg44YVQ1QTyyeSxagVRLikCeZ6fJmVwS2N9FZG3&#10;VCfYYXC06LqqIi9rESeiliMwr+s/lpPA0xAIlMDXdan5b2Q/Q+YTpADnZHN19SQypJgDgeAI/H17&#10;eyxKF8EpjsJpETB7tQ37ta32fNOihrUQgEDABEyD2aIoaDIbsA9RPSwC8a32w+KPthD4joC5VqRa&#10;Wdkx14yABgIQgEBMBFolLihWj8nlQdoi178ffO5wwg8EIDAIAe1d1ofcWHbqkIiLAZxyQ7h6AvVo&#10;NFOvJAomQ0DyPBcxGrtsoXSMTGK2aVl/h7ARMZlMyMnGHMSB2SbrD95lAvMZ6jogEOmh6iHyCysr&#10;KxTgOAhRREKgC4Hy6upQbnvd7vIMYyEwKAGK1gfFz+QQgIAXAqVpLGsazHqZjUkgAIHPBELIE+Mq&#10;CCRFQDocnEmng1359yYpwzEWAhCIlgDF6tG6NkbDii8dTmK0DZsgoJ7Aly7rr7QpOsRGshcGkW78&#10;e2HHJEEQkM/u9vn5eRGEsigZPYFJnp9pNrJvIbJmm9BNJ4E+sebTksViUfqcj7kgcB+B6+vrbfkd&#10;7zGECAS+Eoh0/eot31DXR6uy90hAQQACwxEwt7uaW16H04CZIdCTAEXrPcHxGAQgoJ2AaSRbLRa/&#10;m8ay2nVFPwjERoCC9dg8ij1REDDFOnLdyBPpCPc6CoMwAgIQSJZAY7F6i2vlkoWH4YMQMB1OLq6u&#10;Xg4yOZNCAAKj9fX115IkOtOAwtvGsW9jI93o942R+cIgMB6PZ2FoipYJEPD+3dalMDgB/pgYMIEu&#10;sbzsZgeblAEHSmSq11m2F5lJmAMBOwQiXc86zj+UcqPdczsOQAoEINCHgDmIZm537fMsz0BABQGK&#10;1lW4ASUgAAF7BKSB7FExne58bqTFDwQg4J3Asjlc7wozIQRSIlBsbDyv6ppr+lJyOrZCICICrYrV&#10;I7IXU+IhILH7QjqyzuKxCEsgEBaBejIZtMu6443i4ZwR6cb+cECZOQQC+WTyOAQ90TF+Ara6Nncp&#10;3I2fKhZC4G4CbT8ndzxdwhQCWgjIIV7eYbQ4Az10Eoh0feskH1HXf1KIozOM0SoNAubmt0VVHYq1&#10;RRoWY2W0BFoUrTfuC0cLB8MgAIGQCJgaPGkgSx1eSE5D1+gI8M4QnUsxKEYCpmguH4+PWczG6F1s&#10;gkCcBBpfMBoSG3FSwarACJSL+fx3NnQC8xrqRkPg8urqvdx4sOXToMbvLp/K2JzLbOTzA4FECcit&#10;Zafrv/66k6j5mK2MwPXHjxKS9//w11qZw1AnOQJVVZ1Ih/Xd5AzHYHUETGHbyqNH5+oUQyEIaCdQ&#10;Vdo17Kzfgy+PLaSZG+wkv0nnyBasGAIBVwTKq6tDWes9dSUfuRDwTqBu/nZqHuFdayaEAAQgYAiU&#10;4zzf5XY9ggECwxNgL2R4H6ABBBoJSLHcifnilOTSaeNgBkAAAhAYmEBjwR/F6gN7iOlbEijkmk7T&#10;+YQfCEBgAAK+u6w3fncNwGDpKSPtOLc0FwQkRUA+29um6CspozFWLYGmrs9qFUcxCCRCwBT1JWIq&#10;ZionMB6PZ8pVRD0I6CQQ4Rp42Y7rJrdCMw6d4YpWaRC4uLh4SrF6Gr5OysoWe7xR5tqTcjLGQiA+&#10;AqbWrlosfqdYPT7fYlGYBChYD9NvaJ0gAfPFWVeVKVo/SdB8TIYABAIh0JiEaJHICMRU1EyAQJ7n&#10;exdXV88SMBUTIaCOwHR19UjefZ2/9y67+asO3NcNerqqq3MNCg1HgKKv4dgz808ETmECAQjoJSDr&#10;v//Tqx2apUQgn0wep2QvtkLAOgEK1z8jNQexTG7FOl8EQgACrQhcX19vy/vlQXS5x1bWMyh6Ai32&#10;ehv3i6OHhIEQgIAWArLXeFRMp9w6pMUh6AEBIUDBOmEAgYAImE4I8kW6a75QA1IbVSEAgUQINCYf&#10;WiQwEkGFmQERkLh+YZLLAamMqhCIhsBiZeWVK2Oi2yyKcEPele+Rmx4Bir7S87lWi6uqKrXqhl4Q&#10;gIBslOT5GRwgoIFAvVjsadADHSAQPIEI18ldchmLyWQ/eB9iAAQCJWBuepP1n7m9tfhqQuP+WaC2&#10;onbCBFrs+RL3CccHpkNACYGqrveLouC9WIk/UAMCXwlQsE4sQCBAAuYL1XyxBqg6KkMAAhESaJUo&#10;b5G4iBANJsVBoFhIctkkmeMwBysgEA6BzdXVE9td1lt9Z4WDyFRW/fOPHwhA4F4C9Wg0Aw8ENBAw&#10;XS416IEOEIDAvQT4jBIcgxO4ubnZysbjrcEVQQEIxEQgwnVzU27D5FJMTiUmN2ILBEIiMJlMDrIs&#10;2/5RZ4p3Q/IiurYi0GLvl7hvRZJBEICAfQLlOM93NqfTI/uikQgBCCxLgJ3tZQnyPAQGImC+WKvR&#10;6IlMXw6kAtNCAAIQGLVKNLRIWIASApoJmOTyeDx+oVlHdINArARsdVlv2swNjl+EG+7B+QCFgyEg&#10;n/9tDp4F466oFZXuzf8XtYEYB4HwCZyFbwIWREBgFoENmAABnQQiXEffl5uX987nOp2AVhCIn8DF&#10;xcVTsdL8u/Mnuhxl/C7FwiYCLfaAW+0lN83D7yEAAQi0JCBNQ06rlZWdtbW105aPMAwCEPBMgIJ1&#10;z8CZDgI2CWxubLyRU2G7I7p02cSKLAhAoCWBVgmGFomKltMxDALDEsiyZ5eXl3vDKsHsEEiPwLJd&#10;1qPbBIpwgz29qMbiIQjIwbPZEPMyJwQgAAEIhENgdXX1LBxt0TRWAvO6/iNW27ALAmoIRLau/inv&#10;UddHFOeoiTYUSYzA9fX1thwYOWxjdqv9tTaCGAMBDQTMXnDDfjAxr8FR6ACB+AnITUNH8m9X9hbJ&#10;8cTvbiwMmAAF6wE7D9UhYAiYxFNVVTvmlBhEIAABCPgi0CqxQLG6L3cwjwcCnzd/suyQDq0eYDMF&#10;BH4g0KczGIXqhBEEIPAtgXwyeQwRCAxNQL7PTobWgfkhAIG7CSwWizPYQEADAVnHzDTogQ4QSILA&#10;18J1898Ifr7kQcrJZPIqAnMwAQLBETD7BrJff9xF8Vb7bF0EMhYCQxOgaH1oDzA/BNImUNfPi6LY&#10;39zcLNMGgfUQ0E8gjlW4fs5oCAGnBMwXbjGd7pjTYk4nQjgEIAABIdAqiUaxOrESEYFvYr6QDq2d&#10;ks4RYcAUCAxG4HNnMOkQ1kYBCtXbUGIMBNIjUFP8lZ7TsRgCEIBABwJyOPmsw3CGQsAJAdOVVQQX&#10;ToQjFAIQeJhAJF3XpbHVn9wYQrBDYBgCprO6vFNudZ09ulxmVwCMj48ARevx+RSLIKCfQFktFrvT&#10;6fS1flXREAIQMAQoWCcOIBARAXNaTIp5nkdkEqZAAALKCFCsrswhqOOUwF3JYkk6z66url46nRjh&#10;EIDATwSaOoRFt7kTyWY5oQwBLQTkb8Q2t6Ro8Ua6evz111+n6VqP5RDQTUAKjPh86nZREtrVWbaX&#10;hKEYCQHNBMJei5fz+fy1ZrzoBoFYCch+wTN5n1zqe7zV3lusALErPgIUrcfnUyyCgFICcmDztFpZ&#10;2ZEmrydKVUQtCEDgDgIUrBMWEIiMgDk1VtX1vphVRmYa5kAAAgMTaJUwo7P6wF5ielsEGuL9xZfO&#10;Z7amQw4EINBA4HOHsDu6rFOoTuhAAAJtCcgtKbO2YxkHARcEuI7WBVVkQsAOAdngvLAjCSkQ6E9A&#10;4vBx/6d5EgIQsEogwMJ1We88533TahQgDAKtCHzZJzhoNbhhUKs9OBsTIQMCPghQtO6DMnNAIGkC&#10;dVUdyb/dTbN/yA8EIBAUAQrWg3IXykKgHYHN6fRonOe7Mrps9wSjIAABCDxMoDFRZhIPFKsTRpEQ&#10;aIx3sbOqqmM6tUbicMwIhsCPXdbbfFaDMO7rRrj5Lz8QgIAzAvlkQhGYM7oIbktgsVictR3LOAhA&#10;wB8B+Wye+puNmSDwMwGTX5DOrDPYQAACyggEUrguB17O5KD/kTJ6qAOB6AmY72+zT2DT0Oiac9iE&#10;g6zwCFC0Hp7P0BgCoRCo6+dFUexzYDMUh6EnBL4nwI44EQGBSAmsra2dVovF7+YKlEhNxCwIQMAT&#10;gcaCQArVPXmCaVwT6JIMzrJsS4pnrXROcW0X8iEQCwHTZb0ejV53+ayqtj2QjW/VDFEOAh0IyN+P&#10;WYfhDIWAEwLyDnnmRDBCIQCBpQisrKyUSwngYQgsSYCbYJYEyOMQcE1A+fpd9gGfu0aAfAhA4GcC&#10;ctjs0OwTuGDTuC/nYlJkQsAFAYrWXVBFJgRSJlBKHdzudDp9nTIEbIdA6AQoWA/dg+gPgQcImNNk&#10;5goUcxUKoCAAAQj0IdCYFKNYvQ9WnlFIoDHW79b56cXFxVOF5qASBKIlsLi9fSXGlUEbqHyjO2i2&#10;KA+BBwjId/02t6MQIhCAAAQgcBeBv/766xQyEBiSADfBDEmfuSHQgYDC9bx0dz7Z2Nh408EKhkIA&#10;AhYIXF1dPZOC9T0Lou4V0XPPwqVKyIZAPwIUrffjxlMQgMB3BEyz1mplZUfq4E5AAwEIhE2AgvWw&#10;/Yf2EGgkYIrWzVUophtl42AGQAACEPiGQGMyjGJ14iUSAo2x/oCdkpQ+uLm52YoEBWZAQD2Bzwcy&#10;6/pP9YrepaDCje0gOaI0BJYgQPfSJeDxqBUC0n3vP1YEIQQCELBKgCukreJEWA8C9WKx1+MxHoEA&#10;BIYioGh9L7eEmIP9/EAAAh4JXF9fb8t0Xm5fjeamSY/+YSqlBFoUrS+zV6fUatSCAAQsETBNWk2z&#10;1k25idmSSMRAAAIDEqBgfUD4TA0BnwSKjY3nVV3v+5yTuSAAgXAJNCYFKFYP17lo/h2Bxlhv5lXc&#10;3t4eNw9jBAQgYIvAfD5/LbJKW/Kcy1G0ke3cViaAgHICdC9V7iDUgwAEIDAMgdNhpmVWCPxDwByC&#10;z8bjLXhAAAIBEhh4vS8H+o9WV1dPAiSHyhAIloC5uU2axL31bYCFfQzfKjMfBH4m0GJvmVgncCAA&#10;gZ8I1PVz06SVZgPEBgTiIUDBejy+xBIINBLYnE6Pxnm+IwPLxsEMgAAEkiXQmAxokVBIFh6GB0PA&#10;ZmcS6ZS5LVeAvgzGeBSFQOAEgumyPvDGdeBuRn0IOCEgm8ozJ4IRCoGWBBaLxWnLoQyDAAQ8Eaiq&#10;ijypJ9ZMcy8B3k8IDgiETmCg9f9kMqG7euixg/7BEZCb20zzmmI0wD5Z495dcDRROEkCLT47xHqS&#10;kYHRELiLQFktFrvT6fQ1eCAAgbgIULAelz+xBgKNBNbW1k6rlZUd6bxw2jiYARCAQHIEGpMALRIJ&#10;yUHD4OAINMZ5P4teSHeVWb9HeQoCEOhKwHRZl/fZs67PeRk/0Ea1F9uYBAKBE5B3gG3TDS1wM1A/&#10;YAIrKytlwOqjOgSiJJDnOTnSKD0bjlHzuv4jHG3RFAIQeJCAx3yA5EReSXd1nXkRwgQCkRIwTWuy&#10;PJ/9a57ZL/O8Z+ZobyNSj2GWWgItPjfEulrvoRgEvBAw9Wymrk0aWJ14mZBJIAABrwQoWPeKm8kg&#10;oIPApiSx6qralX9vdGiEFhCAgAYCjYv/FgkEDXagAwQeItAY50vgk65GxxTBLQGQRyHQgYDpsq6u&#10;k5jHjekOqBgKAQj8QEC6oc2AAoEBCZwNODdTQwACdxCQTdALwEBgSAKSp+DdZEgHMDcEXBBwnx8o&#10;zUF+F6ojEwIQuJvA+c3NTIrTX9z5W897ZzZvj8XfEBiMQIvPjcv9vMHsZmIIQKCRgNSxHZl6NlPX&#10;1jiYARCAQJAEKFgP0m0oDYHlCZgin6Ionpgv++WlIQECEAidQOOiv0XiIHQG6B83AU9J3EK68x3G&#10;TRLrIKCHgHQSO1LRZd39RrQe6GgCgQgI5JPJ4wjMwIRACdAFM1DHoXbUBGQNdxK1gRinmsD19fW2&#10;KFioVhLlIACB/gQc5QtMd3Wzx9dfMZ6EAAS6EDBNaiaLxfGDzwywh9a4r9fFSMZCYAgCLT43xPkQ&#10;jmFOCAxIoK6fSx3bPu+6A/qAqSHggQAF6x4gMwUENBMwX/ZVXe9r1hHdIAABtwQaF/stEgZuNUQ6&#10;BJYj0Bjjy4n/7mkpdtiTq0GfWRSJKAhA4AECg3ZZd7TxjMMhAAG3BGq6mLoFjHQIQAACEIAABFoT&#10;qLNsr/VgBkIAAuESsJg/MAf319fXX4cLA80hEB4BuanNFKsXjZqbvTTP+2k+9z4a7WcABPoQaPGZ&#10;Ic77gOUZCARHoKwWi93pdMp7bnCuQ2EIdCdAwXp3ZjwBgegIbE6nR+bLXwwrozMOgyAAgQcJNC7y&#10;WyQKQAwBzQQaY9y28v8kpV986ZJmWzryIACBHwgM0mXd4kYzDoUABPwTkG/qbdMdzf/MzAiBfwhU&#10;VXUCCwhAQA8BeZ/kM6nHHclpIoWn3PySnNcxOGkCFvIJgx7cT9p5GJ8qAWlO8zLL81kn+z3vq3m6&#10;XbYTAgZDoBOBFp8Z73t9nQxgMAQgsAwBWRefVisrO9JVnfzMMiB5FgIBEaBgPSBnoSoEXBIwX/7j&#10;PN81LwMu50E2BCCgh0Dj4r5FgkCPNWgCgZ8JNMa4bWj/+8wUcnvJIcVwtgEjDwJ3E5D31+de2FjY&#10;WPaiJ5NAAAKNBKQ72qxxEAMgAAEIQAACEICAQwImZyC3tPFO4pAxoiGglkDP/II5+GgO7qu1C8Ug&#10;EBmB85ubmWlO08usAfbXvO+H9ALDQxC4h0CLzwwxTvRAID4CdVW9kX+7m6urZ/FZh0UQgMB9BChY&#10;JzYgAIF/CaytrZ2alwEp+jkBCwQgEC+BVt0WWiQG4iWEZaETaBXjto384TOTZdn2eGWlXzLbtm7I&#10;g0DkBDY2Nt4471ZrNpP5gQAEoiGQTyZ0M43Gm+EZIsWJp+FpjcYQiJOA83fIOLFhlSUCHKCzBBIx&#10;EAiZQMfC9ZWVlVchm4vuEAiJgDlYNlksjpfS+Z/bWJcS0fVhv7N11Y7xEGgg0OIzQ4wTRRCIiEBd&#10;vyqK4ok0Vy0jsgpTIACBFgTYdW8BiSEQSImAeRkoptNdKVw/SslubIVAKgRaLeQ9J9BSYY+dfgi0&#10;inGbqjyQQBNdnl1eXu7ZnA5ZEIDA3QScbdp23DzGPxCAQBgE6tFoFoamaBkjAWkScBGjXdgEAQhA&#10;AALdCHCArhsvRkMgagItcg/yDvlGuqufRM0B4yCgiIAcLDPF6oUVlTzvuXnfI7ECCSEQ+IZAw2eG&#10;GCdaIBA8gbIajZ5Mp9OXwVuCARCAQC8CFKz3wsZDEIifgJxk2x/V9fP4LcVCCKRDoNUC3nPiLB36&#10;WOqDQKsYt6lIi89LlueHphuLzWmRBQEI/EzAbNpa7ZDZYrMYP0AAAuESkHeGbb6fw/Vf6JpLh/Wz&#10;0G1AfwjEQkBuxvpPLLZgR3gE6sViLzyt0RgCEHBK4IFcxGQyYb/OKXyEQ+B/BC6vrw8krz+zyqTF&#10;XoLN+Qa5hdamAciCAEXrxAAEoiQghzBPx3m+uyk3J0dpIEZBAAKtCFCw3goTgyCQJgE50fbanGwT&#10;68s0CWA1BOIh0KqQ13PCLB66WKKBQKsYt6lo+89L8aUbi83ZkQUBCNxBwEqXdQrViS0IJENAvp9n&#10;yRiLodoInGlTCH0gkCoBOfBIzjNV5w9s983NzVY2Hm8NrAbTQwACWgmY3MT3P6/loD7vkFr9hV5R&#10;ETA3ppqbU50Y9cBtrU7mE6He901cGYLcNAlQtJ6m37E6WgJ1Vb2Rf7tra2un0RqJYRCAQCsCFKy3&#10;wsQgCKRLwJxsMyfcpNs6ybB0wwDLAyfQKiHVvvg2cBqoHxuBQTqFdPy8mG4sV1dXL2Njjz0Q0EZg&#10;qS7rFKprcyf6QMA5gXwyeex8EiaAAAQgAAHVBKRb7alqBVEuZgKzmI3DNghAwAKB/+Upytvb21cW&#10;JCICAhBoIPD5QJncmOocVMf9hWX1abVHuOwkPA8BVwQoWndFFrkQ8Eugrl8VRfFkc3Oz9Dsxs0EA&#10;AhoJULCu0SvoBAFlBMwJN+k4tGOuZ1GmGupAAAINBFolojwnx3AaBGwRaBXftiYzcpbpgJJlL66v&#10;r7dtqoMsCEDgZwLSZX2/ExcK1TvhYjAEYiJQj0azmOzBlnAImANW4WiLphCIm8BisSjjthDrtBKY&#10;1/UfWnVDLwhAQBeBOsv+pLBHl0/QJl4Ct/P5sVhXeLHQ876c970ULxCZJBkCFK0n42oMjZJAWY1G&#10;T6bT6csorcMoCECgFwHeTXth4yEIpEugLMtDOV3+NF0CWA6BcAi0+pL3nBQLhx6aaifQKr5tGmHh&#10;syIHv84W8/kOm0w2HYMsCPxMQG40OMyy7OH31Z+v1wYlBCCQIIHbT5/ka5muLgm6fnCTP378KGcm&#10;+IEABIYm8Ouvv3pfWg5tM/PrICDfA+eiSfFVG9nA5wcCEIDATwTqxeJsfX39d9BAAALuCVxeXx/I&#10;i+Ez9zP9MEPtf2nof0bvVJkwVgINnxdiO1bHY1eoBExD1Ml4vG8apIZqA3pDAAJuCNBh3Q1XpEIg&#10;WgJyTcv+SK5ridZADINAJARa7bhaKMCNBBdmBEagVXzbtMnSZ0UKaLfkyvkDm6ohCwIQ+JmAfM7u&#10;f1elozohAwEIfENgPB7PAAKBgQiwUTMQeKaFwDcESmhAYAgCX25fK76d22zUfftvCL2YEwIQ0Efg&#10;wfyGPnXRCALBEri8vNwbpFjdEFvmVteexL3vr/TUk8cg8BMBOq0TFBAIhkBdVW/k3y7F6sG4DEUh&#10;4JUABetecTMZBOIgYK5rqep6X6wp47AIKyAQF4FWySZLBbhxkcMa7QRMbLeKb1uGuEgWS9fni5ub&#10;p7ZURA4EIPAzgdXV1TPp3HD03W8oVCdUIACBOwjkk8ljwEBgCAJVVZFPGQI8c0LgGwLyOTwFCASG&#10;ICCH2fea5qV4vYkQv4dA/ASkS+yp5De+z23EbzYWQsA7gZubmy25WfzQ+8Q/Tuh5z87rPsvgcFEg&#10;KgIUrUflToyJlIA0QJVGqE+42TRS/2IWBCwQoGDdAkREQCBFApvT6dE4z3fF9jJF+7EZAloJtEoy&#10;eU58aWWFXmERaBXbNk1y+DnJF4sDkwi3qS6yIACB7wl814XMFKvzAwEIQOAbAt8Ugc0AA4EhCMjB&#10;qrMh5mVOCEDgfwTyPCenSUAMQkAK1v/oMjHd17vQYiwE4iEwybLn8ViDJRDQS+B2Pj8W7QoVGjrc&#10;k7jLPu97Liogo0QUBChaj8KNGBElgbIajZ6YBqhRWodREICANQLs3FtDiSAIpEfAXN9SLRa/y0br&#10;aXrWYzEE9BFolVzynPDSRwmNQiTQKrZtGub+c1J8SYTb1BpZEIDANwQ+d1nPslcjitWJCwhA4AuB&#10;ezqVbp+fnxdAgoBvAlIo+3++52Q+CEDgewKSz/wvTCDgm8CX947tZeal+/oy9HgWAmEQkFtATiSv&#10;cRKGtmgJgXAJXF5fH8hBsqW+l61b7+LW1weU9H6rrXVgCEyWAEXryboew3USMDVjpuHp5sbGG50a&#10;ohUEIKCJAAXrmryBLhAIkIC5xqWuql35dxSg+qgMgWgItCrodV+EGw1PDNFDoFVs21LXYzLYJMKv&#10;rq5e2lIdORCAwM8E5n///Vr+1xI2EIBAmgTadiMdj8ezNAlhNQQgAIG0CUgxIO+JaYfAINbbfu9o&#10;+74ziLFMCgEI9CawMh7v936YByEAgVYELm5unsrew7NWg4cY5Hk/z+s+zBA8mTNOAhStx+lXrAqO&#10;gNSKvTE1Y6bhaXDKozAEIDAIAQrWB8HOpBCIi4ApWi+KYr8ejV7HZRnWQCAMAq0SSZ6TW2GQQ0vN&#10;BLx39hjiM5JlL85vbmaa/YBuEAiZwOeDlXX9Z8g2oDsEINCNQJ+Oo5PJ5HG3WRgNgeUJSIf1k+Wl&#10;IGH09cAp/x21ZkHY/EtA/v6fggMCvgnI4fU/XM7Z513IpT7IhgAEuhOoF4sjc2tc9yd5AgIQaEvg&#10;+vp6O18sDtqOH2yc5z2LVnuNg8FgYgjcQ4CidUIDAsMSqOtXUiv2xOzHDasIs0MAAiERoGA9JG+h&#10;KwSUEyg2Np5XdU3nB+V+Qr24CDQmkDx2jI6LLNYMSaAxrm0r5znx+636k8Xi+MuV4LatQh4EICAE&#10;6LJOGEAgbgKWuorO4qaEdRBQQsBFUbkS04JSw7YfgjL+J2XPwlYf7QMl4O29w9J7UqCYURsCwRIo&#10;5/P582C1R3EIBEDA5OJlL/tQVC0CUPefg6kef/zO5tEwpoqbAEXrcfsX67QSKKvR6Ml0On2pVUH0&#10;ggAE9BKgYF2vb9AMAkES2JxOj8Z5viPKl0EagNIQCIhAY+LIcyIrIHSoqphAY1zb1n34z0mRTyYm&#10;Qc4PBCDggABd1h1ARSQEBibgoHPoNofHBnZqgtP/9ddfp0GavUyxc5AGo3QjgYBjgu61jd5lgGUC&#10;Nzc3W+PxeMuy2NbiHLxDtZ6bgRCAQDsC5pY4ulO2Y8UoCPQlILfsHMiNJ9t9nx/kOc+Nqbzv0QwC&#10;lUmjI0DRenQuxSC9BOSd9VRqwnY3Nzbe6NUSzSAAAc0EKFjX7B10g0CgBNbW1k6rlZUd86ISqAmo&#10;DQH1BBoTRsMX4apniIL6CDTGtU2VPSd5H1I9z7K9q6urZzbNQxYEIPA/Auu//fZSrtQ+gwkEIBAu&#10;AdcFVlI8NguXDpqHSEBNIVLXYuMQYaOzXgJd489inmPBu6HeuIhYM+mavKfFPLqva/EEekDgfwRM&#10;3uLLLXFggQAEHBG4uLl5Kh3LnzoS716sxffhJmXNXo3X/Zomhfg9BNoQoGi9DSXGQGApAnVVvZF/&#10;u6YmbClBPAwBCCRNgIL1pN2P8RBwR2BzdfXMvKhI0fqJu1mQDIE0CTQmiTwmrdL0AFbbJuA9+anx&#10;M5JlL66vr7dts0UeBCDwDwHpnvQKFhCAQDgEfBdRyd+Ix+HQQdNYCDgrmO1SBBwLTOxIh0Db+G4g&#10;Il01z9KBhqVaCMgBObXvG64PB2rxAXpAQDMBk7dQc6hRMyh0g0BPAib3ni8WBz0f1/OY572Nxv1I&#10;PWTQBAL/EKBonUiAgDMC9Wj0uiiKJ7yzOkOMYAgkQ4CC9WRcjaEQ8E/AvKgU0+muFK4f+Z+dGSEQ&#10;J4HG5JDnZFWclLHKJ4HGmLatjN7PSFHV9eH5+Xlh22TkQQACo9Hq6uoRXdaJBAjoJjBwodRMNx20&#10;i5FA54JZS4W6MbLEJgj8RKDh81Ln+RnUIDAAgSDeNwZ+JxvALUwJgeEJmHyFyVsMrwkaQCBOAibn&#10;bnLvYl0cuXfPexze93DiDEOs8kmAonWftJkrDQKlfI/uFxsbz9MwFyshAAHXBChYd00Y+RCAwEhO&#10;2e2bFxhQQAACyxFoTAp5TlItZw1PQ2CAKyWVf0akaGl7vLLygtiAAATcEKDLuhuuSIXAMgQUFURt&#10;c2hsGU/y7NIE2hSjLz0JAiAAga8E8rr+P2hAwCeBm5ubmcxX+JzTxlyK3tVsmIMMCKglIPkK9s/U&#10;egfFYiAgn7EDk3uPwZZ/bfi6hvRkVOP+pCc9mAYCrQlQtN4aFQMh8CCBuj4b5/nu5nR6BCkIQAAC&#10;tghQsG6LJHIgAIEHCZgXmGqx2JVBJaggAIHuBBqTQcoLcbtbzBOxE2iMaZsAPCdvl1FduDy7vLzc&#10;W0YGz0IAAncToMs6kQEBHQS0Fj6Nx+OZDkJokQoBKZj4z+erqlnLpeJy7FREIKfDuiJvpKFKVVXB&#10;v2d8+w7HxmIacYuVfgjI34cTyVec+JmNWSCQHoGLm5unsuZ6Gq3lHteTZk/H675OtE7DMG8EKFr3&#10;hpqJ4iRQ1/WJvKvurK2tncZpIVZBAAJDESCvNBR55oVAggQ2NzdPzOk7ebHhhSZB/2NyfwKNCSCP&#10;Can+VvAkBP5HoDGmbcIK8POR5fkhXV5tBgGyIPA/AnQtIxogMAwBrUXq39KQvw+Ph6HDrBCAAAQg&#10;MACBswHmZMqECcghpT9iMz+E97vYmGNPnATks/Q8TsuwCgLDE7i+vt7OF4uD4TVxrIHnPRCv+zuO&#10;0SE+AQIUrSfgZEx0QaAejV4X0+mu1HiVLuQjEwIQSJsABetp+x/rIeCdgDl9V1cVReveyTNhqAQa&#10;Ez+eE1GhckRvHQS8d+AI9/NRSJfXYx1eQwsIxEXAdC0z3cvisgprIKCPQKAdOGf6SKJRzAQWo9Fp&#10;zPZhGwQ0E/jrl1/4/Gl2UGS6fTmQvh2ZWd+ZQ/F6zN7FNpcE6sXiiI6VLgkjO2UC5vu3qmuTYy+S&#10;4OB5L6Rx7zIJ6BgZDAGK1oNxFYqqIFDK9+d+sbHBoUoV7kAJCMRJgIL1OP2KVRBQTcCcwpPTeDtS&#10;uH6kWlGUg8DABBoTPp4TUAPjYPrACTTGs237Av98SJf12dXV1UvbWJAHAQiMRivj8Ss4QAAC9glE&#10;UKi0zQ0n9uMCifcTWMnzEj4QgMAwBDazjM/fMOiTnFUOpM9SMjyCd8KU3IWtwxIo5ZYn8hPD+oDZ&#10;IyaQTyaHcsPJVsQm/mya2RPxuC/ifc8nKWdirHUCFK1bR4rACAnU9dk4z3c3p9OjCK3DJAhAQBEB&#10;CtYVOQNVIJAagaIo9kd1zcm81ByPva0INCZ6PCadWinMIAg8QKAxnm3S85yUtan6T7Ky7IW5ttTp&#10;HAiHQIIE6LKeoNMx2RmB2AqSUisocxYYCG5L4KztQMZBAAIWCdT1qUVpiIJAIwEplvujcVCkA2J7&#10;V4zUTZg1EIG6rv+U/ATvgwPxZ9q4CUgjmGd5lu3FbeUD1nncP/S695OsQzHcGgGK1q2hRFB8BOTd&#10;1NxOvMPtP/H5FosgoJEABesavYJOEEiIwHQ6fV2NRk/E5DIhszEVAg8SaEzweEw24SoILEugMZ6X&#10;neDb5yP8bJhrS+n2ajNIkAWBfwjQZZ1IgEB/AjEXHkmHw8f9yfAkBLoRoECpGy9GQ8AWAclDkoO0&#10;BRM5bQnM2g6MeVzM75Ax+w3bnBEo53///dqZdARDIGECnxvAZNlBwgj+Md3jXonZA/K6D5S8cwGw&#10;FAGK1pfCx8NxEqhHo9fFdLq7ublJviROF2MVBNQRoGBdnUtQCALpEdjc2HhjrpaRbutn6VmPxRD4&#10;nkBjUsdjkgnfQGBZAo3xvOwE3z4f6WfDXFsqxXMk2G3GCrIgIARMl3VJwr0BBgQg0I5AQgVGs3ZE&#10;GAUBCEAAAqESkO+001B1R+/wCNzc3GzJDS5b4WnuVuOE3i3dgkR6sATGWfacgqBg3YfiigmYxi+m&#10;AYxiFf2q5nnPxOt+kF+SzBYbAYrWY/Mo9vQnUMr35n6xsfG8vwiehAAEINCdAAXr3ZnxBAQg4ICA&#10;uVrGXDEjV82waeSALyLDIEAyJww/oWUzAe8dNTwnXpsJWB6RZU8vbm6eWpaKOAgkT2AiG8TJQwAA&#10;BB4gkGgh0TY3m/Cx8ElANoVOfM7HXBCAwEj6ZdQXcICALwLz+XzP11yhzpPoO2eo7kJvCwTqxeJM&#10;DtEfWRCFCAhA4AcC+WRyaBrAAOYbAmbvxOP+CfucRF8wBChaD8ZVKOqIgDQTNU1FN6dT3ksdIUYs&#10;BCBwPwEK1okOCEBADQHTUaKuql35x0uRGq+giC8CrZI4HpNKvuxmnvgItIplW2Z7TrbaUruPnHyx&#10;ODCd2fo8yzMQgMDdBGSD+Ew2innvJEAg8A0BCoZGI+mCOiMoIAABCEAgXgILOqzH61yFlsl7xWOF&#10;aqlViXdRta5BMYsE5OAUh+ct8kQUBL4SuLq6epZn2R5E7iHgcX/R6x4RDofAMgQoWl+GHs8GTEDe&#10;R09MM1HTVDRgM1AdAhAImAAF6wE7D9UhECMBU7ReFMW+tDt6FaN92ASBuwi0St54TCbhJQj0JdAq&#10;lvsK//G59D4Txe18znWmtuIHORD4QmAymfDOSTQkT4DCoO9DQP4uUFiW/KfCHwD5/LEx5A83M0Hg&#10;M4GVPC9BAQGPBGYe54pqKt5Ro3InxnwhIIVBJxsbG28AAgEI2CVwfX29LV3ED+xKjVCaxz0Vr3tF&#10;EboKkzwSoGjdI2ym0kCgHo1eF9PprqnL0qAPOkAAAmkSoGA9Tb9jNQTUE5hOpy/laux9UZQXJfXe&#10;QsFlCLRK2nhMIi1jC8+mTaBVLNtClOhnQq4z3ZZOMS9tYUQOBCAwGtFlnShImcDXIqCUGdxj+wwm&#10;EPBFQDoaXfiai3kgAIF/CPz1yy+nsICADwJyS5p5pyh8zBX7HBSvx+7hdOxbGY85NJ+Ou7HUE4Hz&#10;8/NC9pNp9NKWt8e9Fa97Rm3tZxwE7iJA0TpxkQaB0tRfFRsb3PaThr+xEgKqCVCwrto9KAeBtAls&#10;TqdH4zzfFQpl2iSwPlYCrZI1HpNHsXLGLvcEWsWyLTVS/0xk2Yvzfza9+YEABCwRmM/nJkHH+6Yl&#10;nojRTYBin1b+2TYb3q1GMggCSxKo+P5ZkiCPQ6A7gc0s472vOzae6EFAOimzdu/BrekR3mebCPF7&#10;rQTqxeJIDs2faNUPvSAQKoHxeHwsjV62QtV/EL3NHounfRazd+R1/2gQoEwaBQGK1qNwI0bcQ6Cu&#10;z0zdlam/ghEEIAABDQQoWNfgBXSAAATuJbC2tnZaLRa/S9exUzBBICYCrRI0nhJGMXHFFv8EWsWy&#10;LbX4THwmOVksjimksxVUyIHAaGSuPpR3zT9hAYFYCVDU092zsuE96/4UT0CgO4FJnpPr6I6NJyDQ&#10;m4B0Ezvp/TAPQqAjASme+6PjIwzvSIAbgzoCY/igBCaTCd3VB/UAk8dIwNxGmuU56/e+zvW43+J1&#10;H6kvD56DAEXrxECEBGTv60QOU++YuqsIzcMkCEAgUAIUrAfqONSGQEoEPhcRVdWu/HuTkt3YmjgB&#10;j4mixEljfk8CXjtjeOz40ROH78eKfDI59D0p80EgZgLzv/9+LfaVMduIbWkRoEh9OX9LMcnj5STw&#10;NAQgAAEIQAACKRP4csh8O2UGPm3n3dcnbebqQ0AKhV5Jd/WzPs/yDAQgcDeBz7eQym2k8FmSgMe9&#10;SIrWl/QVj/shQNG6H87M4oVAPRq9LqbTXVNv5WVCJoEABCDQkgAF6y1BMQwCEBiWgHmJKoriiXmp&#10;GlYTZofA8gQakzIeE0TLW4OEFAk0xrBNKHwe7qSZZ9medJB5ZhM1siCQMgG6rKfs/Xhsp1DHqi9n&#10;VqUhDAL3EJDCpRPgQAAC/ghkdf0ff7MxU8oEuK1lOO/zTjwce2a+l0D55ZA8iCAAAUsEzMEwcwup&#10;JXGI8bgH43VvCc9CoC8Bitb7kuM5RQTkhrn9YmPjuSKVUAUCEIDAvwQoWCcYIACBoAiYlyrzchWU&#10;0igLgW8INCZjPCaGcAwE+hBojOE+Qu97hs/DwzSz7OD6+nrbJnJkQSBlAnRZT9n74dpOQY4z321/&#10;6YzqbAIEQwACEIAABCAQL4Esy/6I17pwLONdORxfxaxpvVi8oqtlzB7GtiEIyMEwU6xeDDF3tHN6&#10;3IvxuscUrcMwzDkBitadI2YCZwTKcZ7vbE6nR85mQDAEIACBJQlQsL4kQB6HAAT8EzAvV+YlS2Yu&#10;/c/OjBDoT6AxCeMxIdTfCp5MmUBjDNuEw+ehFU05xHVIQV0rVAyCQCOBz13WZSO5cSADIKCAwNfi&#10;GwWqRKsCnVGjda0+w+r6VJ9SaASBOAnkeX4Sp2VYpZDATKFOSatE8XrS7h/MeMkxnK2vr78eTAEm&#10;hkCEBOTW0ZdZnvM968K3Zk/G076M2Wvyut/kghcy4ydA0Xr8Po7MwlpyjNVi8fva2hq5xsh8izkQ&#10;iI0ABeuxeRR7IJAIAfOSVa2s7JiXrkRMxszACTQmXjwlgQLHiPoDEmiMYZu68XloTVO6tm2PV1Ze&#10;tH6AgRCAwIMEzEay2VAGEwQ0EqDIxq9XJpPJY78zMluqBCoO46fqeuyGAAQiJXBzc7MlB9+2IjUv&#10;CrM4/BmFG4MwQvavngehKEpCIBAC5zc3MymoJhfu2l8e92e87ju55ob8OAlQtB6nXyO0qq6qo2I6&#10;3eFmnwidi0kQiJAABesROhWTIJAKgc3V1TN58dqVpN9JKjZjZ5gEGhMuHpM/YRJE66EJNMawLQU9&#10;dvCwpbIGOeKfZ5eXl3sadEEHCMRAQIpU6bIegyMjsYEi9UEdORt0diZPhoB8zstkjMVQCAxMYHV1&#10;lRziwD5IYfr5fM76PBBH864diKMCVbOqqpONjY03gaqP2hBQR8DcMjpZLI7VKRarQh73Lb3tP8Xq&#10;K+xyT4CidfeMmWEpAnIb935RFPtLCeFhCEAAAh4JULDuETZTQQAC9gmYE4JyUnDXnBi0Lx2JEFie&#10;QGOixWPSZ3lrkJAaAa/XMvJZWCq85BrUQ9PFbSkhPAwBCHwmIIVMR3RZJxiGJkDXx6E98Hn+bbMh&#10;rkITlIiagBzC/2/UBmIcBLQQqOtSiyroETcB6a7OLS0Bupji9QCdplzllfGYw/DKfYR6YRGQ71dT&#10;rM4a3afbPO7ZNO6l+rSbuSBwFwGK1okLnQTKcZ7vbE6nRzrVQysIQAACdxOgYJ3IgAAEoiBgTgya&#10;k4NRGIMR0RBoTLB4TPZEAxVDvBFojF+bmvBZsEGzuL29PbQhCBkQgMBoRJd1omAIAhTJDEH94Tll&#10;Q3ymTys0ggAEIACBPgSq0ei0z3M8A4EeBHh/6AFN0yMcHtXkjTB1qUejN9zqEabv0Fongcvr6wNp&#10;2ML36xDu8bh343VPagiWzBk9AWI4eherMlAaYJxWi8Xva2tr5DpUeQZlIACBNgQoWG9DiTEQgEAQ&#10;BMzJQXkp2xVlyyAURsmoCTQuSj0meaIGjXFOCDTGr81Z+SxYo2mS9ldXVy+tCUQQBBIm8LnLOkVN&#10;CUeAP9MpUvfHus9McniFDql9wPFMJwJ5np90eoDBEIBALwLynUu+sBc5HupCQG4+m8n4osszjNVL&#10;gHd1vb7Rrtkky55r1xH9IBAKgcvLyz3Zr3gWir5R6mn2cDzt43jdm4rSWRjllICnz4FTGxAeBYG6&#10;qo6K6XRnc3OTPEcUHsUICKRHgIL19HyOxRCImoC8lJ3ItTe7o7o+i9pQjFNNoDGhwoJWtf9SV64x&#10;fm0C4rNgk+Y/srLsxfX19bZ9wUiEQHoE2GBOz+c+LaZro0/aS801W+ppHoYABCAAATUEpPvYf9Uo&#10;gyLREqiqineHSL3L+3ukjnVj1ms5BH/mRjRSIZAWATkItiVNWrhVVIvbPe3neN2j0sIWPcIh0PA5&#10;IH7DcWWomlZ1vV8UxX6o+qM3BCAAAUOAgnXiAAIQiI6AufZGNgd2zDU40RmHQeoJNC5EPSV01INC&#10;QZUEGuPXltYeO3LYUjkkOZKsOD4/Py9C0hldIaCRgLm+W94pTzTqhk5hEqBDY5B+2+Y7NUi/BaX0&#10;X7/8Qu4iKI+hbKgEKjqsh+q6oPTOsuyPoBRG2c4EeKfvjCy1B8rbT59epWY09kLAFYHb+fxYZJPn&#10;dgW4j1xPe5xmr8rbflUfDjyTNgGK1tP2/3DWl9K4c2dzOj0aTgVmhgAEIGCHAAXrdjgiBQIQUEbA&#10;XH9jrsEx1+EoUw11IibQmDzxlMiJGDGmOSTQGL+25uZzYIvkvXJkg3wrn0zoPOOcNBOkQGBlPGaj&#10;OQVHO7aRboyOATsWPx6PZ46nQHziBDazrEwcAeZDwAuBSZ6fepmISZIl8OWQ23ayABI0nOL1BJ3e&#10;YLI0UfrT7E1BBgIQWJ7A5fX1geS5+V5dHqV9CR73eLztW9mnhMTYCVC0HruHVdlnGnVWi8XvpnGn&#10;KsVQBgIQgEBPAhSs9wTHYxCAQBgEPl+HU9fPw9AWLUMm0Jg08ZjACZkjuvsn4LVTBZ8Dbw7Os2zv&#10;4ubmqbcJmQgCkRKgy3qkjvVgFsUrHiB7mmIymTz2NBXTpEygrsuUzcd2CPggsMhzPmc+QCc8B4fc&#10;Ena+mM4h1bT9b6yvF4uz9d9+ewkJCEBgeQKXl5d7sm/xbHlJSHBGwONeT+P+qzMjEQyBBgIUrRMi&#10;HgiYBp2mUSeHIj3AZgoIQMAbAQrWvaFmIghAYCgC0+n0tVz7+0TmL4fSgXnjJtCYLPGYuImbNNbZ&#10;JtAYuzYn5HNgk2YrWflicXBzc7PVajCDIACBewnIopnDj8RHawIUqrRGFdLAWUjKomuYBCRncRqm&#10;5mgNgXAIrD16xOcsHHcFqWk2mfwxMrkP8h9B+s+W0hxctUUyPDly0JUb2sJzGxorJGDy2Vmec3uo&#10;Qt/8pJLHdx6ve1khsEdHPQQoWtfjiwg1qep6/3ODTn4gAAEIREaAgvXIHIo5EIDA3QQ2NzbejPN8&#10;V35bwggCNgk0Jkk8Jmxs2oWs+Ak0xq5NBHwObNLsIqu4nc+PuzzAWAhA4GcC5ppF6ZR2BBsI3EeA&#10;opToY2P7/Py8iN5KDIQABCAQMwFuMYjZu5psm/2rzNfCdQrYNfnHuy4cZvWOfLAJq6o6kRvayBsM&#10;5gEmjonAl3w2a/BQnOrxXcfrnlYo/NFTBwGK1nX4IS4tSqlt2tmcTnm/jMuvWAMBCHwhQME6oQAB&#10;CCRDwBQbVYvF73VdnyZjNIY6JdCYHKFI1yl/hPcn0Bi7/UX//CSfA5s0O8vKsmz78vr6oPODPAAB&#10;CHxHgE5pBMRdBChASScuxuPxLB1rsXQIAlld/2eIeZkTAqkQ4BaDVDw9nJ3Xnz5tj7Ns614NKGAf&#10;zjkKZuaAqwInOFZhZTymu7pjxohPg4DJY5t8dhrWRmalp30gr3tbkbkIcxwToGjdMeB0xJtaJlPT&#10;ZGqb0rEaSyEAgdQIULCemsexFwKJE9jc3CzrqtqVf0eJo8D8JQk0JkU8JWeWNIPHEyTQGLu2mHjs&#10;rGFL5VjliM+fnd/czGK1D7sg4IOAdEo7o8u6D9L656DYRL+PXGgoh1Yeu5CLTAhAAAIQ8EOgHo3O&#10;/MzELKkSqOfzbmvubwvYU4WWqN0ceo3P8V+6q5/EZxkWQcAvgYubm6cmj+13VmazSsDTvqi3PS6r&#10;cBCWBAGK1pNws0sjTQ1TMZ3umJoml/MgGwIQgMDQBChYH9oDzA8BCHgnYF7wiqLYH9U1XS+8049j&#10;wsZkiKekTBw0scIngcbYtaUMnwFbJK3JmSwWx+fn54U1gQiCQIIE6LKeoNO/MZnCksT8/3MX1Fli&#10;BDDXM4HFaHTqeUqmg0BSBPK6/r+kDMZY7wSku3r/w210X/fuLw0TchBWgxfs6CDd1fftSEIKBNIl&#10;cH19vZ0vFtwSGkMIeNobMntd3va7YvALNvgjQNG6P9aRzVTV9f7nGiZ+IAABCCRAgIL1BJyMiRCA&#10;wN0EptPpS/PiJ78tYQSBtgQaEyCekjFt9WUcBL4SaIxdW6j4DNgiaVtOkU8mh7aFIg8CKREwXdbF&#10;3tcp2Zy6rRSRJBYBD3U6lSvJz+u6SIwI5noksJLn5CU88maq9AjkeW7e4/iBgDsCWbZnTTjd162h&#10;DEUQh2ND8dTPepqb2L7kCsI1As0hMDAB02RF9mpN3po198C+sDa9xz0ib/te1uAgKAkCFK0n4WaL&#10;RpbjPN/ZnE6PLMpEFAQgAAHVBChYV+0elIMABFwTMC9+8gK4K/OUrudCfvgEGhMfHpMw4dPEAp8E&#10;GmPXljJ8BmyRdCInlw30q6urZ06EIxQCiRC4/fTJ3NDDe2Pk/qZgJHIHfzWvYzfTX/76ay8RMpg5&#10;AIEFBesDUGfKxAicJWYv5nokcHNzM3M2Xcf3FWd6INgLAdYhXjDbnKScz+fPbQpEFgRSJCA3Gh5k&#10;ckg8RdujttnjXpG3/a+oHYZx1glQtG4daYwC67o+rVZWdtbW1k5jtA+bIAABCNxHgIJ1YgMCEEie&#10;gHkBNC+C5oUweRgAgAAEoiLg9VpEjwnIqJzk25gsOzBXrPqelvkgEAuBzc3NUt4Z/4zFHuz4HwG6&#10;qScSDUt0LJ3X9eNEKGHmAATWHj0iHzEAd6ZMisBZUtZirFcCsj74w9uES7zLeNORiZYmwNpkaYRe&#10;BJjcgMkReJmMSSAQKYGLm5unoyx7Gql5mPX1vcUDCYrWPUBmiu4EKFrvziyhJ+qqOpJ/u5v/3OzL&#10;DwQgAIGkCFCwnpS7MRYCELiPgHkRNC+E8u8NlCBwF4HGZAfFugSOMgKNMWtTX+LfJk3nsswVq+aq&#10;VecTMQEEIiUw//vv12JaGal5yZlFF8PIXW63K+ksclqYBwEIQCBaAqtsAEfrWyWGDfOOYPc9RwlK&#10;1PiRAOsVnTFRLxZnX3IDOhVEKwgEQMA0VckXi4MAVEXFZQl42j/yuie2LBOeT4cARevp+LqLpXX9&#10;vCiKfQ4/doHGWAhAICYCFKzH5E1sgQAEliJgXgjlxfBJPRq9XkoQD0dHoDHJ4SnZEh1YDHJGoDFm&#10;bc5M/Nuk6UWWuWJ1vLLywstkTAKBCAnQZT0Op1L4EYcf77TCUefRcZZt3dzcbEVMDtMGJiCHCk8G&#10;VoHpIRAlgUVdn0VpGEapIHBe14V0ht1WoYyjdyAVtqHEiK7ruoJgMpm8osBIl0/QJiwCppmKaaoi&#10;WhdhaY62vQl42kfyujfWGwYPJkeAovXkXP6AwWW1WOxOp9PXQIEABCCQMgEK1lP2PrZDAAJ3Eig2&#10;Np5LomQfPBAwBBqTG56SLHgDAm0JNMZsW0FN4zxe59ikCr/vTkDi5Nnl5eVe9yd5AgIQMATosh5m&#10;HFDkEabfWmntr0Br1kofBkEAAhCAgBoCsvY5U6MMikRH4Je//tK5rvb3bhSdT0MwiMO3w3pJGh6d&#10;ys0dR8NqwewQCJuAHPo4ME1VwrYC7TsT8LSf6m2PrDMAHkiaAEXrSbvfGF/X9Wm1srIjhx5PkocB&#10;AAhAIHkCFKwnHwIAgAAE7iKwOZ0ejfN8R35XQihdAo1JDU/JlXQ9gOVdCTTGbFeB940n9m2RHFRO&#10;lueHdIod1AVMHjAB00lNui0/D9iEpFSnoCNSdw9QiDWv68eR0sQsBQTkb9WpAjVQAQLREeCzFZ1L&#10;VRkUxLvBt+9M5HNUxc+yyrDOWZZgv+cn5AL6geMpCHwhcHFz81RuJ3kKkEQJeHoX8bZXlqgbMbsn&#10;AU/x31M7HnNIoK6qI/m3u7m6euZwGkRDAAIQCIYABevBuApFIQAB3wTW1tZOpWh915x29D038w1P&#10;oDGZwaJyeCehwXcEGmPWFi9i3xZJDXKK29tbc/UqPxCAQA8CpqNavViQYOzBztcjFHD4Iu1pHh3F&#10;VjNP1jJNggQk93CRoNmYDAHnBPhsOUec+gThvRsMcOgv9SBxbT83Sbkm/D/5VVWdSC7gxN+MzASB&#10;uAhcX19v54vFQVxWYU1nAp72mLztmXUGwAMQuJsAMRtpZNT186Io9k0TpEgtxCwIQAACnQlQsN4Z&#10;GQ9AAAIpETBF6+a0o2xukYRMyPGNC0JPyZSEkGPqkgQaY3ZJ+f8+TuzbIqlGjnRZn11dXb1UoxCK&#10;QCAwAnKF8avAVI5eXYo1InOxsoIquVlhi9tJIosxReZU3PCmyBuoEhOBBbcXxOROVbZcf/q0bd4N&#10;VCnVVRll71pd1Wf8zwQ4tOs2KoQvN625RYz0iAmcn58XVV2b5ilFxGZiWlsCnvaazN6Zt/2ztrYz&#10;Lm0CDbFPvEYVHmW1WOxOp9PXUVmFMRCAAAQsEKBg3QJEREAAAnETMKcdi+l011zVE7elWGcINC4E&#10;PSVR8AYE2hJojNm2gprGEftNhML9fZa9MN1twjUAzSEwHAG6rA/H/seZKczQ44ulNdFfODVb2kYE&#10;QOAOApM8PwUMBCBgn8BKnpf2pSIRAqNRPZ/H9U6g/x2MsOtAgPVRB1gth8oNa0emwVHL4QyDAAR+&#10;IJBPJodZlm0DBgL/Evj67uEBibd9NA+2MEUEBChaj8CJD5sgzTBPq5WVHakzOoneWAyEAAQg0IMA&#10;Bes9oPEIBCCQJgFzVY+c/t9P0/o0rG5MWFCwm0YgBGRlY8zasoXYt0VSrRz5fjs2XW7UKohiEFBM&#10;gC7rwzqHQoxh+VubPaACqXldP7ZmN4IgAAEIQMA5gb9++eXU+SRMkCQB6a4e7ztBQO9mSQZfB6NZ&#10;L3WA9fDQkrW/NZYISpCA3PD5LM+yvQRNx+Q2BDztP3nbT2tjM2MgQNF6tDFgmmDKv93N1dWzaI3E&#10;MAhAAAJLEuC9bEmAPA4BCKRH4Pzyck8SvVxbF5nrG78QPSVMIsOKOQ4JNMasrbmJfVsk1cuRovU3&#10;0/X1J+oVRUEIKCRweX39Ns/zmULVolWJ0/cRuDbQd4xFXZ+t//rr7xF4ABMUEvh4c1MrVAuVIBA0&#10;gV9XV70tn4MGhfKdCST5N7vma6pzoCh8oFKok3aVpEvmq/XffnupXU/0g4BGAuZmT/n2eKdRN3RS&#10;RsDTewZvM8r8nro6DXFPvAYWIHX9fDqdvg5Ma9SFAAQg4J0Ae7zekTMhBCAQOoHNjY034zzfHUmh&#10;Qui2oP8/BBp3LgMtpsG/cRIw8doYszZM93gdow11kbE8AdPl5uLm5unykpAAgfQIrIzHr9Kz2r/F&#10;X7sDksjwz97ajBF065Ruqls3Nzdb1pggCAIQgAAE3BGQa7jdCUdyygTkXWCWpP0RvMsl6bcfjKbr&#10;eucoKOd///2681M8AAEIjMyNnuZmT1BAoBUBT3uxXvbXWhnMIAgIATqtxxIGZbVY7FKsHos7sQMC&#10;EHBNgH1e14SRDwEIRElgbW3ttKqqHemswcZX4B5uTEx4SpAEjhH1PRFojFdbehD3tkgGJydfLA4o&#10;wgvObSisgMDq6uqJvBueKFAlShUoqAjcrXEWNs0C9wrqayVAjkGrZ9ArUALSRbgMVHXUVk5AcsJ/&#10;KFfRvXpxvuO556ZoBtZZ7ZwhB1afb25u8n3SDhejIPAdgXwyOczk0DdYINCagKe9KW97ba0NZ2DS&#10;BChaD9r9pl6oWlnZkffFk6ANQXkIQAACHglQsO4RNlNBAAJxETBJymI63amr6iguy7DmXwKeEiMQ&#10;h0AbAt4SaMR9G3fEPKa4nc/pehOzh7HNGQG6rNtHSwGFfabeJEZewDSv68feWDJRUgQork3K3Rjr&#10;gUBW1//xMA1TpElglqbZ91gd+btf7L5m3XW/h+vF4kwOqLP/E/uHAPucELi6unpmbvR0IhyhcRPw&#10;tEflbc8tbm9hnS0CFK3bIulVjqkTkn+7m6urZ14nZjIIQAACgROgYD1wB6I+BCAwPIGiKPZHdf18&#10;eE3QoCuBB5MRnhIiXXVmfJoEvCXOiPs0A+wHq6Xrzfbl9fUBMCAAgW4E6LLejddDoymYsMfSq6S0&#10;CpVmXtkyWTIE5O9fmYyxGAoBCEAgUALndV2MZN0cqPru1U7rndA9T48zfF2HsXH8P+iTyWTfowuY&#10;CgLRELi+vt6W70ryy9F4dABDPO1Vedt7GwAhUwZIgKL1sJwm9UGmToibeMJyG9pCAAI6CJB30OEH&#10;tIAABAInMJ1OX1d1bZKXZeCmJKM+SYhkXB28od5i1VMCMHiHJGKAxN2z85ubWSLmYiYErBGQLuts&#10;ZvekSXFET3BDP5ZoQdJYrjS/ubnZGho/88dHQK4R/m98VmERBIYjkOf5yXCzM3OsBH7566+9WG2z&#10;blei74rWOQ4gkEPEo1FVVSfmYPoA+JkSAkETOD8/L2S/lBs8g/aiEuU97Vl524NTghU1lBOgaF25&#10;gz6rV1aLxa6pDwpBWXSEAAQgoJEABesavYJOEIBAkAQ2p9OjcZ7vmpfUIA1ISOnG5IOnJEhCyDG1&#10;J4HGWO0p96fHiHlbJKOSM1ksjs0GQ1RGYQwEHBOQzewzuTL8yPE0UYmnECJAd1J49NVpswC9h8oQ&#10;gAAEIAABCCxJYF7Xj5cUkebjvEMG6feU12tyIP1VkE5DaQgMTCCfTA7lBs+tgdVg+lgIeNq78rYX&#10;F4tfsMMtAYrW3fJdQro0mjitVlZ2pKv6yRJieBQCEIBA8gQoWE8+BAAAAQjYJLC2tnYqJyp/Ny+r&#10;NuUiyx6BxqSDp+SHPYuQFCuBxli1ZTgxb4tkjHIKs8EQo2HYBAGXBOTKcDa1WwBOufChBR59Qygw&#10;+sknFKvpC9MYNKIbdAxexAZNBOiMq8kbUekyi8qaIYzh3XII6kvNmdr6zRxE5ztkqZDh4UQJXF1d&#10;vcyzbC9R8zHbFYGv7w2u5H+R621PzrEdiI+EAHu36hxZV9Ub+be7KU2L1CmHQhCAAAQCI0DBemAO&#10;Q10IQEA/ATlRWZqXVfl3pF/btDRsTDaw+EsrIBRb2xirtnQn5m2RjFaO2WCQjYZn0RqIYRBwQIAu&#10;6w9DTa3QwUGI+RNJIVET61nTAH4PAQhAAAIQgEBcBK4/fdoe0zXWrlN557TL07G0VNZzHER3HEiI&#10;j5LA+c3NbJRlL6I0DqN0EPCwn+Vtb04HUbTQTuCBmCdWPTuvrl8VRfHE1AF5npnpIAABCERJgIL1&#10;KN2KURCAwNAEzMuqvLTuj+TldWhdmP8fAo0LNw+JDnwBgTYEGmO1jZA2Y4j5NpQY8/kPaHZwfX29&#10;DQwIQKA9ATa3f2aVSmFD+yhROpKCodaOMcVqNzc3W60fYCAEWhD465dfTlsMYwgEINCCQFXXJy2G&#10;MQQCnQjU8/ms0wMM7kaAd9FuvAYcHfP6Tm7PfWUOog+Il6khEByB8/PzYrJYHAenOAqHR8DDvpbZ&#10;o/O2TxeeB9BYEQHi1Iszymo0ejKdTl96mY1JIAABCCRCgIL1RByNmRCAwDAEzMurbJDtDzM7s34l&#10;0Lhg85DgwBsQaEOgMVbbCGka4+n6xCY1+H1YBOS77NBsPISlNdpCYDgCn7usc3DxswNiLmQYLsIc&#10;zMz7QV+os74P8hwE7iKwmWUlZCAAAQhAQC8BObD2WK92kWlG8XoQDv263otos7mc//336yDgoyQE&#10;FBEYj8emWJ3csSKfRK2Kpz1dL/t1UTsK46wQaIh34tQK5TuFyP7O6TjPdzc3Nt64mwXJEIAABNIk&#10;EFEOIU0HYjUEIKCfwOZ0eiQvszuiaalf2/g0bFyoeUpsxEcWi2wTaIxVGxMS7zYoJikjy7Lt8coK&#10;V7om6X2M7kvgyyZ3su9/FKr3jRyPz1EEtDTseV1TtLY0RQT8RKCuk/3uIBogYJNAVtf/sSkPWRD4&#10;TCDL9iAxAAEOVw4AvfuUMawB68Xilbk9t7v1PAGBdAlcXV29zPJ8li4BLB+EgKe9Li/7doMAZNKg&#10;CFC07t1ddVW9kX+7a2trp94nZ0IIQAACCRCgYD0BJ2MiBCAwPAHzMlutrOyYk5jDa5OOBo2JBE8J&#10;jXSIY2lfAo2x2lfwt88R7zYoJi1D4vTZ5eXlXtIQMB4CHQiYTW559/uzwyPBD42wu17wPvnJAIrU&#10;bft0Zlsg8iAgVw2TNyAMIGCBgHyWSgtiEAGBfwnc3NzwvT90PPAuO7QHWs0fauG6FKufra+vv25l&#10;JIMgAIHPBM7Nd2OW0eSEeBiGgKc9Ly/7d8MQZNaQCFC07s9bcnNuURRPOMToDzkzQQAC6RGgYD09&#10;n2MxBCAwEIHN1dUzcxLTnMgcSAWm/ZaAp0QG0CHQRMBLsot4b3IDv29JQLrlHMom/VbL4QyDQPIE&#10;UumyHmpBQjIBSmGPM1ePs2yL70VneBEMAQhAYCkCkzw/XUoAD0PgBwJyGPUPoCgiwDuuImfcrUpo&#10;60T5jD9XDxUFIaCIwPn5eTFZLI4VqYQqKRLwtPflZR8vRf9hczcCFK1349V9dCkH359Mp9OX3R/l&#10;CQhAAAIQ6EKAgvUutBgLAQhAYEkC5iSmOZFZj0avlxTF4w0EHkweeEpg4CQIPETAxKiXJBfxTiDa&#10;JVDc3t4e2hWJNAjESyD2LuuhFSDEG2n3WPa1iCc5w70bPPM+IxNGTSCr6/9EbSDGQcATgUWel56m&#10;Ypp0CPCdr9XXFK9r9cxnvUJYN1ZVdbKxsfFGNUiUg4AyAuPx2BSrF8rUQp0UCXjaA/Oyn5ei/7C5&#10;GwGK1rvxajlaDi6ejvN8d5P3wZbEGAYBCEBgOQIUrC/Hj6chAAEI9CJQbGw8r+p6v9fDPNRIgKRB&#10;IyIGDEzAW4x6StQNjJPpPROQLuuzq6url56nZToIBEvAdFk3V4sHa8AdiodQcBAT7062UKzTCZeN&#10;wfO6fmxDDjIgAAEIQMAugbVHj07tSkRaygTO67oYZdl2ygyCsZ1Dm2pdpXkduTIev1ILDsUgoJCA&#10;yQ2bHLFC1VApVQKe9sK87e2l6kfsbkeAovV2nFqOqqvqjfzbXVtbI4fQkhnDIAABCCxLgIL1ZQny&#10;PAQgAIGeBDan06NqsdiVx8ueInjsDgKNyQJPSQucA4H7CDTGqC10xLotksi5i0CWvbi+vt4GDgQg&#10;0EzAdFmfTCZRbH5rLjBo9kTEIyhSH9q5s6EVYP64COR5fhaXRVgDgQEI1DW5tgGwxzzlL3/9tRez&#10;fVHaxjuyWrdqW1fKbbhvVldXT9QCQzEIKCNweXm5J4e4XihTC3UgIFca+9l98zMLDoVAAwFP8R69&#10;H+r6VVEUT8weTvS2YiAEIAABRQQoWFfkDFSBAATSIyAvvyfmeiFzzVB61tu3uDFJwOLNPnQkdiLQ&#10;GKOdpD0wmFi3RRI5DxCQm0KOz8/PCyBBAALNBGTz+yjkLuvaCgqaiScygu6RKhw9zrKtm5ubLRXK&#10;oEQsBM5iMQQ7IDAUgWo0Is82FPxI5+VGlcAdy3uzSgdqWWdOsuy5SkAoBQGFBMzaVzqrHypUDZUg&#10;8A8BT9/53vb68CsEHiLwwF4wMdoYOqXkDZ5Mp9OXjSMZAAEIQAAC1glQsG4dKQIhAAEIdCNgrhcy&#10;1wxJ0fpJtycZ/S2BxoUXBbwEzMAEGmPUln7Eui2SyGkgkEmBXj6ZsEFBpECgJYEQu6xrKSBoiTiN&#10;YXSK1OrnmVbF0Cs8Aos8L8PTGo0hoIuAvMPwOdLlkhi04bs+Bi/yLq3SiwOvO1/LAfMzlWBQCgIK&#10;CdzO58eiVqFQNVSCwPcEPOyTedvzw7cQ6EmAGL0bnGkkaRpKbm5svOmJlscgAAEIQGBJAhSsLwmQ&#10;xyEAAQjYIGCuGSqm010pXD+yIS81GY0LLg+JidSYY283Ao0x2k3c/aOJdVskkdOSQJ5lexc3N09b&#10;DmcYBJImEFKX9YELBpKOk3uN99QhCvj9CNB1tR83nrqbwNqjR6ewgQAEliMgG9D/XU4CT0PgfwSu&#10;P33aNjeqwCQyAhSvq3PoAOvQ8vbTp1fqQKAQBJQSuL6+PpAGJttK1UMtCPxMwMN+mbe9P/wLgfsI&#10;NMQ5Mfo9OKnFeWMaSZqGkgQVBCAAAQgMR4CC9eHYMzMEIACBnwgURbFf1fU+aNoTaFxoeUhItNeW&#10;kSkSaIxRW1CIdVskkdORQL5YHJjrYDs+xnAIJElAuqyrfs8boEAgyThobTRFNK1RKRg4U6ADKkAA&#10;AhCAwBcCeZ6fAQMCtgjU8znf87ZgapXD4VBVnvG1LpXDTX+aRkKqjEcZCCglcHl5uSeqPTN7Hd72&#10;O5SyQK3ACHjYN+MzEVhMxKguRevtvFrXr6QW5wnvf+1wMQoCEICASwIUrLuki2wIQAACPQhsTqdH&#10;1Wj0RB4lWdrArzEJ4CER0cPFPJIQgcYYtcGCTTUbFJGxHIHiy3Wwy0nhaQgkQEC6rJ9UVXWizVRf&#10;BQHa7FarD9/tal1zn2Km6yqHt4Jzm2qF5SC7uu8K1cBQDgI/EzgDCgRsEZDv+ce2ZCFHOQEOjKpy&#10;kMt1ar1YnK3/9ttLVQajDASUEjBrXTkMePitel72PZTyQK0ACXjYK+YzEWBcxKYyResPebQ0tTfT&#10;6ZR3v9jiHnsgAIFgCVCwHqzrUBwCEIiZwObGxptxnu+O6poNtr6O9pCA6Ksaz6VBwEuCijhPI5gC&#10;sNJcB3sp18IGoCoqQmBwAivjsZorx10WAAwOOjQFKI4JzWN36TuLwQhsgAAEIBAJAfJpkThShRlZ&#10;tqdCD5TwS4BDpH55PzCbi3Wr3H6mZl2uBjSKQOAeAvP5/Fh+Vfz4ay/7H3gFArYIeNhL4zNhy1nI&#10;6U2AovWf0MmNOqem5sbU3vTmyoMQgAAEIGCdAAXr1pEiEAIQgIAdAmtra6fSgXPHvEjbkRiXlAcX&#10;/h4SD3HRxBrbBLwkpohz225D3pIEJO6fnd/czJYUw+MQiJ6Ahi7rLjb8o3ecCwMpUndBdTCZ87qm&#10;++pg9OObuB6NzuKzCosg4I+AvG/xGfKHO+qZpKssa9yoPdzCON7ZW0DyM8TWOtbceibfE0d+tGYW&#10;CIRN4FoalJhGJfdZYfZBvOyFhI0R7bUQ8LCnxudBi7MT1oOi9X+dX1fVG/m3a2puEo4ITIcABCCg&#10;kgAF6yrdglIQgAAE/iGwublZFtPpjrxMk0D9JihY8PMJ0UzAS3x6SKxpZoxueglMFovj8/PzQq+G&#10;aAYBHQSG6rJua4NfB8WAtaBbY8DOe1D1WayGYZd/Anld/5//WZkRAnEQWHBbYRyOVGKFNBL5Q4kq&#10;qKGBAO/xGrwwWnZdO9R6XAU8lIBABwKXl5d7MvxZm0e87Im0UYQxEGgi4GFvjc9DkxP4vXMCFK2P&#10;pBHE66IonphaG+e8mQACEIAABDoToGC9MzIegAAEIOCfgLxQ74/qmmsqBX3jQt9DssF/BDBjKAQa&#10;49OGIcS4DYrIcEegyCeTQ3fikQyBOAiYLuuSNH3jy5plN/R96Rn9PBS4RO3icZZtSRfWraiNxDhv&#10;BKrRqPQ2GRNBIDICsi4/i8wkzBmWwGzY6ZldJQG6rqtwS5917pfu6icqDEAJCCgmIJ3Vt/M875Tj&#10;9bI3opgZqgVEwMMeG5+HgOIhVlU9xLlSdGVV1/vFxsZzpfqhFgQgAAEICAEK1gkDCEAAAoEQmE6n&#10;L80LtqhbBqKydTUbF/jpLr6ss0ZgdwKN8dld5M9PEOM2KCLDMYE8y/aurq6eOZ4G8RAInsAky5wn&#10;Tfts4AcPVpsBFLNo84hrfWauJ0B+GgQmeX6ahqVYCQH7BORQ4Jl9qUhMkcDng2hZtp2i7djcgQCH&#10;UjvAcjO0y7pXuqub/RV+IACBBwiY2zPlhhFTrF50BWX2SLzsk3RVjPEQ+JGAh702PguE3eAEHojz&#10;KONTblsb5/nu5nR6NDh7FIAABCAAgQcJULBOgEAAAhAIiIB5wTYv2qJyGZDaVlRtXDh5SC5YMQQh&#10;URJojE8bVhPjNigiwzGBr5sSWZYdmE48jqdDPASCJiBd1s/qxcJJ8rTLhn3QEDUrT+GKZu84021e&#10;14+dCUcwBCAAAQi0IpDX9f+1GsggCDQTmDUPYQQEvhDgoOrgodC0Djbrb7MOH1xRFICAcgKTyeRA&#10;crtL5XW97Jco54h6ARDwsOfGZyGAOEhYxZjiUw5anchNOjtra2unCbsU0yEAAQgEQ4CC9WBchaIQ&#10;gAAE/iFgXrSrxeJ3efFO5oW7ccHkIalA/EHgPgKN8WkDHTFugyIyHBP48bNgOvGYjjyOp0U8BIIm&#10;IJuAr2wa0LRBb3MuZN1BgCIVwmI0mgEBAjYISDHViQ05yIBAigTyPD9L0W5stk+Ag2j2mSYjkcOr&#10;g7r6nnVxOZ/Pnd9yNqjhTA4BCwTkdpGnUqz+1IIoOq3bgIgM9wQ87L152UN0T4oZQiXQEOMxxKfc&#10;sva6mE53Nzc3y1DdhN4QgAAEUiNAwXpqHsdeCEAgCgLmhbuuql35dxSFQQ8Y0bhQ8pBMiJ0x9vUn&#10;0Bif/UX/70li3AZFZDgmcNdnwXTiWVlZeeF4asRDIGgCtrqsU6g+cBhQkDKwA/RMP86yLdng39Kj&#10;EZpAAAIQSJLAWZJWY7R1AuPRaM+6UASmRYB1wqD+/nadLE0V/qSIaVB3MHkABMxtmYvF4sCmql9v&#10;47QpE1kQsE7Awx4cnwXrXkNgFwLxFq2XVV3vFxsbHErsEg+MhQAEIKCAAAXrCpyAChCAAAT6EDAJ&#10;1qIo9s2p0T7PR/GMhyRCFJwwwgkBitWdYEVoYARaJFqfXV5e7gVmFupCwCuBL13Wy76TsqjvS87C&#10;cxSgWIAYpYhZlFZhlHcCi7o+8z4pE0IgAgJ//fLLaQRmYMLABK4/fdoeZVkxsBpMHwsBbmIa1JP1&#10;YnE2//vv14MqweQQUE7A3JJpbssUNZ1893nZS1HOGPWUE/C038xnQXkcxKxebEXrkjMb5/nu5nR6&#10;FLPbsA0CEIBArATY247Vs9gFAQgkQ8CcGjWnR2M0+MGFu6fkQYxcsWl5Al6SSsT48o5CglMCbT8H&#10;eZ4f0m3WqSsQHjiBz13WpdtbVzPoqt6VmKXxFJtYAhmvmHldP47XOizzSUDetc58zsdcEIiFwGaW&#10;lbHYgh3DEajn89lwszNz1AQ49OrdveaQON3VvWNnwsAIyOfkwNyW6VLttrlklzogGwIPEvC0J8dn&#10;gTgcjEAkReuyl3JSVdXO2tra6WAsmRgCEIAABJYiQMH6Uvh4GAIQgIAOAub0qJwi3RFtSh0aLa8F&#10;C/blGSLBDQEvsekpMeaGEFJTINDxc1Dc3t6aDj38QAAC9xD40u2t1XscheoDhRGFJQOBD3LaWZBa&#10;o7Q6AvL3vtX3gjrFlSn09Uag2P+rDPtw6tT16XCTM3NMBKRo74+Y7MEWhQRYX/hyyqkcEj/yNRnz&#10;QCBEAtJo5Kl87z31oXuL2zp9qMEcELifgKfv5477K3gMAvYIBL7/XI9Gr4vpdJfDiPZCAkkQgAAE&#10;hiBAwfoQ1JkTAhCAgAMC5hRptbKyI6dKTx2I9yqycaEe+GLKK0wms0qgMTZtzEZ826CIDEcE+m4q&#10;SJf12dXV1UtHaiEWAsETMAnWpi7rFKoP4Ga6qQ8APfwpx1m2xc0i4ftRgwXyvfBfDXr40sFVQbkv&#10;/YeexxU/L2tgi/AqDnpYpJm2qDzLZmkTwHpvBFhzOEUtRbjPnU6AcAgETuD6+np7sVgc+DYjtHdM&#10;33yYTwEBD/t0fA4U+DlVFR6Ib8VxWVZ1vV9sbPBul2rcYjcEIBAVAQrWo3InxkAAAqkT2FxdPaur&#10;alf+vQmVReNCyEOSIFR26O2WQGNs2pie+LZBERmOCCz7GZBNwhdmE8SReoiFQPAE7uuyTqH6AK71&#10;1E1pAMuY0h+Bmb+pmAkCOggsWzCtwwq0uIvAMr71TVTem059z8l88RG4/PBhLz6rsCgIAqxDrLqp&#10;qqoT6a5+YlUowiAQEYHz8/NCDsmaWzGLIcxaNtc8hM7MmRgBD/t1fA4SiylN5oZUtF7XZ+M8392c&#10;To80IUQXCEAAAhDoT4CC9f7seBICEICASgKmQ2dRFE+kaD24l/bGhbmH5IBKp6LU4AQaY9OGhsS3&#10;DYrIcETA1mdANkGOzWaIIzURC4GgCfzYZZ1C9QHcSYHIANDjnHJe14/jtAyrfBKQG2pOfM7341xd&#10;i5SH1JW59RLoGkfLrjtkvXGhlwaahUJgkmV8j4firFj1ZF1iy7N04LRFEjlREphMJofSYGR7SOOW&#10;ffcbUnfmToSAh307PgeJxFJgZmqJS1njn8ghxJ21tbXTwBCiLgQgAAEIPECAgnXCAwIQgECkBKRo&#10;fd9cjRSKeY0LHw9JgVBYoadfAo2xaUMd4tsGRWQ4ImDzMyCbIFtmM8SRqoiFQPAE1n/77WW9WJyx&#10;UPfsSgpCPANPYrpZElZiZHAEuhQPB2ccCkdDoG2c3mXwgg7r0cTBwIbwPT6wA5j+C4Gv6xTyhp1D&#10;YrFYHFHY1BkbDyRE4Orq6pnkafc0mPz13U+DLugAgTsJePgetrkHgxch0JpAQ2wPHZf1aPS6mE53&#10;TaOf1jYxEAIQgAAEgiDAPngQbkJJCEAAAv0ImKuRqsViV54O+0XeQzKgH2Geip2Al8U48R17GAVr&#10;n6vNArMZcnNz8zRYMCgOAccE5FDHK8dTIN4QoPiDOHBIYCwHtOS7bsvhFIhOg8BZWzOXKfBtOwfj&#10;IKCNwF1xv5LnYee/tEFOUJ/P398Dd5tNEDsmtyHAIds2lL6OKVlXd8HF2NQIXF9fb0t+9kCb3V72&#10;YrQZjT7hEPCwj8dnIJxwiEpTnUXrpWnKWGxscFtOVMGGMRCAAAT+R4CCdaIBAhCAQOQE5NTpyTjP&#10;d+XKpFOtpj64CPeQBNDKBb2GJeAlOUR8D+tkZr+XgOv4l05XBxTyEYAQuJvA6urqkXxGzuDjiACF&#10;Ho7AIvYOAjOoQGAZAvJ98Pm7oE0x+jLz8CwEYiIgn5uTmOzBlkEI8P09CHYmbU2A9UwjKtkH+fPr&#10;e1TjYAZAIDEC5+fnhXxGjke5zhIR1znpxNyNubYJeNjP4zNg22nIa0VAU9F6XZ+ZuhbTlLGV7gyC&#10;AAQgAIEgCehcjQSJEqUhAAEI6CVgrr+sq8oUrZ9o05LFtzaPoI8h4CUuPSS38CYE+hDwEv+jUTGf&#10;z4/76MczEEiBAN3gHHiZwg4HUBH5EIF5XT+GEASWJlDX5dIyEAABCEAAAq0J8P3dGhUDhybA+uY+&#10;D5R///3366Hdw/wQ0Epg8ujRYTYeb33WT3HRuqf8tFY3oZdmAh729Yh/zQEQsW4eYruJnqljqapq&#10;x9S1NI3l9xCAAAQgEDYBCtbD9h/aQwACEGhNQDqtl8V0uiuF60etH3I8sHHRrWBx5BgB4hUSaIzL&#10;ZXVmQ2lZgjzvkIDz+P9Gd7l6dluuoFV3/axDvIiGQGsCpsu6DCYx25rYAwP53rVBERn9CMz6PcZT&#10;EPiOAN8FBAQEWhLQ2KShpeoMU0RgPBrtKVIHVSDQTODreoc8+mdWkmt6bvZBmsExAgLpEbi6unom&#10;ud/vv+dM0briwvX0vITFQRDw8J3rc58mCOYo6YfAA7HtOiZN/YqpY+E9zo+rmQUCEIDA0AQoWB/a&#10;A8wPAQhAwDOBoij2R3X93PO0P03XuLDxsOAfmgHz6yPQGJfLqkxcL0uQ5x0RMLHvPP7v1v3Zzc3N&#10;zJFZiIVA0ATMRnvQBgypPEUbQ9Jn7i8Exlm2Jd9xWwCBAAQgAAEIQCAMAtefPm1LtWsRhrZoCYE7&#10;CCR+WHexWJx9OfxNeEAAAj8QkKYh29JZ/f7GIRStEzMQ6EbAw17fQPs13TgwOj4CAxStV3W9/7l+&#10;hR8IQAACEEiGAAXrybgaQyEAAQj8j8B0On1djUZP5H8ph+DSuMj2sNAfwm7m1E2gMS6XVZ+4XpYg&#10;zzsi4Dz2G/SWDcXj8/PzwpF5iIVAsARko91cgXkSrAFDKJ54gcYQyJmzkcCscQQDIPAAAekY/R8A&#10;QQAC7QjweWnHiVH3E6jnc763CZA4CCS6LppMJhQ6xRHBWGGZgMm7ynvScaNYitYbETEAAt8R8LDn&#10;N/TeDR6HwI8ELMdkOc7znc3p9AjSEIAABCCQFgEK1tPyN9ZCAAIQ+JfA5sbGG1kE7Eq39TNVWDws&#10;8FXZizIqCFheYP9sE3Gtws8ocUdo6oBSyKbioQ5V0AICugiMx+NXujRSqk2iBRlKvYFa3xCY1/Vj&#10;gEAAAhCAAAQgEAYBueHojzA0RUsItCSQ0DrJHPY2h75bkmEYBJIiMHn06FC6q2+1MtoUrSssXB/w&#10;dtBW2BiUMAEPe3/O9y8Tdh+m30OgIa5txKQcpDqtFovf19bWTvEDBCAAAQikR4CC9fR8jsUQgAAE&#10;/iVgFgGSzN0xiwJfWB5cxHhY2Puyk3nCIWBjYf2gtcR1OMGQkKbakvxSGLB3dXX1LCEXYCoEWhGg&#10;y3oDpoQKMFoFDIM0EphpVAqdwiGQ5/lZONqiKQSGJSCfl5NhNWD20AnkWcb3duhORP+7CSSwbuKw&#10;N8EPgbsJmHyr5IH3OvNRWLRubHC+l9MZFA9AwASm+8h0PwOehMAPBBwWrddVdVRMpzubm5sl3CEA&#10;AQhAIE0CFKyn6XeshgAEIPAvAbMYkIXBrlkcuMZCsbprwsjvSsB5ksdDoqqrzYyHgPO474lYOv0c&#10;XF9fb/d8nMcgEC0BNt7vcG0CBRfRBnRiho2zbOvm5mYrMbMx1y6BM7vikAYBCEAAAncRuPzwYQ8y&#10;EIiewNd1VGT5ysVicUR39eijFwN7EJC16MzkW3s8+s8jFK33RseDCRLw8N2qdV8nQW+nY7KDovWq&#10;rveLothPByKWQgACEIDAXQQoWCcuIAABCEBgZIrWPy8O6vqVKxwspF2RRW5fAs5j0kOCqq/tPJcu&#10;Aedx3xftlw2QOs8Pz8/Pi75ieA4CMRIwG+9mAz5G2zrbRKF6Z2Q8oILATIUWKBEkAekYXQapOEpD&#10;YAACFCsOAD2iKSdZ9jgiczAFAs0EIlpbTSYTZ3sazSAZAQGdBEx+dVHXx0trZ3K2CgvX1ea4lwaO&#10;gKAJeNgTJPaDjpAwlbcX1+U4z3c2p1P2OcKMBLSGAAQgYJUABetWcSIMAhCAQNgEptPpS3OyVawo&#10;bVrSuIC2t9ixqTayIibQGJPL2k5ML0uQ5x0QcB73fXT+YdNDdNxeefToRR9RPAOBmAkkvwEfUTFF&#10;zHGKbXcTmNc1BXAER28Cjx49Ou39MA9CICECdV1bzWMlhA5T/0dgBgwIJEkg8LWW/P1/JQeWzpL0&#10;HUZD4AEC45UVU6xeWIOktGhdZb7bGnQEBUnAw94gcR9kZISt9ANx3SYe5X3ttFosfl9bWyPHFXYk&#10;oD0EIAABawQoWLeGEkEQgAAE4iBgTrbKCdddsaa0YVHjQsXD4t2GHciIh0BjTC5rKjG9LEGed0DA&#10;edz30fn+jY5nl5eXe31E8gwEYiVgNuCT67Ie6XX1scYodj1IYAYfCEAAAhBwTuDU+QxMEC2Bm5ub&#10;rVGWbUdrIIZBoA2BMAvXy7///vt1G/MYA4GUCFx9+PBSbmqyvw5VWLRu/Koy751SwGHrzwQ87BES&#10;9wSeJgIPxWNdVUfFdLqzublZatIZXSAAAQhAYFgCFKwPy5/ZIQABCKgkYE64mpOu5sTrMgo2Lpg9&#10;LNqX0Z9n4yPQGJPLmkxML0uQ5y0TMDHvPO776NywwZFPJoefiwb4gQAE/iWQTJf1MAsliFQI3Etg&#10;nGVbfKcRIMsQkHX5yTLP8ywEEiFQJmInZrohMHMjFqkQCJBAQOsxOdT9iuKnAGMMlZ0SkLXnLMsy&#10;d7dX/nBbplNjOghXmf/uoD9DIyTgYa+QuI8wbjSb1BDTd8VjVdf7RVHsazYL3SAAAQhAYBgCFKwP&#10;w51ZIQABCKgnYJK9cup1V/69caKsh8W6E70RGiwB58kbYjrY2IhVcecx3wdc+02N4naxOOwzBc9A&#10;IFYC0XdZD6gwItYYwy6nBGZOpSMcAhCAQOIE5GDHfxNHgPlLEJjX9eMlHudRCMRJQPn6TIrVz9bX&#10;11/HCR+rINCPwPn5ebGo6+N+T3d8SmG3dZW58I5YGR4ZAQ97hsR9ZDGj3Zz2RevlOM93NqfTI+0m&#10;oR8EIAABCAxDgIL1YbgzKwQgAIEgCJiidTn5+qQejTonfx9cJHtYpAcBGCW9EXCetCGmvfmSidoR&#10;cB7z7dT4flTHjQxzda25wrbPVDwDgVgJzOfz52JbGZV9ygshomKNMYMRoBBuMPSxTHwWiyHYAQGH&#10;BOJ6P3IICtE/ExiPRntwgQAE7iGgdL0mB5XM2pgfCEDgGwLjlRVTrF54g9Ix1+tDL7W3jfownjl0&#10;EvCwd6hyL0inN9DKBoGmmK7r02qx+H1tbe3UxnTIgAAEIACBOAlQsB6nX7EKAhCAgFUCxcbGc3Nt&#10;U1uhLI7bkmKcDwLO47Fpce7DSOaAwDcEnMd8H9o9NzDMFbbX19fbfabkGQjESODzDTh1/WcUtikt&#10;fIiCLUZoJDDTqBQ6hUFA/u7/XxiaoiUEhiMgh11Ph5udmUMmcP3p0/Yoy4qQbUB3CHghoGj9VlXV&#10;ycbGxhsvdjMJBAIhYJp+mOYf3tXtmfN1rafK/Lhro5GvlwB7iHp9g2b9CNwT0/KOdjSdTnfMHkY/&#10;wTwFAQhAAAKpEKBgPRVPYycEIACBJQmYa5vM9U0i5sFFRmMiiIX5kp7g8S4EGuOxi7C7xhLPyxLk&#10;eYsE1HaQWXLjQoq0js2VthZRIQoCQRP4+++/Xze9j6k2UFGhg2pOKBcVgXGWbd3c3GxFZRTG+CTw&#10;4BrcpyLMBQGtBKRAi8+JVuco16uez2fKVUQ9COgioGA9Nx6PX+mCgjYQGJaArDVnpunHYFqY3O+S&#10;+V8XujvfG3KhNDLjJeB4L5F4jzd01Fr2Q0zLPt5+URStmx+qtQvFIAABCEDACwEK1r1gZhIIQAAC&#10;cRAw1zdVKys7sug4vcuixgWx4wV5HJSxwhaBxnhcdiLieVmCPG+RgPN476Orpc2KbDzemjx6dNhH&#10;BZ6BQIwEgu2yrqCwIcZ4wKagCMyC0hZl1RCgc7QaV6CIYgKPHj26M0+lWGVUU0JACvz+UKIKakAg&#10;LALDre/erK6unoQFC20h4I6AORi9kGYf7mboIJmi9Q6wGJokAcd7iir3iJJ0dHJGl5K32pHO6kfJ&#10;WY7BEIAABCDQmwAF673R8SAEIACBNAlsrq6e1VW1K0Xr3RLDjhfiaXoDq+8j4DwxQzwTfIoIOI/3&#10;PrZa3qAQG/dkA+ZpH1V4BgIxEgiqy/pwhQwxuh6bAiYwr+vHAauP6hCAAATUEpD81Jla5VBMPYE8&#10;y2bqlURBCGgm4Hm9J4dMnmvGgW4Q8E1A1pmmWL3wPe+981nOCduwS2Xu3IZhyAiTgOO9ReI9zLAI&#10;Vet6NDpdLBa/m4aHodqA3hCAAAQgMAwBCtaH4c6sEIAABIImYDp7FtPprhSuH3015MFFsOMFeNAw&#10;Ud46AecJGeLZus8Q2J+A83jvo5qjjQnpFnRgugb1UYlnIBAbAfMupn6j3nPhQmw+xp4oCcyitAqj&#10;nBOgi6hzxEwQPoGz8E3AgiEIXH74sDfEvMwJgSgJ+Fn/vZb3Iv7mRxlAGNWHwPXHjweSG97u86zT&#10;ZyzdumlTR5NDV5lHt2kkssIh4HiPkVgPJxRC1rQajY6mGxs7Zp8iZDvQHQIQgAAEhiFAwfow3JkV&#10;AhCAQBQEiqLYr+p6n2L1KNwZhRHOEzGOE0lROAEjvBFwHu9dLXG/GVF86RrUVTPGQyBKArJRfyQd&#10;TM7UGeenUEGd2SgEgSYC4yzb4uBVEyV+DwEIQKAXAX3vQ73M4CHfBCZZxu0nvqEzX/wE3K0Hy0+f&#10;Pr2KHyAWQqAdgcvLyz0Z+azd6IFGOWpqsow16vLpyxjDs2ETcLzXSKyHHR7atZeGhvvF+vq+dj3R&#10;DwIQgAAE9BKgYF2vb9AMAhCAQBAENqdTUyy1K8qWQSiMktEScJ6AcZxAitYxGGadgMqOMJ42IEzX&#10;INM9yDpUBEIgUAKTyUTPhr27woRAvYPaELiTwAwuEOhDoK7rsz7P8QwEUiAgn4//S8FObHRCgO9l&#10;J1gRCgEhYHl9KH/r/6SDJ5EFgX8ImIPQ+WRyGAQPTznjLiyc7yN1UYaxaRNwvOdIrKcdXo6sLxfz&#10;+e5UakMcyUcsBCAAAQgkQoCC9UQcjZkQgAAEXBKQZPFJnue7kjg+/W4ex4ttlzYhOywCzhMvxHJY&#10;ARGxts5jvQ87/xsPz2RjZtZHVZ6BQGwEVHRZt1yIEJuPsAcC3xKQm0Lo5EpI9CVw1vdBnoNA7AQk&#10;H8XnI3YnO7Dv860nWbbtQDQiIQCBbwlYWC+am8V+++23l4CFAAT+IfDlBsoiGB7+c8eNaFTm2Bu1&#10;ZkCUBBzvPRLrUUbNIEaZGpCVyWTH1IQMogCTQgACEIBAVAQoWI/KnRgDAQhAYDgCa2trp1VV/a9o&#10;3fEiezhLmVkbAecJF2JZm8uT1cd5rPchO9CGw6Kuj8/Pz8PZmOnDlmcg0JLAYF3WLRQetDSRYRCI&#10;icAsJmOwxSuB0utsTAaBsAichaUu2iohwHeyEkegRiIEllg/DrbmTcQ1mBkWAXPzpLmBMiytRVuT&#10;Qx4oj3wfK5W59uAci8JWCDjegyTWrXgpaSHVaHRULRa70jyHtXfSkYDxEIAABOwRoGDdHkskQQAC&#10;EEiegLmWU66B2qmy7Ch5GADwQsB5osVxosgLJCaJgoDzWO9KafhNhmK8snLcVW3GQyBGAqbLuhwa&#10;PPFm2xKFBt50ZCIIKCUwzrKtzx1d+YFARwLSyeq/HR9hOARSInCWkrHYaocAt57Y4YgUCHQm0HE9&#10;ada6Zs3beR4egECEBC4vL/fErGdBm6awaF1d3j1oB6N8bwKO9yKJ896eSf7BejR6Xqyv75sakORh&#10;AAACEIAABKwRoGDdGkoEQQACEIDAVwJm4WIWMBCBgEsCzhMsjhNELtkgOy4CzmO9Ky4lGwt5ns+u&#10;rq7C3qTpyp7xELiHwHg8fuUcTsfCAuf6MAEEwiUwC1d1NIcABCCgjwBd3vT5JASNxqPRXgh6oiME&#10;oiXQcn3pZa0bLWQMi4mAOficTyaHUdikJLf8LUt1+fcoHI0RnQk43pMkzjt7JPUHysV8vjtdX3+d&#10;OgjshwAEIAAB+wQoWLfPFIkQgAAEICAEPi9g6vqJ/J8lQCBgm4DzxIrjxJBtHsiLk4CJc+ex3hWd&#10;sg2FbDw+uL6+3u5qBuMhEBsBKdQ6cdZlvWUhQWxMsQcCrgjQ0dUV2ejlnkZvIQZCoAcBuX3grMdj&#10;PJI4gU+fPm1nWVZ8XXOrXHsn7iPMT4jAA+vNL93VTxKigakQuJPA+fl5IetIc9NkEQ0iZTlmw1Vd&#10;Hj4aZ2NIJwKO9yaJ807eSHawrLNPVyaTHemqzntYslGA4RCAAATcEqBg3S1fpEMAAhBImsDGxsab&#10;PMt2BUKZNAiMt0rAeULFcULIKgyERUvAeZz3IadwI8GYUef5odm46WMSz0AgJgLWO89RqB5TeGCL&#10;LgIzXeqgTQgE5GYZ1tQhOAodhyBwNsSkzBk2gfl8vneXBRSwh+1XtA+cwB3rT1nj7gduFepDwAqB&#10;yWRyIN9R21aEaRJics3K8s0qc/KafIYufgg43qMkzv24MdRZqtHoqFosdrnJLFQPojcEIACBMAhQ&#10;sB6Gn9ASAhCAQLAE1tbWTuXKqN/NadxgjUBxNQScJ1IcJ4LUgEQR1QScx3lX6xVuHnxrgtmwMRs3&#10;Xc1iPARiI2CtyzqF6rGFBvYoIzDOsi1znbsytVBHP4Ez/SqiIQQGIUCuaRDsYU8q3dUft7Hg2wL2&#10;NuMZAwEIWCDwZT26WCyOKJSywBMRwROQteNTuWHyafCGPGQARetRuxfjehJwvFepbg+qJyYes0ug&#10;Ho2eF+vr+9JZvbQrGWkQgAAEIACB7wlQsE5EQAACEICAcwJmYWNO45pTuc4nY4JoCZBAida1GPYN&#10;AXVxrmzD4L5gMRs3l5eXewQTBCAwet6bAYXqvdHxIAS6EPjyXT/r8gxjIUDBFjEAgbsJSHOEC9hA&#10;oAsBiZlCCtY7fw/Tfb0LZcZCYEkCdV3O19b6r22XnJ7HIaCFwPX19fairtNo0qEsB/31e19LLKBH&#10;ogQoWk/U8YOYXUrzwd3p+vrrQWZnUghAAAIQSI4ABevJuRyDIQABCAxDwBStm1O5cjr31TAaMGvI&#10;BLwU8TpO/oTMH939EPAS511MUbZR0KR6Ppkc0rG2iRK/j53A55ttpBNdZzv5DuyMjAcg0IXAjx1a&#10;pViuVWfXLnMwNn4CEjdl/FZiIQQ6Ezjt/AQPJE3g48ePMxsAKGC3QREZELibgLzz/LmZZbz3ECBJ&#10;Ezg/Py/qPD8UCEUyIBTmotXl65MJBgz9l4DjnC0xTqzJe9fpymSyI3UcJ9CAAAQgAAEI+CJAwbov&#10;0swDAQhAAAKfCcjp3Jd1Ve3L/0nSmZjQQ8Bx0kePoWiikYDKji0KNwha+K64XSzMRg4/EEiawGQy&#10;aX84kK7qSccKxrsj0KKIbeZudiRHTOA0YtswDQK9COR5Tm6pF7l0H5Lu6k4Ojf14OC1dwlgOgeUI&#10;SDfps79//fX1clJ4GgLhE5DczoF8t2yHb0lHC0xOWllemoLejj5kuH0CjvcviXH7LgtFYjUaHVWL&#10;xS63+oXiMfSEAAQgEA8BCtbj8SWWQAACEAiGwHQ6PcqzbFcULoNRGkUHI+A8WeI42TMYOCYOgoDz&#10;+O5KQeGmQBcTpGBldvXhw8suzzAWArERMAnmxi7rFKrH5nbsUUCgS6GaFMttcSuIAqehAgQgEDyB&#10;X3755TR4IzDAN4E91xN2eSdwrQvyIRAagUmWvaK7emheQ1/bBGSt+DQbj5/alhuUPIrWg3IXynog&#10;4HgfU90+lQekqU9Rj0bPi/X1femsXqbOAvshAAEIQMA/AQrW/TNnRghAAAIQEAJra2ufr5gyV00B&#10;BAL3EXCeJHGc5MGzEHiIgPP47opf2UZAV/W/jpciwBeysTPr+zzPQSAGAvd2WadQPQb3YoMSAi26&#10;qDdpyndVEyF+/yMB1s7EBAR+ICDv/iVQINCWgDksZg6NtR1vY5yF9wUbaiADAmEQkH0COYB9FIay&#10;aAkBNwSur6+35aaBAzfSA5OqLFetLpcfmDtR1wIBx/uZxLgFH4UholzM57vT9fXXYaiLlhCAAAQg&#10;ECMBCtZj9Co2QQACEAiEgOkAaq6aqqrqTSAqo6ZHAs6TI46TOx5RMVWABJzHd1cmyjYAuqr/4/j5&#10;fH54fn5eLCuH5yEQKoEv13j+L+lMoXqorkRvZQRsdkyVg7uPlZmHOsoJSMxcKFcR9SDglQANELzi&#10;jmWy2dCG2HyXGNoW5oeAbQJyoOS5bZnIg0BIBEwus87zQ9GZnOZXxynLWavL6YcU4Ohqh4DjfU1i&#10;3I6btEoxa2jTTFC6qp9o1RG9IAABCEAgDQIUrKfhZ6yEAAQgoJaAuWqqmE6fjOr6tVolUcw7AedJ&#10;EcdJHe/AmDAoAs7juysNZYn/rurfNV6uzd2aPHpkNnj4gUCyBD59+vRKjC9HfOclGwMYboeAw8Ky&#10;mR0NkZIKgTzPz1KxFTsh0JJA2XIcwyDwmYAUaPyhCYXDdwxNZqILBFoRqOr6RA5en7QazCAIREpA&#10;bss7kO+G7UjN62+Wstz11+/v/gbxJASWJOA416tu/2pJXDz+D4FqNDoyTQS/NLoBCwQgAAEIQGBQ&#10;AnlZlsfnchXioFowOQQgAAEIJE9gY2PjeV1V+8mDAMDIeTLEcTIHF0LgIQLO47srfmUJ/67qN7De&#10;kyvfn9qUiSwIhETAHAqUopw/Q9IZXSGghYCPAjLpILkl31Pk47Q4PQw9zsJQEy0h4IeAvOf8x89M&#10;zBIRgZlWW75991CXN9AKDb3iIjAe0109Lo9iTUcCV1dXz6QBB3nM+7iZHLayPDbf1x2DnOF2CTje&#10;5yS+7bpraGn1aPS8WF/fN/sFQ+vC/BCAAAQgAAFDIM/yfC+/vX13cXHxDCQQgAAEIACBIQlMp9Oj&#10;PMt2RAcWTEM6YsC5nSdBHCdxBkTH1MoJqOu8ojDJ78KFi7o+uL6+3nYhG5kQCIHA37/++lpaSfJe&#10;FYKz0HFQAgMWic0GNZzJgyIgHdb5ex6Ux1AWAhDQREBuH9qWw2KFJp0e0sXH4blQWKBn/AQkd3O0&#10;9ujRafyWYiEE7iZgcpdSrH4AnxYEKFpvAYkhyRBgvzMZVy9haLmYz3en6+uvl5DBoxCAAAQgAAHr&#10;BOQ46uefQq4JPygvLt6dn5/PrM+CQAhAAAIQgEBLAmtra6dStL4rnbJOWz7CsEgIUKweiSMx4ycC&#10;zmO7K3Nlif2u6nccX9R5ftjxGYZDIBoCm1lGl/VovIkhtgloKASTNc9j23YhL14Cjyjkite5WNaL&#10;gBziOOn1IA8lSWA+n++FariGd5ZQ2aF3AATkgPUky14FoCkqQsAJAanLKGRdeOxEeKxCleW21eX+&#10;Y/U7dnknQGx7R251QlNnYeotpKs662arZBEGAQhAAAI2CHwtWP8sSzpMbOfj8duyLA/NAsnGBMiA&#10;AAQgAAEIdCVgitarxcIUrbOI6gov0PHOEx90Ggg0MsJX23lsd0WkLKHfVf0+48UH29cfP9KlqA88&#10;nomCgOmyLh3rzqIwBiMgsCQBhQVfsyVN4nEIQAACEIAABFoQkL2vKA6JKXyXaUGfIRC4n4Dk//9c&#10;XV1lvUqQJEtg8ujRoXRX30oWQF/DleW41e0B9OXKc+ERcLz3SWyHFxJG46qq3pg6C1NvEaYFaA0B&#10;CEAAArETyC4uL+t7jCyrun6+OZ0exQ4B+yAAAQhAQC+B8urqUE5XPdWrIZotS8B5wsNxwmZZ+3k+&#10;XgLOY7srOmWJ/K7qLzt+LN0kZBP0ZFk5PA+BEAnc3Nw8lYU/tw2E6Dx0XpqAuu/jny36nSKdpd2c&#10;jICPHz++Mw1HkjEYQyHwAAH52xnAn3hcqIGAFMQWf/3117kGXVzpcN8mn6v5kAsBKwSku/qn1dXf&#10;zc1gVuQhBAKBEbi6unomxeo02VjWb1W1rARrz/N9bA0lgroSqN1Gn1vpXY1l/EMExFevpuvrL6EE&#10;AQhAAAIQ0Ezguw7rPyhayBUhh+XFxdvr6+ttzUagGwQgAAEIxEugWF/fr6tqP14L07bM+e4yxepp&#10;B9iA1juP7a62JV6sbnBJh+ljbpHqGjiMj4WAFHQd0WU9Fm9iRxsCgXUfnbWxiTEQ+EKghAQEIAAB&#10;CHQjIId9ov+uDezdp5sDGR0tATmE95xi9Wjdi2ENBEztBcXqlsJEUd5b3Z6AJcSICYCA471QYjuA&#10;GBiNylFdP6FYPQhfoSQEIACBpAmc39xsPVSw/hmOJAxmi6p6d3Fx8ZICj6TjBeMhAAEIDEZgKrd9&#10;LObzXVGgHEwJJrZOwHmCw3GCxjoQBEZDwHlsdyFlEvaKkvZdVHcwthivrBw7kItICARBYJJlr4JQ&#10;FCUh0JNAqIVa0vX1cU+TeSxNAmdpmo3VEPiegPztPIEJBNoSkD2upL5rQ30nautPxsVBwByoNger&#10;47AGKyDQjYCpt5B3GXKU3bA9PFpR/vvr97BN85AFgVYEHO+Jqtr3agUknUHynXIqzWh3NzY23qRj&#10;NZZCAAIQgEBoBMw6yNSf57e37xsL1v81Lste5Hn+7vzyci80g9EXAhCAAATCJ7C5uXliFluy6DoL&#10;3xoscJ7YcJyYwYMQuI+A89jugl5Ror6L2i7HynpmZq7bdTkHsiGglQBd1rV6Br2WIRBJQdZsGQY8&#10;mxYBWQ//X1oWYy0EIAABKwT2rEgJUEgk70oBkkflJgJyoJobVZsg8ftoCUwePTqU7upb0Ro4lGHK&#10;cuGq9gmG8gnz+ifgeG+UuPbv0qYZq6p6Uy0Wu2tra6dNY/k9BCAAAQhAYCgC5xcXT03duXROf2F0&#10;aF+wbkZnmWnJflyW5bFpzz6UEcwLAQhAAAJpEjCLLVl07ZiTwmkSiMNq5wkNxwmZOLyAFbYJqOuc&#10;oixBb5v3MvLMdbvm2t1lZPAsBEIlIO9Qz0PVHb0h8JVAbIVX0vV164YcGwHenkDZfigjIRAvAXmn&#10;+U+81mGZTQLmO9Z819qUGaqs2N6hQvUDeo9GldySIQeqT2ABgRQJmEYa8vd4L0XbvdisLCfufC/M&#10;C1QmCY6A4z1S4lpPRNSj0atiOn0iTf/IFelxC5pAAAIQgMA3BExNRnlx8Vaa0x6auvOvv+pWsP7l&#10;qSzP96Q9+zvTph3KEIAABCAAAZ8EzKJrurGxU41GRz7nZa5ACDhOxARCATU9E1CXoFOWmPfsjlbT&#10;1Xl+aK6dajWYQRCIiMDGb7+9McUBEZmEKYkQSKDAapaIKzFzSQLSheR0SRE8DoFYCJSxGIIdzgnw&#10;HXsH4gTerZwHFhP0JzDOslf9n+ZJCIRLQA5RzUwjjXAtCERzZblxdXsHgbgRNZck4HivlLhe0j/L&#10;P16O6vrJdH395fKikAABCEAAAhCwT8DUYUhD9MNFVb2TRhI/5eZ6Fax/UbMwbdqlCv6dTELSz77v&#10;kAgBCEAAAg8QKNbX9+XkMF1CA4sSp0kMxwmYwFCjricCTmO6jw3KEvJ9TPDxjPhtezKZsEHkAzZz&#10;qCNAcYA6l6DQPQRSKqSSTsGPCQQIQAACEGhPgMMb7VmlPlK+Y/9InUGT/Sm9czWx4PfuCSzq+oju&#10;6u45M4M+AqZgQ+L/WJ9mkWpkcuSK8uTq9hAidTtm/UDA8Z4pcT1MxJlb6KVL7e7GxsabYTRgVghA&#10;AAIQgMDDBKQB+rN8PH4vDdGf3jcyu7i8lHq/5X/qqjoy14tz3cjyLJEAAQhAAALtCVxeXu7JAapD&#10;eaJo/xQjhyDgNHnhOPEyBC/m1E/AaUx3NV9RAr6r6kOOr+bzJyT2hvQAcw9F4PrjR3P92myo+ZkX&#10;AvcmqRJFI/m0s19//fX3RM3H7A4EJFaKv/7667zDIwztQkDburK2krbvQiCYsVKwvvPo0aPTYBRG&#10;0cEIfPz48Vw6OZEz7OEB/gL1gMYjjQQkl/a7FKyfNQ5kAAQiI3B5ff1W3l/Iwwzh10rua1byw3er&#10;EkekpobjdSVx7S+gqqp6I3V5+9Tk+WPOTBCAAAQg0J6AaXgua55Dqd/banpqmQ7r38k2VfGmOt5U&#10;yTdNyu8hAAEIQAACtgiYQkNzkljklbZkIsc+AaeFvdqKCuzjQ6JCAk5juqu9FKt3Jfbv+HwyOZTr&#10;eBsXTb0n4EEIKCVAl3WljklULbp6jiR/l23xfZToB6Cj2RIr6a17zXrP17+O/nA+3JfdAa6pKVZ3&#10;Hn1RTPDp06dtitX7u5J3tP7sePJuAlJg9YpidaIjRQJXHz68pFh9QM8ryp2r2lMY0CVM7ZmA4/Ue&#10;ce3Hn3Iw4FUxnT6hWN0Pb2aBAAQgAIH2BM6l1qIsy2OpG3/bpljdSLZWsP5FzUImPigvLt5eX19v&#10;t1edkRCAAAQgAIH+BNbW1k4X8/nv5hqs/lJ40hUBkhWuyCJ3KAKqYlpRwn0ofyw5b3G7WJhbOviB&#10;QFIEzBXsVV2fJGU0xqoj8LUISp1iwyk0G25qZg6JgOnIH5K+SxebB2VswMraKI73ZL58BkpPUzFN&#10;4ATm8/le4CaoUZ/idTWuCFcR+dv996+/vg7XADSHQD8CcjB5JoenXvR7mqesEVCUQ1e1t2ANMILU&#10;E3BctK7e/rAVLEd1/WS6vv4ybDPQHgIQgAAEYiMgHdULaWz+Mr+9fS+Nzjvl4GwXrH9mKwuv2aKq&#10;3pWXlwdGudiAYw8EIAABCOgjYE4UV4vFrlzud6RPu3Q1cp58I8mSbnANZLnzmO5il6JEexe1tY01&#10;HY5MpyNteqEPBFwTkC7r+67nQD4EfiRAsdP9MSEFmI+JGAi0JHDWcpz9YX2Kmu1rgUStBLrGR387&#10;Tvs/ypMpEZB9Kr5bHTicQ4cOoCYgclHXrzZTvCkmAd9i4v0ETI2ExP4xjJQQUJRL57tUSUykpobD&#10;/VRV+2YR+dU06jO3zJvb5iMyC1MgAAEIQCACAucXF0+lo/p7KRLvdTjXScH6V67yYvJMCkDenV9e&#10;7kXAGhMgAAEIQEA5AVO0Xqyv75trsZSrmoR6zhMUDpMrSTgIIzsTcB7TXTRSlGDvorbWsabTkel4&#10;pFU/9IKACwLmKnbZOD1yIRuZEPiWAEXqreOB76HWqJIfWFol0KXI2OrECEueQP/Ys/sZSN4RcQKQ&#10;4o7CNFaK0zodVvGOp8MPIWgh686z9d9+ex2CrugIAZsExisrpli9sCkTWUsSMDl1RXl1VfsNS6Ll&#10;8UAIONxXJZ7txkBVVW9Moz5zy7xdyUiDAAQgAAEI9Ccgh3Jn5cXFWzlQZW6w773WcVqw/tm8LNuS&#10;SY6Nsuc3N1v9TeZJCEAAAhCAQDsC5lqsuqroGtoOl5NRzhMTDpMqToAgNHgCzmO6CyFFSfUuamsf&#10;K9fFH3I7lHYvoZ9tApMs45CfbajI+ycV9M0/kLQjIEV1W3J4irxZO1xJj5IizP+2AtC2GLiVMAZB&#10;YGAC38RznWXtPgMDq8z0wxL4+PHjbFgN0pqdd7+0/N3VWnl3ed71GcZDIHQC5jZHc6tj6HZEq7+i&#10;/LqqfYdoHY5h3xFwuL9KPNuJNdOYr5hOn5hGfXYkIgUCEIAABCCwHAFTQ1GW5aF0VX9ro0GE+4L1&#10;L/YaZfPb23cXFxcvl0PA0xCAAAQgAIFmAtPp9EhOde3ISBZzzbisjnCekHCYTLEKAmFREFB1Paey&#10;DjBROPgbI7LxeGvy6JE5DcwPBJIhQJf1ZFztzVBV35verLY60cyqNITFTaCpID1u67EuYQKyoXGW&#10;sPmY3pKA7Ec9bjmUYZYJULxuGWjg4qq6Ptn47bc3gZuB+hDoRMDc4mhuc+z0EIP9E6Bo3T9zZtRD&#10;wOE+q/M9Yj0UXWhSjur6iWnM50I4MiEAAQhAAAJ9CJhabylUf5/l+dM+z9/1jLeC9S+TF9Jx/YUY&#10;8t60iLdlBHIgAAEIQAACdxEw12StTCY70sXlFEJ+CDhPRDhMovghxCwhEXAez11gKEqgd1E7tLHi&#10;8z3ZVLK22ArNfvRNk8DnLut1XaZpPVbbIEBRkg2K/8iQdQvFdfZwxizpVPKrMduHbRBoInDWNIDf&#10;Q0AI7EFheAIcZhzeB0NrMOZWr6FdwPyeCZjOg4u6PvY8LdP1JaAo584Kr68TeU4jAeK5u1dMLYM0&#10;4tvd2Nh40/1pnoAABCAAAQjYJ2Bqu02Nt6n1FumFzRl8F6z/o7tcc2xaxEur+GOzcLNpELIgAAEI&#10;QAAC3xIwnUOrxWK3qioWeI5Dw3kCgqIMxx5E/LcEnMdzF9yKEudd1A51rGwqHVxfX2+Hqj96Q6Ar&#10;AfOuJAnxP7s+x/i0CVCk7sz/M2eSERwNgTzPy2iMwRAI9CNw1u8xnkqFgBxC3pLOtlup2BuCnbw7&#10;huAlBzrW9RtZb544kIxICKglILc3vhXlCrUKotjPBBTl3lXtSRAr8RNwvOdKPLcPIcnNn5haBtOI&#10;r/1TjIQABCAAAQi4IXAuebXy4uKtqe02Nd4uZhmmYP2LJdIqfs+0jJdq/GcujEMmBCAAAQhAwBDY&#10;3Nwsi+n0ibQsfA2RQAk4TpwESgW1HRFQlUhTlDB3hFuj2KLO80ONiqETBFwR+PvXX1/TZd0V3bjk&#10;0iXTrT9NcZ0psnM7C9IjIHAWgQ2YAIHeBMxhu94P82AqBGapGBqinRSvh+i1fjrLu+3zfk/yFATC&#10;JHD98eOB/I3bDlP7xLVWlINXtTeReFgkYb7jvVfiuUUUSe3CdGNj19QytBjNEAhAAAIQgIAzAqbp&#10;uNRwv8xvb9/Let5pbm3QgvUvBAupxj+Qyvx3dDJ0FlMIhgAEIAABISDXaD2vq2ofGPYJOE06OE6Y&#10;2KeBxJAJOI3lrmAUJcq7qh76eLO5ZDaZQrcD/SHQlsBmlpV0WW9LK71xFBV597nTRKB3a5jQOgGK&#10;da0jRWBABOrR6CwgdVF1IALyXvvHQFMzbUcCHIbsCCyk4VJ8xTtLSA5D12UJXF5e7omMZ8vK4fkB&#10;CSjKxavaoxjQJUztiYDjPVji+V4/lqZmwdQuePI000AAAhCAAATuJXB+cfHUNB2XGu4XPjBpKFj/&#10;bKdU5m8vqupdeXl5YCr2fRjPHBCAAAQgkB6B6XR6tJjPd8XyMj3r3VjsNNngOFHihghSQyXgNJa7&#10;QlGUIO+qekTjn0mX21lE9mAKBB4kQJd1AuRbAhSpDxcPUmT3eLjZmTkUAhInrGdDcRZ62iZwZlsg&#10;8qIkwDouMLfy7hmYw5rUlfeUT6urr5qG8XsIxELA3JKVTybc1hiDQ01OXkleXtVeRQy+xYaHCTje&#10;iyWev8cvOZ2zPMt2Tc0CoQkBCEAAAhAYkoDUaM+kyfhb+V4y65nCly5qCta/GiwvK89Mxf75PyeR&#10;+YEABCAAAQhYJyDXap2YhaAsCE+tC09MoNMkg+MESWKuwtwGAk5juSt9JUnxrmrHOH5R18ccpo3R&#10;s9h0FwG6rBMXhgBdLlXEwUyFFiihm0CWsZbV7SG0c0Wgqs5ciUZuHAQ+ffq0Lc2RijisSdMK3kfD&#10;97u5vcusL8O3BAsg0I7AXPKHMpLvnna4whilJD+vas8iDM+h5TIE2JNdhl7rZ+U96aRaLHbW1tbI&#10;67SmxkAIQAACELBNwNQ/lGV5KDXabyWPNrMtv0meuoL1LwoXotixqeA/l1PJTUbwewhAAAIQgEBX&#10;AmYhKAtCU7R+0vVZxv9DwGmyjMQIYeaRgNNY7mKHog4uXdSOfGwxXlkxm078QCAJAr/99ttLOahx&#10;loSxGPkvATpa6goGSQ5umQ59urRCGwhAAAI6CNRZ9n86NEELrQTm8/meVt3QqxsB3lG78dIy2qwn&#10;zbpSiz7oAQHXBK4/fjyQv1fbrudB/gAEFBWtq9m/GMANTOmZgMO9WeJYfFnXr6cbG7vSWK/07Fmm&#10;gwAEIAABCPxL4OLi4qVpJp7l+dOhsGgtWP/Mw1Tw57e37w0oOhsOFSLMCwEIQCBeAmZBaBaG1Wh0&#10;FK+VbixzmlhwmBBxQwOpIRNwGstdwChJgHdROZWxeZ7Prq6unqViL3ZCYJJlXN2eSBjQvVK1o2eq&#10;tUO54QlwW9jwPkCDQQjIZsbZIBMzaTAEZE/pcTDKomhrAry3tkY1+EDWk4O7AAU8Erj857Z4coYe&#10;mXufSlHOXs0+hncnMKF3Ag73aBOO47Kuqv2NjY3n3v3JhBCAAAQgAIEvBKT2eiY12O+lIPuF/E/F&#10;kGBUF6z/C0ZASaHIOwNuSFjMDQEIQAACcRIo1tf3zUIxTuvsW5VwQsE+TCQOSkBNLCtKfA/qEMWT&#10;Z+PxwfX19bZiFVENAtYIrK6uHtFl3RpOdYLoVKnOJXcqJLdAUWwXhqsG07IejS4Gm5yJITAsgbNh&#10;p2d2zQTk+7MY4hpjzUxi0413Wd0ereQmU7Oe1K0l2kHADgFzK1Y+mRzakYYU1QQU5e7V7GeodhjK&#10;WSFA0boVjEaIrFHO8izbnU6nvCNZo4ogCEAAAhDoQuBc1i7lxcVb6ar+VorVt7o862psGAXrxnoB&#10;ZsCVZXlsQLoCglwIQAACEEiTwOeFYl0/EevLNAm0s9p5QsxhEqSdhYxKhYDzWG4LUlHCu63KqY6r&#10;8/yQW59S9X56dtMVLz6f05UyOJ/OgtMYhb0SoMu0V9xMpojAL7/8cqpIHVRRRuDjx498fyrziUt1&#10;eL91Sbef7DG3dfUDx1NBEpjX9bEoXgSpPEp3J6Aoh69mX6M7RZ4IjYDD/dpU4liK1U+qxWJnbW2N&#10;dWxo8Y++EIAABCIgYOoapKP6y/z29r22Bg/hFKx/CYQsz/cE5DsB+iyC2MAECEAAAhBQRECu4npj&#10;Tjmb086K1FKjivMEgsPkhxqIKDI4AVUbmooS3YM7JgAFJHa2J5PJQQCqoiIEliZAl/WlEaoQQAdK&#10;FW7opYQkD7dMx75eD/NQKgRYs6biaez8joD8fSxBAoH7CEh8cENJguHBO68Op3/prn6iQxu0gIBb&#10;AldXV4cmT+h2FqSrI6Aol+98r04dfBQajIDDfdvo47iuX083NnY3NzdZww4WwEwMAQhAIF0C5xcX&#10;T6Ux+HtpEP5CI4XgCta/QCwE6IG0q38npwFmGsGiEwQgAAEIhEnAnHI2p52laP00TAsC1dph0iNQ&#10;IqjtgICqBJiiBLcD1NGKzMbjp5eXl3vRGohhEPiGgHRZ3wdImARUHc4KE6EWrcl3afGEQj3yPC8V&#10;qoVKEHBKgDyNU7yxCGetFosne9rBe3BPcBYek+7qrB8tcESEfgJysPipyQ/q1xQNnRAwOX0leX1V&#10;ex1OYCM0BQKRxnFZV9W+NMl7noIPsRECEIAABHQRMHXUpp5aGrUeimaFLu3+p02oBeufLZCOGdty&#10;GuBteXl5YNrYa4WMXhCAAAQgEBYBc9pZTj3vVKPRUViau9PWadKAYnV3jkPyvwScxnBXzkqS2l3V&#10;Zvw/BPLJ5JCut0RDCgSky/qJ6ZKXgq2x2EiBTiye/McOKcykS2xcLrVqzaNHj06tCkQYBEIgQHf1&#10;ELw0mI5mjWZuKBlMASZWRYCu637dsajrI1k/nvmdldkg4J/A9fX1tsQ7ty/6R69vRiX5fVV7Hvq8&#10;hEa2CDjew40pjs0N7uYm9+l0emQLP3IgAAEIQAACbQicS16sLMtDU0dt6qnbPDPkmKAL1r+Ck5eY&#10;Z6aNvWlnPyRM5oYABCAAgbgIFOvr+/VolPwJaKfJAseJjrgiEmv6EnAaw12VUpLM7qo2478jUNwu&#10;FuZUMj8QiJ6AdMl7Fb2RgRtIMU7gDnxY/VnU1mEcBCAAga4EuAmvK7GkxldVtZeUwRjbmgCHOluj&#10;6jewrsv56mry+fN+8HgqJAKmcV6d56q7FIbEMwpdleT5Ve19ROFYjLiTAHu5jYEhxeon5gZ3c5N7&#10;42AGQAACEIAABCwSuLi4eJnf3r7L8vypRbFORUVRsP6FUGHa2Utb+7fm1IBTagiHAAQgAIFkCEzX&#10;11+bq7vE4DIZo78x1GmyiwRHiiHl3WanMdzFGkXXhXZRm7F3E8jzfHb14cNL+EAgdgJ0WdfrYQpv&#10;9PrGlmamSyw3etiiGacc2Qw9jdMyrILA3QSkocAFbCBwHwH53uRmEsLjQQK8P7sJEHkf+XOTGzDc&#10;wEWqKgKTyeRA/o5sq1IKZYYnQNH68D5AA38EHO7pqtnH60uzrl/Lze275gb3viJ4DgIQgAAEINCV&#10;wPnl5Z4Uq78fZdkLebbo+vyQ42MqWP/MURKTMzk18N6cHjCnnYeEy9wQgAAEIBAHAXN1l7nCS6xJ&#10;aqHpNEHgMLERR9RhhQ0CTmO4i4JKEtddVGZsMwFZd7yQQsJZ80hGQCBsAnRZ1+U/Cm10+cODNnzP&#10;eIAc7BQUhwXrOhTvSaCqTns+yWNpEOA7Mw0/L20lNxQtjfBfAYu6Pvv7119f25OIJAjoJCD5v6fZ&#10;ePxUp3ZoNTgBJbl/NXshgzsEBZwScLi3G2gMl6bp3cbGBrfNOA08hEMAAhCAwLcETCNv09Bbir6P&#10;pVB6K0Q60RWs/+sEKSCRzofvzGmCEB2DzhCAAAQgoIuAucJrMZ//nkoXO6eJAYcJDV1RgzZDEnAa&#10;w10MU5Kw7qIyY9sTmM/nhxySbc+LkWESMF3WpRDhKEzt49Caopo4/NjHCll70C22D7hUnqmqs1RM&#10;xU4IGAKS6y8hAYG7CJiDxHKguIAOBLoS4DBoV2Lfj59k2Su6qy/HkKf1E7i+vt6WnMiBfk3RcFAC&#10;SvYA1OyJDOoMJndOwOEeb0gxLDm7M9PszjS9c86cCSAAAQhAAAJCwNQklJeXB6aRt2noHTKUeAvW&#10;jVfkFIE5TVCW5bE5XRCyo9AdAhCAAASGJ2Cu8qoWi91qNIp68RlSQmD4qEADjQTUxLCSRLVGH8Wi&#10;k3RX2po8enQYiz3YAYH7CJhCBOj4J0ABjX/mCmcMOumokGdUKtVZ9n9RGYQxEGggYA7RAQkCdxGo&#10;qorvS0JjKQK8d/fAV9en8nc56hx5Dyo8EhkBUxBS57nJ+xWRmYY5Lggo2QtQszfigjEy9RBIvGhd&#10;itVPpF5gxzS70+MUNIEABCAAgZgJnF9cPM3H4/fyrvcsBjvjLlj/4qEsz/fkdMG7i4uLlzE4DRsg&#10;AAEIQGA4AqZovVhf3x/V9evhtHA3s/NklsMkhjsqSA6JgPMYbgtDSYK6rbqM609AYm7PXA3cXwJP&#10;QkA/ASlEOKPLuj8/UTDjj7X2maRLxpZ8x2xp1xP9IAABCEAAAkMSkO/LP4acn7njIcDNRu19KZ+7&#10;5+1HMxICYRKYTCYH8ndhO0zt0XoQAkr2BNTskQziBCb1RsDhfq/mGDZN7aYbG7umXsAbayaCAAQg&#10;AIFkCcgh2ll5cfFObvWI6iBtEgXrX6K2kI7rL4wTjTOTjWQMhwAEIAABKwQ2Njae11W1b0VYKkIc&#10;Ji9SQYidDxNQk8RSkpgmXvwRMFcDmyuC/c3ITBDwT4Au626ZUxzjlm/g0slhBe5AV+pLUvfElWzk&#10;QkAbgZp41+YSNfpId8NCCmdZi6nxSDyKcIj0fl9W0lWUWy/iiXUsuZuAaU4hNys+hQ8EOhNQsjeg&#10;Zq+kM0AeCIqAw31fjTFs6gI+N7XjBwIQgAAEIOCYwLk0MirL8lC6qr+NMe+VUsH651AxTjTONE41&#10;V3k5jh/EQwACEIBAxASm0+mRnGTbERPLGMx0uvh3mLSIgT02LE/Aafx2UU9JQrqLyoy1QuDrFcFW&#10;hCEEAhoJ0GXdjVcohHHDNSapUoj3OCZ7sAUCEIAABCBgk8DHjx9nNuUhCwI/EuB9/Y6YGI/prs5H&#10;JWoCpimFNKcwHQz5gUA/Akr2CPgO6+c+ntJDQM2+n9QBmHoAUxeghw6aQAACEIBArAQuLi5e5re3&#10;77I8fxqrjckVrH91pHGqFK6/P7+4iNa5sQYtdkEAAhDQRGBtbe10ZTLZkUKSU016ddXF6aKfYvWu&#10;7mB8RwJO47eLLkoS0V1UZqw9AuaK4OuPHw/sSUQSBPQRmK+uPh/VdalPs/A0YtMwPJ8NqPFswLmZ&#10;WjGBX375Jeg1qGK0qKaQgORc/qNQLVRSQEAaFP2hQA1USIAANyL942Qp4j1ae/SId5AEYj5VE02z&#10;O3nvOE7Vfuy2SMDsFSjZL1Czf2IRL6IUEYh8D9js/y/m899NPYAi6qgCAQhAAAIREji/vNyTYvX3&#10;0o37hZhXRGjivyYlW7D+hUAhJ+EOy4uLt+a0dMyOxjYIQAACEHBHwHQcrRaL3aqq3ribxZ1kp8mq&#10;yBMV7ryC5LYEnMZvWyXMOCXJ5y4qM9YJgWdyZfDMiWSEQkABgc0sKyVJ/6cCVYJVgUL1YF03mOJS&#10;iLcl3y1bgynAxGoJSGyUapVDMQhAAAK+COT5TDbyzNW6//zjBwIeCCT7Ti+HlydZ9soDYqaAwGAE&#10;Jo8eHWbjMeuvwTwQ4cRK9g14S4owtjSZ5PA9fMjYrUajo+nGxs7m5ib5F03xhi4QgAAEIiNwLvs/&#10;pnZZiriPJbeVxFok9YL1zyEsGzyzRVW9Ky8vD8zJ6cjiGnMgAAEIQMADAbNYLabTJ2bx6mE6a1M4&#10;Xeg7TFBYA4CgoAk4jd8uZJQknbuozFh3BKTb2DFrCnd8kTw8gb9//fU1Xda7+YFujN14MfpOAjO4&#10;QOAuAvVodAYZCKRAQDYxTlKwExu7ETAHuuQ9a+u7pyhe7waR0UsRSK1w3RxeNo1bloLGwxBQTODq&#10;6uqZfK73FKuIaqESULJ/oGY/JVQ/ovfDBBzuCQ8Ru3VV7Rfr6/u4HQIQgAAEIOCKgKknMLXK+e3t&#10;e1O77GoejXIpWP/GK/Ki8yzP83emxb5GZ6ETBCAAAQjoJ2AWr2YRq19TObDlUkmHiQmXaiM7HAJO&#10;47ctBkXXerZVmXFeCBTjlRWuDvaCmkmGIECX9fbUUytgaU+GkV0JSHHQ467PMD4ZAmfJWIqhSROQ&#10;nH2ZNACMv5OA3HS49yCab4vXyVMRRQ4JJPHeL93VPx9e5gcCkRIwN7FLZ/WDSM3DLA0EKFrX4AV0&#10;cE3A4Tu3xz3BMs+ynel0euQaF/IhAAEIQCBdAucXF0/z8fi9qVVOkQIF6z96XVrrmxb7ptW+abmf&#10;YlBgMwQgAAEILEfALGIX8/muSCmXk+TuaacLe4cJCXdEkBwSAafx2xaEkgRzW3UZ55eAFNTMTFcm&#10;v7MyGwT8EaDL+sOskyhY8RduzPQPgRkgIAABCKRM4NGjR6cp24/tdxPI8rzbgS4K2AklxwRiXgdI&#10;t7fn5vCyY4SIh8AgBExnQzkkTPOJQegnNqmSPQUV+yuJuT4pcx3uEbuOXfkuOJX9/d/X1tZYfyYV&#10;tBgLAQhAwB8BWXvMpCb5nRyOOpRZC38z65qJgvV7/GFa7UvL/XcXFxcvdbkMbSAAAQhAIAQCm5ub&#10;J/KSsWsWtyHoi44QCIWA64RUKw5KEsutdGXQYARMVybTnWkwBZgYAg4JmEKFRV2/cjhFkKJjLlAJ&#10;0iGxKC0bfVKQt3VDU4VYPGrVDllv/seqQIRBQCEBifNSoVqopIPAbCk1vi1gX0oQD0PgewJf1wUq&#10;clgWnCNrv7PV1dUjC6IQAQGVBORg3OF4PDYN7fiBgHsCSvYWYvmOcu8wZuhFIMCi9Wo0OppubOzI&#10;/j7rz15O5yEIQAACEHiIgGmaXZblsXRVfys1ydup02Lt9XAEFKMseyFF6+/NCYfUgwX7IQABCECg&#10;GwFzArtaLEzR+km3J92OdpqIcpiEcEsF6SEQcBq7bQEoSSi3VZdxwxKo8/zQdGkaVgtmh4AbAuu/&#10;/fbaFC64kR6WVArVw/KXem3v7/5KXkq981AQAhBwQiDLTp3IRWjQBOQg10w2+Oyttei+HnQ8aFY+&#10;hrXCJMv2NTNGNwgsQ+DLDYl7X2VQOLEMTZ5tTUDJHoOK/ZbW0BgYHAGH+8W2Y7euqv1ifZ33neCC&#10;DIUhAAEI6Cdg6gRMs2zTNFsaE/277tCvuVsNWXe14ZtlW+aEg5x0oOCkDS/GQAACEIDAvwTMSWw5&#10;kb1rTmZrwGJ7Ef+dTQ6TDxrYocOwBJzGblvTlCSS26rLuOEJSNxuTyaTg+E1QQMIuCEghQvJdlmP&#10;rWuimwhBamsCLTq8yiHYx63lMTAdAlV1mo6xWJosATqsJ+v6hwyXPNvMKZgW381O50d4dARCLVyv&#10;pBGLdFc/ic4hGAQBIWBuRpTO6j/l7UzxBAUUhIhzAkr2GlTsuziHzQQQuJdAKbel70yn0yMYQQAC&#10;EIAABGwTOL+83Mvz/J1pli2yC9vyQ5bHequD9+Skw1MpXH8vJx+edXiMoRCAAAQgAIGROZldj0bP&#10;h0ThNPFEsfqQro16bjUbekoSyFE7O1LjsvH46aUsSCM1D7MSJ2CuhU+ty7qa76XEYy8K87sWwuX5&#10;LAq7McIqAUl4l1YFIgwCCglILuW/CtVCpYEJyDvZH95UoPu6N9QpTBTaemKc8CHlFOIxZRtNp0N5&#10;l377EAOKKFKOEE+2K9lzcLp36Akl0ygl4HDveNm4lcYQp4v5/HdzW7pSeqgFAQhAAAKBEjAHY8uL&#10;i7eynjiWYvWtQM1wqjZrre54CwmmAxNYJsC6P84TEIAABCCQKoHp+vrrUV0/EftL3wyWXbg/qK/D&#10;hINvTsyni4DTuO1iqpLEcReVGauLQD6ZHMqV9SxIdbkFbSwRSKXLemiFJZbcixibBJYsdpMY3OK7&#10;xKZDopF1Fo0lGAKB+whUlfccCs7QTUCKS4osy7YH07LrobPBFGVizQRCWF/I4eQjuqtrjiJ0W4bA&#10;ysrKsTxfNMmgkKKJEL9fmoCSvQc1ezFLA0WAOgIO95D7xq25FV1uR98xt6Sr44VCEIAABCAQLAFz&#10;KLa8vDxYVNU7yVvNgjXEg+Kss3pCNoFlAswEmgm4nmJ4DAIQgAAEEiOwsbHxRq4X25XNtTNfpvdd&#10;sLfSz2GiodX8DIqWgNO47UJNScK4i8qMVUmguF0sDlVqhlIQWJKA6bIuB/JOlxSj9vEQCknUwkOx&#10;kTQ8+N8/OzxIctrhGI0U+RvsbV0ZDTQMCY6AdD+N9j0jOGcoUfjjx496vg/tf9croYwavghoXm+k&#10;cjjZl6+ZRw+BDx8+vJT3i9bfJaaYgoIKPf6LUhMlexBq9mSidHLiRjncS+4at3VV7Ztb0RP3COZD&#10;AAIQgIBlAhcXF8/y8fi9fC89syw6SnGsr5Z0qwk0E3Dnl5d7S4ricQhAAAIQSISAuV6sWix2zHVj&#10;QZvsMMEQNBeUX5pA1wTT0hPeJ0BJotiZfQj2SsBshF3JhpjXSZkMAp4IyIHu556m8jaN5sIRbxCY&#10;qB8Bh4Vrsn543E8pnoIABCAQLgF5jy7D1R7NXRCQd88/XMhdWuaSt6ksPT8Cgiagbf0hxVyvOBgX&#10;dEih/D0E5NaqmXyPvOgDiKKKPtR4pjUBJXsRavZmWoNjYDAEHO4pt4zbUhrK7Uyn06NgmKEoBCAA&#10;AQioJyBNrmflxcU7aV50IMoW6hVWomB2cXlZK9EleDVk4/Ck/n//b3+T7kbB+xIDIAABCPgiUF5d&#10;HUqi86mr+Vou0vtN7zC50E8hnoqBgNOY7QJISYK4i8qMDYPAWG7Z4ErtMHyFlt0IXH/8+FaS/rNu&#10;T+kbreZ7SB8aNHqIgKf3Ykngnf36yy+/4wwIfEvg419/vZW/XcH//cWrELiPwOovv/D1THh8R0D+&#10;7pmOVVtBYanZhgvKXwqUHTRi6rr8tLr6+2aWlQpQoAIErBEwN6Y/evTovQgslhFaLfMwz0KgiUCl&#10;I8IG/R5qYsTvwybg8L34vrg1DeSkkdzu5uYm7zZhRw/aQwACEFBD4PzmZiv79Okgy/M9NUoFpAiH&#10;gS06S05kz/Lb2/fS5v+lRbGIggAEIACBiAmYa8dkAf3KhYlOd3Q9FeW44IJMvQScxmwXsylW70KL&#10;sR0JzOfzQ7NB1vExhkNAPQE5jOHkfcaX4do6Gvqym3l6Ehiog6opzpOOgFs9teYxCEAAAsERMAd1&#10;glMahZ0SMN+DwRWrGyIOb2BxChzhgxEYcn2yqOtXFKsP5nomdkhgZWXlWMQvnZOjuMKhkxA9Gpm9&#10;CQX7E2r2aoiJ+Ah43l+WIyBH042NHYrV4wslLIIABCAwBAGzx2/qgqU++B3F6v09wJqqP7v7n5Sr&#10;xCQ435u2/y7EIxMCEIAABOIiMF1ffynXrO6LVaUty5wmkzwnE2wxQY5uAk5jtovpCpLBXdRlbFgE&#10;zOJrPB5vSTenw7A0R1sINBMwNwdUcutY80hdI4YsBNFFAm0aCegpNCPX1OisxAZIp7DELMbctAic&#10;pWUu1jYRqKpqr2mM+t/readQjwoF5ayDQPCZM5Ni9bP13357DXsIxEbgw4cPL/M8t7aWMjk+iixi&#10;ixJl9ijYp/D5/aOMPuoESuDHmDV776ZxXKDmoDYEIAABCCgjcH55uSdrinfSlOCFqFYoUy8odVhL&#10;uXJXlm3l4/HbsiyP6aDoCjJyIQABCMRDYDqdHuVZtisWlcta5TSJRLH6su7h+TsIOI3ZLsQVJIG7&#10;qMvYcAjcsYm1J50Bn4ZjAZpCoCWB8fh5y5GDD/Nd+DG4wSjQj4DCgjK5xvhxP2N4KlYC0oH6Ilbb&#10;sAsCo6o6gwIEviUg3avi+h5U+K5BxOkk8HX94jqHJu+awazpdHoKrTQSkBzcTG5JN0Ul1n8otLCO&#10;FIHfElCwX+H6eweHJ0rA4V7zl5gtF/P5rtl7T5QwZkMAAhCAgEUC19fX2+XFxVt59z+WYvUti6KT&#10;FcU6yrHrTft/KVx/Lx3XnzmeCvEQgAAEIBA4gbW1tVNZQP8uGwOnfU1xmjxymEDoay/PhU/Aacx2&#10;waMg+dtFXcaGQ+C+BZf8rT8wC9xwLEFTCDQTWHv06FQ68h01jxxuBIXqw7EPZmbthWMWuwIG4xMU&#10;fZCAvGucgQgCsRKos+z/YrUNu3oTmPV+UvuD2t9BtPNLSD9XaxpzY9bGb7+9SQglpiZAwDSVkxzc&#10;sUtTKbZwSRfZIwX7Fmr2cAiHuAg42nM2e+wrk8nO5ubmSVzAsAYCEIAABHwTMGuJ8vLyYFFV7+QA&#10;bLz5KN9gZT7WUH6gF3LC4kBOW7yTYCaA/TBnFghAAAJBEpAFdFktFrvVaHSkygBHiQNVNqKMdwJq&#10;Ep0Kkr7e4TOhFwINi61Crg079KIIk0DAI4FJlr3yOF3rqVwVdbRWgIG6CQRUICaxvCUdArd0A0U7&#10;zwTOPM/HdBDwRoADGd5QBzHRlw65RRDKLqtkQO8my5rK8/0J2F7jjJWu5foT4kkIjEaPHj16Kxyc&#10;f3fccbsi+CFgj4CC/Qs1ezn2qCJJAwH7e89HC9ljX11dJU+iwb/oAAEIQCBgAqYxtWlQLe9AzwI2&#10;Q63qFKx7dI2cttiWYH5rTl+YUxgep2YqCEAAAhAIiIApWi/W1/dHdf26i9rOEkb2EwZdzGJspASc&#10;xWtXXgqSvV1VZrx+Ah02qbY/fvx4oN8iNIRAewJmQ0BTl3XbRRztSTBSPYGwC8Fm6vmiIAQgAAE7&#10;BM7siEFKDASkuUOa339hv7PEEHrqbbCy5qnrN7KWO1FvLApCoAOBLzm37Q6PLD2UwoulESLgPgIK&#10;9jHU7OkQJXERsLcH/Xxd9tbNHntcgLAGAhCAAAR8EjCNqKVY/b1pTC3zFj7nTmku1k0DeNucvjCn&#10;MM4vLp4OMD1TQgACEIBAIAQ2Njae11W130ZdEkVtKDFGCwE18aogyavFJ+hhj0CPBdYz0ynQngZI&#10;gsDwBDR0WbdStDE8SjSwTSCSgi+53vixbTTIC5cAxWXh+g7NWxE4azWKQUkQkPe7P5Iw9CEjI3mX&#10;Sd6PjgAsswaShlvPHamFWAgMQuDy8nJPJn42xOQ9coNDqMmcIRJQsJ+hZm8nRP+h8/0ElitaL+fz&#10;+a4Uq78GMQQgAAEIQKAvgXO51bYsy2PTiFqK1bf6yuG5dgSyi8vLut1QRrkgIJuMJ/X/+3/7m1xL&#10;4wIvMiEAAQhEQeD6+nq7qut7r650miBaLkkQBX+MsEvAaby2VVVBYretqowLi8ASG1Llp0+ffqf7&#10;R1j+RtuHCXzuZJZlz3xzUvE949to5nuYQITvs5LIO/v1l19+x/UQ+Erg5q+/yO8SDlESWP3lF77a&#10;o/Rsd6NkH6X469On8+5PJvJEzddAIp7uZGbrqJBbPn/99VcK1jvRZbBmAtIYYku+N96JjsXQesrt&#10;IPxAwD6BavjIav0dY996JMZMoOM7rfytP11ZWXlibvyMGQu2QQACEICAOwLSUb3I8/yZ7Ge+cDcL&#10;kn8ksERNBTBtEJCuBbP89va9XCfw0nwIbMhEBgQgAAEIxEVgbW3tdGUy2TEL7x8tc7pzG2FxT1yR&#10;EZ41TuO1LQ6K1duSYlxHAksurApJrB53nJLhEFBN4NPq6qtRXZe+lFymm6AvHZnHI4HIu49KvG+Z&#10;IgyPRJlKOYG71orKVUY9CDQSIK4bESU1QA5DzpIyuKuxkb/7dMXB+H8ItMrDyZrt89qNHwhEREDe&#10;IUyOrdBg0pL5Qg0moINGAgr2OFp9x2hkh04xEThaLBa7FKvH5FJsgQAEIOCXwPnFxVMpVn9Hsbpf&#10;7mY21kn+md89o5zUMB8CKVqfaVEJPSAAAQhAQA8Bs+CuZOFtbub4qpXThBDF6nqcH4kmTuO1LSMF&#10;idy2qjIuHAJmQWVjUSVrgdnV1dWzcCxHUwg8TGAzy0p5b/nTNScK1V0TDkz+12KtwNTuqS75o57g&#10;onxM/uZGaRdGpU2AuE7b/z9YL41//gBISwIUr7cElcawpvWSWbOZtVsaNLAyBQKfb3sbjbY12Woj&#10;b6jJHnRRQkDBXoeKPR8l7kANSwTa700/X19f3+fGWkvcEQMBCEAgMQLX19fb5cXF2zzLDqVYfSsx&#10;81WYyxpJhRu+KCEfgnw8fluW5fE5nbI0eQZdIAABCKggYBbe042NXbns78ipQu0TAk7VQHg8BFQk&#10;LhUkcOPxKJZ8JWB7MTUejw/MIhnCEIiFwN+//vraVZf1psKLWBhiRwsCiRZlSXHR4xZ0GJIKgao6&#10;S8VU7EyIwB23zCVkPab+SEAO+AKlB4FE35N6kIr+kbvWT4u6Pvvtt99eRm88BiZD4PLyck+MfabR&#10;YNs5RI02otMABBTseajY+xkAPVM6JPDwHnU5n893pVj9tUMNEA0BCEAAApESkCbShdTkHi6q6p00&#10;RiDPNKCfWR8NCP++qbM838tvb99dXFyQKFLoH1SCAAQgMDSBQk6N11W170QPitWdYE1ZqIqEpYLE&#10;bcoxEKvtrhZS0mn90CyYY+WGXWkRcNFlnUL1tGLoXmspvpLrPSjc49PwPwJ1lv0fPCAQG4F6NLqI&#10;zSbs6UfgRpr7yDvgVr+neepfAmndRIPj7yHw7XpqkmWvAAWBWAiY74rJZHKo2R5btzRqthHdBiCg&#10;YO9DxR7QAOiZ0iGBO/aqpXHDqfyd35HmbicOZ0Y0BCAAAQhESkBqcJ9JE+n3UpP7NFITgzLLVZ1F&#10;UBCUKlvItQMv5AqCd1KwMlOqI2pBAAIQgMBABKbT6ZE5RS7TlwOpwLQQaCSgIlGpIGHbCIoBQRHw&#10;sLm0LYlXc30xPxCIgoCtLusUqkcRDssZQZH6d/xM4Z4pylgOKk9DAAIQUEygqk4Va4dqHglUVbXn&#10;cbr4p+KdKn4ft7Gwrk9WV1eP2gxlDARCICCFjMeiZxGCrhRnhOClwHRUsAeiYi8oMLehbgOB74vW&#10;jxaLxa68u5zBDQIQgAAEINCFgKm5lWL191KDa/beg1gvdLEv1LGsiZR7Tq4g2JYTHm/NlQR0WlTu&#10;LNSDAAQg4JmAOUUu3xO75lS5lanprm4FI0L+IaAiQakgUUs8xEXA1+JpPB4//XKNcVwAsSZJAqbL&#10;uryvPO9rPIXqfclF8hwFVU2OnDUN4PdpEJB3lJM0LMXKlAjIzUNlSvZi6/0EpPvVY/g4IsC7liOw&#10;+sXKGo3u6vrdhIYtCVxdXZnO6tsth6sY5ivHqMJYlPBDQMFeiIo9IT+0mcUXgX/2rZ+vy83jsifO&#10;+tAXd+aBAAQgEAGBc2n2I7W2x6bmVorVtyIwKSoTWA8F4k5zJYG5muD84uJpICqjJgQgAAEIeCCw&#10;trZ2ak6VL120TrG6B2+lM4WKxKSCBG06Hk/DUt8LJ3ONMZ1z04itFKw0nfsWdX3WxVYK1bvQinDs&#10;1+KpCE2zaZKsASjgswkUWRCAgCoCv/zyy6kqhVBmSAKzISdPZm7ev5JxtbxDmu7qJ8kYjKFRE5Dc&#10;2VPT+CFEI33nGkNkhM4dCSjYE1GxN9QRG8PVEijn4/GuFKu/VqshikEAAhCAgDoCphm0dFR/md/e&#10;vpda2z11CqLQZwKshcIKhCLPssPy4uLt9fX1dliqoy0EIAABCLgiYE6Vb2xs7Ij8o15zUKzeCxsP&#10;3U1ARUJSQWKW+IiLwECLpkIOJJkOUfxAIAoCk5Yd/ChUj8Ld/Yygw2d3bnk+6/4QT8RIgMLeGL2K&#10;TdL9t4QCBKQQcSaxUEDCIwHeyTzCHmYq+UztDzMzs0LALgGzVy4HMA7sSvUrzeQcB8o7+jWU2fwR&#10;ULA3omKPyB9xZnJAwDRpm4zHO5scsHNAF5EQgAAE4iVgmkDLjY3vpKP6i3itjMMy1kAB+lGSSbNF&#10;Vb0zJ0LMyZAATUBlCEAAAhBwQMBciSZin3cSTbF6J1wMfpiAikSkgoQscRIPgaE3jWRRPfvw4cPL&#10;eIhiScoEmrqsU6ieaHRQELWU4+Vzs8VtHEshjOZhCnujcSWGfCGw9C1ykIyGQD0a/RGNMSEawrta&#10;iF57UGf5+3oka7Oz6AzDoOQImP1xyZuZRg9FDMZTsBGDFxXZoGCPRMVekSKXoEoHAvKuspjPd3lf&#10;6cCMoRCAAAQSJ2AOsprmz6YJtBSrbyWOIwjzWf8E4aZ7lJQTIeZkyPnl5V7IZqA7BCAAAQjYI2Cu&#10;RpONhycisWyUSrF6IyIGtCegIgGpIBHbnhgjtRPQslCSArQXpqugdl7oB4E2BOQd5c6DdSq+Q9oY&#10;wBh7BL4WP9mTmLIkviNS9v43tktR5xkoIBANAbqrR+NKC4bwPWcBohURvL9ZwTikEFmPlVL81a3Z&#10;yZAKMzcEHiAwmUxMZ/XtmCBpyUXGxDRpWxTslZDvSzoC+xkvuWPTnM3cLN5PAE9BAAIQgEBKBMwh&#10;1rIsD03TZ9P8OSXbQ7eVtU/oHpSTIeLEY/kAHp/f3GyFbg76QwACEIDA8gQ2NjbeyAvZrmxCnC0v&#10;DQkQCISAggRsIKRQswUBbYuk+Xx+yM1KLRzHEPUENn777U1V1ydfFaWrunqX2VWQDp12eX6RJu/8&#10;j50IRmiIBFj/heg1dL6TgPxt+w9oICBxUEh+axsSygjwTqfMIe3Vkc/Un9zK0p4XI/USkMYOT8fj&#10;8VO9GvbXTFtOsr8lPKmCgII9E4rWVURCCEqU8/F41zRlC0FZdIQABCAAgeEJXFxcPMvH4/dZnke5&#10;LhiesFsNWPe45etNunwA9/Lb23fygXzpbVImggAEIAABtQTW1tZOF4vFzr3XaNNdXa3vQlRs8KSj&#10;gsRriH5D57sJaFwgySbc1qNHj8w1x/xAIHgC4yx7RaF68G7sZgDdOLvx6jo6z2ddH2E8BCAAAQhA&#10;IAQCf/31114IeiatI8XrwbjfNDb59ddfXwejMIpC4B4C19fX2xLPprt6tD8mN6kxPxkt8NgNU7B3&#10;Mvj+Uew+Dtw+s48tMbK7ubp6ErgpqA8BCEAAAh4ISIO3mdTGvh9lmVkTFB6mZAoHBFjvOIA6oMhC&#10;PpAvzAfTfEAH1IOpIQABCEBAAQFzZZoUre+KKkffqUOxugLvxKPC4MlGBQnXeLyZtiUBbAbtXV1d&#10;PUvbS1gfAwG5gv5ENiJOYrAFGx4gQPGSt/CQd7Et6TC45W1CJlJLgI7Ual2DYj0IyLs57wo9uMX2&#10;CLeIBOZRDimqdph0Vn9Fd3XVLkK5FgTM7YN5npuGDkWL4cEPoYgjeBfqMUDBHsrg+0h6vIEm3xCQ&#10;mzjfLObzXdOEDTAQgAAEIACBhwicyx5IeXHxVrqqv5XaWPZDAg8X1jqBO/BO9eWDaT6gZVkemsV7&#10;jCZiEwQgAAEItCNgitblCrV9Gf3q8xMUq7cDx6hWBAZPMipItLYCxSD1BEJZFEmn9Remk5R6oCgI&#10;gQYCplgCSJESoFBpKMfOhpqYeSEAAQhAAALOCHCLiDO0TgVzcNEp3j7CTedSOTh81OdZnoGAJgKT&#10;ycR0UUwqLxZKzlJTnKDLPQQU7KUMvp9EcOgiUNevpuvrT8w+ti7F0AYCEIAABDQRMHWv0rj5ZX57&#10;+172FmeadEOX/gRY5/Rnp/7JLM+fSuH6e/ngPlOvLApCAAIQgIBTAlK0/rKaTEzhOgt/p6TTET54&#10;clFBgjUdb8dtaWALoq+dpOJ2CtZFT4Au65G5mKKkwR1KB9rBXaBDgao61aEIWkBgeQLmXWF5KUgI&#10;mcCnT5+2zS0iIduA7kKAw4wqwkA29Z+rUAQlILAEAblV6qk0cni6hIhgHw0sdxks5yQUV7CnMvi+&#10;UhKOVm9kWVfVE7NvrV5TFIQABCAAgUEJnF9cfK57ldzCi0EVYXLrBFjjWEeqTmAhH9wDcy0C3RjV&#10;+QaFIAABCHglMJVOOpIM2pVJS68TM1l0BAZPKipIrEbn1EQNCnQxtP3x40fTUYofCARNQIomzEE6&#10;fkImQAGSHu9l2Z4eZdBkKAJ5nrPOGwo+80IAAtYJzOfzmXWhCByOAAccB2MvBxtPOAQ0GH4mtkTg&#10;Wg4xSSwnnQszOcxA85iWogAx1ggo2FsZfH/JGkwEdSVgbn0x+9QbGxtvuj7LeAhAAAIQSIeAdFWf&#10;mTrXPMsOxeoiHcvTsZS1TSK+NtciLKrqXXl5eWCuS0jEbMyEAAQgAIEfCKytrZ3Ob29/N0kB4ECg&#10;D4HBk4kKEqp9uPGMPgKBL4SeXV5e7umjikYQaE9AiibO5H3kqP0TjFRBgGIjFW74UQnJ+RSmE61K&#10;5VDKGwEK1r2hZiLHBOrR6MTxFIgPgIDcHvs4ADVRsQ8BDj32odb7GelITXf13vR4UAOB87ou6sXi&#10;WJqzFRr0GVqHwPOZQ+Nj/q8EFOyxDL7PRDR4J1DV9ZvFfL5r9qm9T86EEIAABCAQBAFTz1qW5aF0&#10;VX9r6lyDUBolexFgXdMLW7gPycv/M9nAendOgUu4TkRzCEAAAksS2NzcLE1SwCQHlhTF44kRGDyJ&#10;qCCRmpjLozQ3lo5Ek8nkkIOoUYZoUkZJwulVUgaHbCyFReq9Ryda9S5yruCjR49OnU/CBBDwQaCu&#10;Sx/TMIduAvKeuKdbQ7RbmgAHIZdG2CTAHBDm/aCJEr/XTuDRzc3hOMu2Putp/m7wQ6d1YsAOAQV7&#10;LXyi7bgyCCl1/Wq6vv7E7E8HoS9KQgACEICAdwIXFxcvpVD9vTQweOp9cib0ToCCde/IFUwoC3tx&#10;/LG5PuH85uafRT4/EIAABCCQFAGTFDDJAelc9jopwzG2N4HBk4cKEqi94fGgGgKRLX6KlZWVYzVw&#10;UQQCPQjQZb0HNJ+PUETkk/bSc9GJdmmECIAABJQQkDzFf5WoghoDEbi5uZkNNDXTDkWAw5HWyUux&#10;eskBYetYEeiZwNWHD8+kSH3vu2kpWv+MI7Icp+fIYrp/CbDnQjC4J1DWVfVkfX39pfupmAECEIAA&#10;BEIkIM3ZZlKs/l7e+1+I/kWINqBzdwKsZ7ozi+YJc31Cfnv73pxSicYoDIEABCAAgU4ENtbWnlfj&#10;8X6nhxicHAGK1ZNzeZQGx7jwkZuTZldXV8+idBhGJUOAIgqFrqZgSKFTWqk0azWKQVETkELfk6gN&#10;xLg0CFRVmYahWHkfAflb9gd0EiXAe6g1x0vB+p/mgLA1gQiCgGcC158+bY/z/ODOaflb8RlLjLlO&#10;z2HGdJ8DadhIGnzviShwRkDeRU7Fv7sbGxtvnE2CYAhAAAIQCJaAabBsGi1LV/W3Uqy+FawhKN6L&#10;wLBvoL1U5iHrBOSUijmtYk6tWJeNQAhAAAIQUE9gurp6JEmDHVG0VK8sCnonMHjCcOCEqXfgTOiE&#10;QMyLnvF4fHB9fb3tBBxCIeCBgCmiqKrqlYepmKKJAJv+TYRU/14OfxSfpKhDtZIoBwEIQKAFATmU&#10;edpiGEPiJjCL2zysayTATT+NiB4aYLqr//rrr6+XEsLDEBiQwHldF/Vi0XyrIN3WPxetx5z3HDAM&#10;05p64D2Ywfeg0vK2F2urun6zmM9319bWWNt5Ic4kEIAABMIhILWphWmsbBosm0bL4WiOpjYJsIax&#10;STNkWXJaxZxaKcvy2PxxCNkUdIcABCAAge4ETNJgMh7vmBPv3Z/miVgJDJ4oHDhRGqtfU7MrhQWP&#10;/O3mHT61wI7MXlNMYYoqIjMrDHMoBgrDTy21nM/nJHhbsop2GOu5O11r1jWx/4sppqVgnXeCmBza&#10;0RZ5Jyxkw3K742MMj5kAhyo7e1c+Q8/lH39LO5PjAS0EHt3cHI7bdlmkaP2z21LIf2qJz2j1GHgv&#10;ZvC9qGgdO4Bhdf1qur7+ZHNzk3eRAfAzJQQgAAHNBM4vLp5Kbep76aj+QrOe6OaeAOsX94yDmiHL&#10;8z3zx0FOszwLSnGUhQAEIACBpQmYDqfmxHtdVSdLC0NA8AQGTxAOnCAN3oEYkFSHIemyvjWZTO6+&#10;JplYgEAABEwxhbmyPgBV41GRwp94fPmNJZLTeRylYRjVmkA9Gl20Hqx0oIvCcqWmWlXLNjerynUU&#10;9ujRo9OOjzA8IgJ//fXXXkTmYIpNAry/tqIp66ozyfEetRrMIAgoJHD14cMzKWDp9l3A34fPnqTo&#10;Q2FAh6bSwHsyg+9JheYvffqWsr/8ZH19/aU+1dAIAhCAAASGJCCNk2flxcXbPMsORY9iSF2YWwcB&#10;1i46/KBNi0KSAQfyx+Ld9fX1tjbl0AcCEIAABNwRMCfeNzY2dkd1feRuFiRrJzB4YnDgxKh2/6Bf&#10;M4EUFzlStP708vJyr5kOIyCgkwBd1j35hY18T6AHm2Y22MxMrINAVZU6FOnf0VyL/qnr0bcAfllu&#10;3LiyLMHwn5cY4PBV+G50awE3BD3IVw4D77t1ANIh4I7A9adP2+M879+QgW7rFK27C890JA+8NzP4&#10;3lQ6nrZqqbm9W3y3K/vLb6wKRhgEIAABCARNQArVi7IsD6Vx8ltZq7J3EbQ37SqfYi2HXYIRSzNX&#10;by6q6l15eXlg/ohEbCqmQQACEIDADwTkBPx+NR6zwZFgZAyeEBw4IZqgy6MzOeUFjnRZP7y5udmK&#10;zqkYlAQBuqw7dDNFPQ7h6hItn6PikxR56NIKbXwSyPP81NV8XQuYXemBXN0Elo6TLHMWw7rJod2/&#10;BPJ8Bg0ItCbAYczvUEmx2Il0Vz9pzY+BEFBE4Lyui3qxOF5aJYrWKVpfOogQMBp4j2bwPSpCoBOB&#10;qq7fmNu719bWWMt1IsdgCEAAAnETuLi4eCmF6u/lVtincVuKdX0IpFzP0YdXks/IouCZ+SNyfnHB&#10;H5EkIwCjIQCBVAlM5frY+Xi8K/aXqTJIze7BE4EDJ0JT83eM9rK4GRWyQb385l6MwYFNQRD40mX9&#10;LAhlQ1CSAp4QvGRdx/l8PrMuFIFRE2hbYBw1BIwbjMBP8VfX5B8G88bwE5tDVxITW8NrggbBEeC9&#10;97PL5PDiq+B8h8IQ+EJg5ebmeJxldr4D+JtA0TqfrOUJDLxXM/he1fIE05BQ16+m6+tPzO3daRiM&#10;lRCAAAQg0ERAGiLPpFj9vSxQX8jYomk8v0+TADUdafq9j9VFnmWH5cXF23O6NvbhxzMQgAAEgiSw&#10;KV15zDVuUgB5FqQBKN2awOAJwIEToK1BMVAtgeQXNv/roLz94cOHl2odhWIQeICA6bJOkYWFEGFz&#10;3gLEcEVIx5LH4WqP5ssS+LGrapti9GXn5HkIWCbwX8vyEBcQAQ5dBeQsraomfLOQ5G6P6K6uNTDR&#10;q4mAyWPJHvSsaVzn3yfebd3kSpPPl3YOGh74jsDAezaD71kRDg8RKOuqeiK3db8EEwQgAAEIQMAQ&#10;MLWkpqZUGiK/lWL1LahA4CECrFOIj04EpHhglt/evjdXN8ipmKLTwwyGAAQgAIEgCZhr3OQ6tx3Z&#10;+DgN0gCUbiQweOJv4MRnIyAGqCbA5ou454cNOClWfHFzczNT7TiUg8A9BKTI4oiDcj3CI+HinB60&#10;Yn+Ev/+xe7jBvm+L1BNHgflhEjgLU220tkGAQ1c2KCLjXwKJHeLk4C+xHyoBk78yeSxn+idetG64&#10;UgziLLrSEDzw3s3ge1dpeLmTlWav2DQ629jYeNPpQQZDAAIQgECUBEztaHl5eWBqSU1NaZRGYpR1&#10;AqxRrCNNRKBc3ZDn+TtzlUMiFmMmBCAAgaQJmOvcNtbXd0bSrSdpEBEaP3jCb+CEZ4QuTcokFjPi&#10;7ns23uZ1fXhe10VSAYGx0RCg2KKDKxMrxOlAJtmh8vkpPn36tJ0sAAyXJRsHjQmDoAmcBa09yi9F&#10;QL7D9pYSwMMQuItAAu/LVVW9koO//P3kExAcAZO3knfXY+eKJ/B3oIkhOdQmQvz+QQID7+EMvodF&#10;ePxLQLqqn0iDs13T6AwsEIAABCAAgfOLi6fSUf29fFc/gwYEuhBgfdKFFmO/JyBXOJirHMqyPDZX&#10;O4AHAhCAAATiJyDXu+1LBcTz+C1Nw8LBE30DJzrT8HK8Via/kGnYbBvLu/qjm5vDeCMAy2ImQJf1&#10;Ft5lw70FpHSHzOfzWbrWY7kUfJZQgEDABM4C1h3VlyDADVFLwOPRdgQifX+WYt/y119/fd0OAqMg&#10;oIvAys3NsTRiKLxplXi39eRzqd4CLdKJBt7LGXwvK1K3djGrHo1eS1f1XdPgrMtzjIUABCAAgfgI&#10;mObG5cXFuzzLzD60v/f5+FAmaxFrk2Rdb89wuaptT652eHdxcfHMnlQkQQACEICAVgJStP5aTtE/&#10;Ef1ISmh1Ugh6DZzgDAEROt5PIPlFTNsNNulQePXhA+/ofJiCJCAFl/tBKu5a6UgLbVxjS02+5Gke&#10;p2Yz9v6PgClcgwcEQiVAh+BQPbe83lIA88fyUpAAgRYEInuflu/9VxxWa+F3hqgj8OHDh5dS4DLz&#10;rljbnJp3xfxMmHxO1Q/meGcZeE+HovXBQqusxuP9jbU1mpkN5gImhgAEIKCDgGlmLE2ND01zY1mH&#10;buvQCi1CJMC6JESv6dS5kFPwB+YEjTlJo1NFtIIABCAAAVsE5BT9G0kO7Yq80pZM5PglQHLPL29m&#10;s0cg+QVMx4016bT+4vrTJ5IG9kIQSZ4ISMHaiRRfnHiaTv80kRXW6AcevIbkZYJ34VIG/Hepp3kY&#10;AsMROBtuamZWQIDvLgVOSEqFr+/XHdfYmhjJeunst99+e61JJ3SBQBsC5lYNOWT7os1YJ2MC/tzb&#10;4GFyq8nnV22ATFUGRetJed68a5i94Onq6lFShmMsBCAAAQj8RECaGL80zYzlPf4peCCwLAHWI8sS&#10;5PnvCJgTNOYkTXl5eSCF6wV4IAABCEAgXgJra2un89vb3yVhcRqvlXFaNnix+sBJzTi9moZVyS9e&#10;+myoydXK+WJhrmTjBwLBEZD15avglLapcARFNDZxIKs9AfnsFJ84rNQeGCMhAAEtBM60KIIefglI&#10;XqmgM5df5sz2A4FAD4fKZ4dOpwRzcATO5W++xO7x4IoH+rm3yS35PKtNmKnJGnh/Z/D9rUT8LTdt&#10;nyzm8x2zF5yIyZgJAQhAAAJ3EDi/vNyTYvX30sTYHDgtgAQBGwRYi9igiIyfCMhC4ZkUrr8/v7h4&#10;Ch4IQAACEIiXwObmZikJi91RXR/Fa2Vclg2ezBs4mRmXN9OyJumFy7KbaHKo9OPHjwdpRQzWxkAg&#10;2S7ry37mY3A+NixNYD6fz5YWgoBQCZyEqjh6p02gqqqztAmka/1ff/21l671WK6KQEDv4eY2Kumu&#10;/kYVP5SBQAsCKzc3x1LsUrQY6mdIn+YQfjTzMkvS+VYvhCOeZOB9nsH3uSJ2rTGtHo1ey03bu2YP&#10;OHJTMQ8CEIAABO4hcH5zs1VeXLyV90Xz/r4FKAjYJMA6xCZNZP1IoMiz7ND8Abu+vt4GDwQgAAEI&#10;xEnAJCzW19f3pWg97S6oAbh38CTewEnMAFyEincQSP6aWlsbZ1n27PLDhz2CDAKhEUiqy3pABTKh&#10;xVGK+srVnI9TtBubIQCBcAnId/7/has9mi9DQApv+c5aBiDP2icQwHt5Uusk+x5G4kAETDMF2Tee&#10;DTT9/dPayr2pM6ydQhSLtOPEqLsS90RPhHFRVuPx/sbaGre4ROhcTIIABCDQhsD5+XlRXl4e5Le3&#10;72Xdqe/dvY0RjFFPgLdI9S4KX0HzB2xRVe/kioiX5g9b+BZhAQQgAAEI3EVAitZfmkSG/K6EkD4C&#10;FKvr8wkaNRNIfrFiecNsIodJzdXLzeQZAQE9BL50WX+jRyMHmgRQEOPAakS6J0Ay2T1jlTP88ssv&#10;pyoVQykINBCQDuvEbqpRkud8Z6Xqe+12K31Pl0Meb8w6STs+9IPAtwQ+N1GQZgpqqSj9vPvilXwO&#10;1hfoGOcZsEnR4HtekflT3i/OhOnudHX1KDLTMAcCEIAABFoSOL+4eJqPx+/l+0Dve3tLWximmwDr&#10;D93+iUu7LHuR5/m788vLvbgMwxoIQAACEPhKwCQyTEJD/v8SKnoIDJ64GzBpqccLaNKVQNILFVeb&#10;ZHLl8uerl/mBQGAE5BB0nF19XH3WA/Mv6rohIJ+b4tOnT9tupCNVMwHxPWsxzQ5Ct3sJSN6Y2E0w&#10;Psx3leQsthI0HZNDIqDsvT3a9VFIMYGunQjc3NxsmSYKnR4aarDl5hFDmdFn3qRzsX2A8cz/CAy4&#10;/zP43lckcVBX1cliPt9ZW1s7jcQkzIAABCAAgQ4EpPnwrLy4eCe3IZl39qLDowyFQC8CrD16YeOh&#10;3gSybEuC7rgsy+NzSVD0lsODEIAABCCgloBJaEzG4x05jU9iQ4GXBk/YDZisVIAfFXoSSHqR4nhj&#10;zFy9fPXhw7OeruExCAxCQLoHnsl7xdEgk7uYVFnBiwsTkamDwHw+n+nQBC18E5C/maXvOZkPAssS&#10;4HaAZQmG+TzfVWH6LVmtFbzHy3f8a7M+StYHGB4kAYnbY+muXgSjvOPcnGYOSedkNTsG3R4kMPge&#10;WOD+qUej1xsbG7ubm5vkEQL3JepDAAIQ6ErA1G1K/eahdFV/Kwejt7s+z3gI9CXAuqMvOZ5bikCW&#10;53v57e27i4uLl0sJ4mEIQAACEFBJwGycyGn83UquqFWpYCJKDZ6oo1g9kUiza2bSCxRPG2LjPD+4&#10;puuu3cBFmnMCkix75XwS1xMoKHBxbSLydRGQ3MtjXRqhjS8C8jfz1NdczAMBWwS4HcAWybDk8F0V&#10;lr/Q9guBr+/1ntbwX7mbA2mScw1/XUQgJUXg48ePB1Ksvh2c0Z4/35r4mNxs0vlZTc4ISZeB94IG&#10;3wsLyVf/07WsxuP9jbW1OG+2DNMnaA0BCEDAGwFTr2nqNiUv89TbpEwEgS8EWG8QCkMSKCRJ8cJc&#10;K2GulxhSEeaGAAQgAAH7BMxp/On6+hNzOt++dCQ2ERg8QTdwgrKJD7/XSSDpxYnnjbB6sTg+r+tC&#10;ZySgFQR+JhB0l3UK1Qnp4QiQaxmOPTNDAAIdCHBDWwdYkQ2Vgwp7kZmEOakR8PiuL38r/+RwT2oB&#10;Fra9lx8+7Mk+8LNgrfD4+dbIKOk8rUaHhKDTwHtCg++JheCjLzrKO8WZ8Nqdrq4eBaQ2qkIAAhCA&#10;gAUC55eXe1Ks/t7Ua4q4woJIRECgMwHWGp2R8YBtAuZaCXO9hLlmQgrX+WNoGzDyIAABCAxMwJzO&#10;N6f0B1YjqekHT8wNnJhMytkRGZvswmSgza9xlm1Nbm4OIgohTEmAgOmybroKBmPqQJ/vYPigqHMC&#10;8pkpPnGjhnPOGieQv5X/0agXOkHgPgIUYKYZGzc3N7M0LcfqKAk4fvc3hWW//fbbyyjZYVSUBORv&#10;/NYkyw6jMM5zkwlNzJLN12pyQmi6DLw3NPjeWAD+qqvqRG7I3llbWzsNQF1UhAAEIAABSwTO5f1c&#10;Ggq/lfe7YylW37IkFjEQ6EWAdUYvbDzkgoC5ZkIK19/LSZ5nLuQjEwIQgAAEhiNgTulLomhHNCiH&#10;04KZvRAYOCHpxUYmsUog6WtmB97wkqL1p5+7XfEDgUAIfOmy/qd6dR0Xq6i3HwVVEZjP5zNVCqEM&#10;BCAAgTsI0GE9zbCQG/n+SNNyrI6agKO1gDm8GzU3jIuOgHy3m0KYIhrDBs7hDcmRYpIh6Qc698B7&#10;RBSt3x835kbsjY2NXXNDdqDRhdoQgAAEINCRgGkcXF5eHuS3t+9lXcleQUd+DHdDgDWGG65I7U+g&#10;kATGgTnVc319vd1fDE9CAAIQgIA2Aua0vrlijo1ot54ZNBk3cCLSLVmkuyCQ9GJEyUaX6XZlul65&#10;8C8yIeCCwK+//vpabZd1R8UpLjgiMx0C0hzgcTrWYulXAlVVnUIDAoERuAhMX9S1Q2BmRwxSIKCQ&#10;gMW1gax/TuTw7pFCK1EJAncS+Pjx44Hs9W5Hh0dJLm8IrknncIcAHsOcA+8VDbpPptN/pbkJ29yI&#10;rVM9tIIABCAAARcETMNg0zhYvhefuZCPTAj0JcD6oi85nnNKwJzqWVTVO3PKx5z2cToZwiEAAQhA&#10;wBsBU7QuV83tmivnvE2a0ESDJuEGTkAm5OZoTE16IaJpg0u6XX3uesUPBAIhIGvFUmJWV5d1i8Uo&#10;gbgBNcMiMAtLXbS1QSDP89KGHGRAwBcBDln4Iq1nHnmfK+S9bluPRmgCAUcELKwV6K7uyDeIdUJA&#10;miI8lWL1Z06EaxBq4TOtwYw+OiSdy+0DjGdGo4H3jAbdL1Pkf3nvPjPNxMxN2IrUQhUIQAACEHBI&#10;QOosZ9Io+J1pGCzTFA6nQjQEehFgbdELGw/5ImBO+cgm27vzy8s9X3MyDwQgAAEIuCVgrpozV86N&#10;6prkiEXUgybfBk48WsSIKE8Ekl6EaCpW/+pvKRT58OHDS0/uZxoILE1ATZf1hDeql3YiArwRkAKn&#10;4tOnT9veJmQiFQQoWFfhBpToQICY7QArkqF//fUX+f5IfIkZLQn0XDt86a5+0nIWhkFgUALXsu6Q&#10;mDVFMfH/aMzveaCedE7XA98opxh472jQfTMFDjXNw6SJ2I5pJqZAHVSAAAQgAAHHBM7lRu2yLI+l&#10;q/pbmgQ4ho34pQiwrlgKHw97IZBlWxKox3L656354+plTiaBAAQgAAHnBNbX1/fNFXTOJ0pggkGT&#10;bgMnHBNwb3QmJrsA6bk57SsAsjx/IV2wZr7mYx4ILEPgS5f1V8vIWOpZ5Z/npWzj4SgJzOdz/r5H&#10;6dn7jXr06NFpYiZjbuAEVldXTwI3AfU7EpCCxscdH2E4BOIg0HEtIWsfcqdxeD56K87l5ox8sTiU&#10;Lo5F9MZ+NZCi9WRcjaFLEmAPaUmAPR+XpmGmeZhpItZTAo9BAAIQgEAgBKSjenFxcfEyv719J/u9&#10;e4GojZoJE0i2XiRhnwdruiTmZuaPq/kjG6wRKA4BCEAAAt8RMFfQyQn/J/I/kjDpGRsUq/cEx2OD&#10;EEh28RHIBta8rg/NBuMgwcGkEOhI4LfffnttrrTt+NhywzsWlyw3GU9DwB4BSVJTFGgPJ5IgAAEI&#10;QMAGgSzbsyEGGRAIlkCLtYWsd47kQI/fNU+wQFF8aAKTm5sDKVbfHloP7/MHkvOzzcXkeJPN89qG&#10;mYq8AYvWB91DG8i/plmYaRo20PRMCwEIQAACHgmcX17uyc2F7+Rd/IVMW3icmqkg0JsAa4ne6Hhw&#10;IAKF+SMrRevv5YTQbCAdmBYCEIAABCwSkBP+byRhtOu96MyiDUOJGjTRNmCCcSjezLscgWQXHgFt&#10;XI3lZqNHNzeHy3mapyHgj4AcavbTZb1FMYk/q5kJAr0IkD/phS34h06CtwADUiFArKbi6S92fvr0&#10;aTuXDrwmpzFoXiMx7pirlMA9aw3Jk5ZSrP5cqdaoBYHvCMiNfU8lp/Q0WSwB5f5s+yjZfK9tkKnI&#10;G3BPKaF3zlJs3THNwlIJK+yEAAQgkCqB6+vr7fLi4q28jx1LHeVWqhywO0wCrCPC9Btayx/bfDx+&#10;W5blsbnaAiAQgAAEIBA2gbW1tdPFfL4jmzGnYVviT/uEEmz+oDKTMwLJLjpC3LCSTodXHz48cxYM&#10;CIaARQJSwHHk9MAbheoWvYWoIQnI4Y7CFAcOqQNzQwACEIAABL4SmM/ns29pfC1cJ89BjCRN4Ie1&#10;h6xz/pR3uDJpJhgfBIFrWWdIvB4EoaxLJRPOHySb93UZTzHLpmjdmXfN/ur89vZ3s9/qbBIEQwAC&#10;EIDA4ARMjWR5eXmwqKp3smb8Lr8yuHIoAIGWBFhDtATFMJ0E5FrrPSlcfy8d15/p1BCtIAABCECg&#10;LYHNzc1yY319ZyTX3bZ9JtVxg2/iDphUTNXnodqd7PWwgW9SSVesF2bDMdS4Q++0CDjpsh74Zzit&#10;CMDatgR+LA5s+xzjwiXAYeBwfZea5hKr/0nN5tTtHY/Hf9zH4Nvi9cFzH6k7CvuHISBrEXMo99df&#10;f309jALMCoH2BM7rusgXi0Pp6Fi0fyrykSE2r7DgEgpOLEBMScSA+0vRvl/KvqrZXzX7rCmFErZC&#10;AAIQSI2AqY00NZLyffYsNduxNy4CrB/i8meq1hSSDDmQqy7emSsvUoWA3RCAAARiIbC+vr4vOzNc&#10;eXuPQwdPqA2YTIwlxlOxI9mFRgwbU7LR+HnDkR8IBEDgS5f1UyuqUqhuBSNCdBKQA/+PdWqGVg4J&#10;XDiUjWgIQAACyxCYtX2YAva2pBgXEwFzKJfu6jF5NF5bJjc3B7I/ux2vhT0tiyE32MP0ZHPBPVjx&#10;iBAYcJ9p8D02ywFQjcf7n/dV+YEABCAAgWgJSFf1mamJNLWRYmQRraEYlgwB1g7JuDp+QyWBt22u&#10;vDBXX5grMOK3GAshAAEIxEtAkiuvTZJFLCzjtTJAywZMIgZIK2mVk11kxLQhJe/WHz9+5ErnpD/J&#10;4Rgva8HlDrpRqB6Os9F0GQKzZR7m2fAIVFXFWio8t6Wq8Umqhqdo94cPH/aWsfvbAvZl5PAsBLQS&#10;MDekmEO5WvVDLwh8JXBzc/NUbuh7CpF7CMSUI+zg5GRzwh0YMfQbAgPuN0VStF6KHTtT3hv4WEEA&#10;AhCIlsD5zc1WWZbH0lX9ramJjNZQDEuOAOuG5Fwev8Hm6gtzBcb55eVSye/4SWEhBCAAAd0ETJJF&#10;/qbvipalbk39aTdoEm3A5KE/wsxkg0CyC4wYN6Ky7NnlkgUlNmIKGRBoIiAFHSdS2HHSNO6n31Oo&#10;3hkZD4RH4GthXy63Z3z69Imkdngu7K1xnuenvR/mQQh4JCCxyprfI++hpxJ/W7vxg+7rQ3uT+V0Q&#10;kLhe7jCuC6WQCYEfCFzLukLW4DQ5aIqMGHOFTTbL75PNDbdgwxBdBAbdb1sShTngNr+9/X1tbY11&#10;/5IseRwCEICARgKmSe/FxcXL/Pb2ndycuqdRR3SCwDIEWDMsQ49nNRMoJLiP5UqMt+bEkWZF0Q0C&#10;EIAABO4nYJItJuliki+pcxo0eUaxeurh19r+ZBcXEW9ATbLs8Lyui9ZBwEAIDERAuku8aj01heqt&#10;UTEwPAIPFe/N5/NZeBahMQQgEDuBR48eJb/ej93HP9jn7LuI7uuJRVKE5taj0Yk5jBuhaZgUEQGT&#10;I6oXi+ORHIiNyCx3piSaf0g2R+wukuKVzN5Td9/W9dHG+vrO5uZm2f1hnoAABCAAAe0ETHNeOez/&#10;Tt63X4iuvHNrdxj69SLAeqEXNh4KhYAULczkxNF7c/IoFJ3REwIQgAAEvidgki6L+Xx3JEmYVNlQ&#10;rJ6q58OyO8mFRQqbTrIBuXJzcxxWNKJtigRadVlP4TObovOxedS2QM9mV1uw6ydAwZt+H6HhSJb5&#10;dQmHdAjcSGMZX1dY0309nbiKydJxltFdPSaHRmrLo5ubQ4nVrUjNc2dWxM0u7oOWZK7YXQTFLXnA&#10;ovVB9956eLUaj/fX19f3ezzKIxCAAAQgoJzA9fX1tmnKa5rzSrE679vK/YV6yxFgrbAcP54OhYCc&#10;PJKi9fdybcYsFJXREwIQgAAE/kfAFK1/TsLUdfvuqZEAHDRhNmCiMBL3JWNGkouKhDaacjkEevXh&#10;w7NkAhpDgyVwb5d1CtWD9SmK301giSI8ciIEFQQgoIqAfHefqlIIZVwTGOx7qO3hLtcAkA+B+wjU&#10;VXXEjRPEh3YCn3NDWbanXU+1+iWUS/zqgyRzxmoDULliA+5FDboH194tpei5M11dPWr/CCMhAAEI&#10;QCAEAlLHWJSXlweLqnpnmvKGoDM6QmBZAqwTliXI8+EQkBNI+Xj8tizL43Pp5hKO4mgKAQhAAAJf&#10;CUjR+kvTQSAVIoMmygZMEKbi31jsTHJBkeAG0zjPD64/fdqOJW6xI04CX7qsf79xk+DnNU7vYpWN&#10;QjtJeBef+FueVDBJ9+rTpAzG2OAI0GE9OJctpbD4+/FSAiw9bOM71ZIqiIHAZwLmb+G9h29hBAEl&#10;BExOyOSGlKgTrhoJ5iiSzB2HG6HDaj7gntSge3EN1M26fn57+/va2hrr+2EjlNkhAAEIWCcgjXef&#10;SR3je/keemZdOAIhoJgAawTFzkE1NwSyPN/Lb2/fmT/8bmZAKgQgAAEIuCRgOgiYTgIyR+lynqFl&#10;D5ogGzAxODR35u9GIMnFRIIbS1+jol4sjs/ruugWJYyGgF8C/xZ60FXdL3hmc0LARUHdfD6fOVEW&#10;oSoJyN/EqNdMKqGjVFcC/+36AOPDJSB/k/a0ae/iu1abjeijn0A9Gv0ph2/P9GuKhqkSMLkgkxNK&#10;1X7rdieYWzQ55CTzyNaDJwGBA+5NDbond59r6/poY319x9xCnYD3MRECEIBAMgSkq/pMahbfy+1F&#10;5kBokYzhGAqBLwRYGxAKqRIozB/+8uLinfkiSBUCdkMAAhAIlYDpJDAZj3di7Rg4aGJswIRgqPGY&#10;qt5JLiQS3FD6Nr7HcmPR5OaGblqpfugDsdsUesj7wVEg6qImBH4i4LpwLs9zFd1tcb0fAnSv9sOZ&#10;WfoTqKqq7P80T4ZEwNzwYW760Kzzt9/Bg+ZlNENCN+sEzHf1r7/88tq6YARCwCKBRzc3hyYnZFEk&#10;ohI9ZJ9kPplo705gwD0qTe+A5rZpuXU6mRunuwcKT0AAAhAIj8D5zc1WWZbH0lX9rdQs8n4dngvR&#10;2BIB1gWWQCLm/7N3JlZxJMsCpbth2PVbHjAeIAvUWDDIA/AAWSBkARoLwAPkATwL4FkAzwKaXT10&#10;V/0IDZrRAnQtueflHJ1//pusjIgb2ZVZkZGRcRKQIPm6TgTDq6s9SVwPOmAeJ2G0hgAEIGCPgCak&#10;TcbjjaIsP9uTQs8QgMBTBLL8iMg8Wf3bOJANyq2r29tNfhkQCJnAP1XWQ1YS3SDwHQHbSeo/wR4A&#10;PysCVK/Oyt3xGSuHaE7j0xqNmxCI8YYPx/NzE6w8kwABGWfvuRElAUcmbML17e2OJNMQB7Ll4wzj&#10;jVnGlW2Nn5T7zTtpfai3TOtt0ym7GNsgAAEI5ERA8xGlovpu9+HhrNPtsrbOyfnY+iQBvgkYGBAQ&#10;ArLo35HE9bOLy8stgEAAAhCAQDwE9Bq8/1tdfSdX536KR+uXNfVawcFjEDAV/+VgR3YfEJlWPHpp&#10;LM92Ovv3UgUgh/GOjXESeKyynszaIE4voPU0Ar6S4LS6rVa5naYf/x0CEICACwKSsD50IQcZ/gn0&#10;er0//GvRXANf83ZzjXkyBgISzzyXb5eDGHRFxzwJ3Mh3Q6/b5aY92+4nad02YfqPlYDH/Spf+3R6&#10;q/T44eF3vWU6VrehNwQgAAEI/EhA8xAl/nUih0A/wAYCEPibQHb5JjgeAi8Q6Hcl+WZ4eXmk13BA&#10;CgIQgAAE4iHwamXlvV6PF4/GT2vqKwj296qQZWHs48e2/jpCshslGW4YVRpHkuwowfPDSm1pBAFP&#10;BBYXFj7KOB16Eo9YCPxC4PtEN69rPtEsxiq3DKnGBI4bP8mDEHBAYH5+/tSBGESEQWAQhhrttSB5&#10;vT1DevibQKcso49l4st0CVyUZb+cTIj9uHJxhjHI7OLMrsZSanJy2rcqy4NXq6tvtFBXam7EHghA&#10;AAI5Eri5uVnX/EPNQ5Rk9bUcGWAzBJ4jwLcAYwMCPxGQamMDvYZDr+PQazkABAEIQAACcRDQ6/HG&#10;vd6GaBtlMMdr4lJOQb84hnNwWmb50ZDhRlGtgdfprN/e3u7WeobGEHBIQL7rhlKx8E+HIhEFgV8I&#10;hJrQJhVd3uIuCEAAAgEQOA9AB1RwQEC+GzYdiPEiItS53gsMhNYiIN8qx1Jd/bjWQzSGgEMC8/f3&#10;+z0SaxwSF1EZxiKzjDm7HVVIa0HA6Z5dWb5fXV3lIFsLf/EoBCAAgVAIaJ7hcDjcnxTFieYfhqIX&#10;ekAgJAJ8B4TkDXQJi4Bcx6HXclxcXSUbUA8LONpAAAIQaE/gtWz0SBBpQ6/Na9+bux6cBr5+Notk&#10;dXeOjlRSlh8MGW4QNRmenW73w/39PcGWJvB4xgmBpYWFT1RZd4IaId8RiCRxjXd3PqP2PB9TsTRC&#10;AozPCJ3WROVcDkpFsgZo4kKesUBAqqt/tNAtXULACIGvBQo6nU0jndFJPQIZxiSzjD3XGxW09riH&#10;5WDvbqiFuCRZ/ROOhgAEIACB+AlIYdydbq93JvunW/FbgwUQsEeAbwB7bOk5BQJSPUB+JIdy+unw&#10;4v5+LQWTsAECEIBA6gRWVlZOJ+PxRlkUxzHY6iDg9TwGj4G+GHyDjjMzWX4sZLgx1Gasj8tyX6+J&#10;btMHz0LAFgGqrNsiS79PEfiWpBYDHflt9Eej0XoMuqJjOwJSufW8XQ88DQF7BIqiYHzawxtaz4PQ&#10;FLKtD8nrtgnH3b/ELA+orh63D1PWXgsTaIGClG0M3jaNTWYWn8wyBh38QAxMQY97Wbb28LTw1myv&#10;90YLcQVGG3UgAAEIQKAmAamqPpBk9TNZw+3Jo/2aj9McAtkRYP2fncsxuAkBCc5sdh8eTmSC2W3y&#10;PM9AAAIQgIBbAq9fvx6+evVqY6YsD9xKrifNVqCrkhYeA3yV9KORdwJZfihkthlkYpDp9dB6TbSJ&#10;vugDAjYIUGXdBlX6/EYg5mS08Xg8wJN5EOCmiTz8HKOVcnjmfzHqjc71CEji45r4er3eU2m1jnm9&#10;kJYnwrFGfhNUVw/HHWjyHQEtSCBrx0OgBEIgszhllrHoQIZaNGp43NMyvpcne5daeItD5tGMPhSF&#10;AAQg8CQBLXyrBXClqvqRJKuvgQkCEKhGgLV/NU60goAS6MsE82F4eXmip6NAAgEIQAAC4ROQa/S2&#10;JWn9ffiaOtbQY2DPsaWIa0ggu4+EDCsXNRwaTz8m10Rf397uGO2TziBgiIBWWZdNJdYChnjSjRS6&#10;EwgxVVN/zmfdbvct/syDgLwHT/OwFCsjJHAeoc6oXJ/AoP4j6T6RyjoiXQ/Zt6woy48kp9nnjIRm&#10;BObu7w9lH7Tf7GmeskKApHUrWOk0YgIe97aMJa3LnqXuXWrhrYg9geoQgAAEsiYgOYN9LXgrhW/P&#10;tABu1jAwHgINCGSXi9KAEY9A4AcCWhFGT0fJKal9nYTAAwEIQAACYROQwM8nuWr3nWgZVPDHWHCr&#10;Ln6PAb26qtLeD4HsPhAy2/ixNaqk0vqHm9Fo3Vb/9AuBNgQkIeSgnJk5b9MHz+ZNINHkskHeXsV6&#10;CEAgAALMzQE4wbYKUqmXA1LPQE7hAJzt8ZNa/3rrid4AlZpd2JMGgdvb291up8M3QojuzCx2mV1s&#10;OsQxF7pOHve4Wu7rDce93obuWYaOGP0gAAEIQOB5AheXl1tSDOZEC97CCQIQaEaANX8zbjwFgRk5&#10;JbUlietnOhmBAwIQgAAEwibw6tWrzxJI2pCNofMQNG0Z1ArBBHRIlEB2HweZbfhYHbZSgas7mexb&#10;lUHnEGhBoCOVDFs8zqMZEkg0Sf0fT8ph/P6Ig0ZZjGz5BvpPFoZiZIwEgvg+jxFcTDrLfLMZk74+&#10;dE19zeGDaagypaDGR70BKlT90CtfAvf39wPZ8yThJuQhkFkMM7sYdchjL1TdPCatN0Ei3+Wns73e&#10;m9eLi8dNnucZCEAAAhDwT+Dm5mZ9eHl5JIc89yVZfc2/RmgAgXgJsN6P13doHgaBvk5GOinp5BSG&#10;SmgBAQhAAAJPEVhZWTmdjMdvNDDkk5DXZPXIgng+/ZSj7Ow+DDLb6HEypuUmoru7uz0nshACgZoE&#10;qLJeE1imzXNLGBuPx4NMXY3ZEIBAAARkbj4PQA1UsEhAD0bpASmLIpLrOre1SHIOfMEgvfFpeXn5&#10;U042Y2scBC7Ksi/x8sM4tM1cy8ximdnFqjMf3o3M97TfVXuPrywPZG9yg++fRl7mIQhAAALeCVxc&#10;XPSHw+H+pChOJMZBPN27R1AgBQKs9VPwIjZ4J6CTkk5Ol5eXuzpZeVcIBSAAAQhA4EkCr1+/Hr5a&#10;XX0zIwEiH4hqB7JMKukpeGfSBPqyRyC7j4LMNnjsjZwneu50dq5ubzedykQYBCoSoMp6RVAZNvuW&#10;HJab6XJ16dvcbM7U3vNM7cbsgAn4PkgeMJqkVONgVDt3krzejl9oT5eTyfvQdEIfCCiBufv7Q6kQ&#10;2YdGJAQyi2lmF7OOZBgGpaanfa/Ke31l+X51dXVb9yaD4oYyEIAABCBQiYDkAO50e70zuY1oq9ID&#10;NIIABCoRYJ1fCRONIFCRQKfzQTZ8Ty6urjYrPkEzCEAAAhDwQEADRJK0/tGl6MoBLBtKeQra2TCF&#10;Ps0TyO6DILONHfMjZnqPs3IDkVbomt6SFhBwS+CxyvqxW6lIC5UASWBfPTMI1T/oZZTAudHe6AwC&#10;BghI8Y+hgW7oInACvV7vj8BVjEa9XA/XReOgKYpKdfVjqa7+ORV7sCMdAre3t7tyizTfBLG5NLPY&#10;Znax69jGY8b6TtnzG457vQ3Zi/yUMSJMhwAEIBAtASlUO5Bk9TM52Km3SvejNQTFIRAoAdb4gToG&#10;tSIm0OmsyQ/rcHh5eXRxf78WsSWoDgEIQCBpAhIo2i16vW0xcmjbUJLVbROm/6YEsvsYyGxDp+m4&#10;aP2cVOb6WqGLPwgESIAq6wE6xaFKJKn/CFsSRvuj0WjdoQsQ5YGAFFaw/r3jwSxERk6ACuuRO7C6&#10;+oPqTWlZhQBrmSqUwmvDN0h4PkGjmRm9HU8qRX6ARaQENMaZUZwzuxh2pMPSm9oeCzY9tfen3zqz&#10;vd6b14uLx96YIBgCEIAABBoR0Bw/zfWTqupHstZaa9QJD0EAAlMJsL6fiogGEGhGQDZ+B92HhxM5&#10;dbXbrAeeggAEIAAB2wT+b3HxQAJKGyJnaFuWl/49Buq82IvQWgSy+xDIaBOn1kCw1FgrdF3f3u5Y&#10;6p5uIdCYgFRZP9YKh4074MEoCVCV9Hm3jcfjQZRORenKBObn508rN6YhBNwRuHQnCkk+CEjV3k0f&#10;cnOSSfJ6HN6WpLXP+g0Sh7ZomQuBe0nE0dvxcrE3aTszindmF8tOeuBaMM7jXtgPSetleTAZjzdk&#10;7j+3YCVdQgACEICAJQJSUb2vuX2S43emuX6WxNAtBCDwSIC1PUMBAnYJ9OXU1Qe9KkSvDLErit4h&#10;AAEIQKAJgZWVldPxw8Pvtiq8eauu7jFA18QPPOOWQFYfAZlVHHI7kl6W1ut2926o3BuSS9DlkQAV&#10;DvMYCiRxVfOzVN9+W60lrSAAAQiYI1AUxam53ugpRALML269wuE8t7zrSBPfvK/TnrYQcEFA4uCH&#10;snfZdyELGQ4IkLTuADIioiDge0+sLN/Lzc7br1+/HkbBCyUhAAEIQOArgYvLyy2pqH6muX0ggQAE&#10;3BDIKlfFDVKkQOAJAnJViF4ZMhwO9/VkFowgAAEIQCAsAhpA0qoHM1L9wKRmJKubpElfpghk9QGQ&#10;0YaNqfFhup9yMjm8KEvWv6bB0l8rAlRZb4Uv6IdJUm/knkGjp3goNgLHsSmMvmkTkGTmYdoWYp0Q&#10;YH7xMAxYC3mA/oJISQr+RIXVsHyCNjMzd3d3e5KMsw6LxAhkFAPNKrad2DB1Yo6fpPXhbK+3Icnq&#10;n5zYiBAIQAACEDBCQIvODi8vj+TGaL15qG+kUzqBAAQqEWBNXwkTjSBghkCn2/16Mksqru+Y6ZFe&#10;IAABCEDAFAFNWtfqB+XMjJGgkrdkdVNA6CdJAlkt/jPaqAl5sPbk4Obs/f1eyDqiW54EZGxS6TAh&#10;11NVtLkz5YrT/ojbMJoD5EkIQKARgYWFhdNGD/JQFATu7+/XZH5Zj0LZhJVkfeTXuZKsPlxcWPjo&#10;VwukQ+BHAle3t5uSrL4Dl0QJZBQLzSrGnehwtWqWw6R1vbm51+u90eIYVm2icwhAAAIQMEZAi8xq&#10;sVktOiuxi4GxjukIAhCoTID1fGVUNISAMQJ9CQjt6Umtm5sbAvfGsNIRBCAAATMEXq2svC96ve02&#10;vXlNVncYjGvDiGfdE8hq4Z/RBo37kVRfoiQGb33dFOUPAgERmJ+fPy2L4iAglVClJgEqiNYE9kLz&#10;8Xg8MNcbPYVIoCiK8xD1Qqd8CciG4DBf67OwnHklIDezZvLjDCmI8SfvOj/skfo0AT1MNPt39Uj+&#10;UiaQUUw0q1h3ymPWlm0O9skkWf1A4ikb3KZiy4n0CwEIQMA8ASkuu6tFZrXYrPne6RECEKhKgLV8&#10;VVK0g4BhAnpSa1IUJ8Orqz09wWW4e7qDAAQgAIEWBP5vcfFANvTeSBfDut2QrF6XGO1dEMhq0Z/R&#10;xoyLsWNKhm6K6uaoqf7oBwImCMg3GRUPTYB03AfVQs0D73a7b833So8hEZD33f9C0gdd8iagVQjz&#10;JpC+9eJj5pVA3UzyuhvHSLL6+fLi4q4baUiBQDUC8m4+lGJa/WqtaRU1gYxio1nFvKMelOkpL+/U&#10;93pjs97cnJ51WAQBCEAgPQKSkzeQZPUzWQ9/EOtYE6fnYiyKjADr+MgchrrpEZAg8Y6e4Lq4utpM&#10;zzosggAEIBAvgZWVldNZucovms10BxUj4vVm3ppnteDPaEMmulEtm6JfN0f5g0BABLQCElXWA3LI&#10;C6qQXGXdTwPrEhDglYBUWB96VQDhEPiOABWH0x8O4mPi3BG4mUOA9pzUKUsOxtrDS88NCNzd3e1J&#10;cs56g0d5JFYCGcVINfadVfw71jHpQ287e2ZD+b5+J8nqn3yYhEwIQAACEKhH4EIKaQ0vL48kJ+9I&#10;1sNr9Z6mNQQgYIsA63dbZOkXAvUI9OXHeKgTpU6Y9R6lNQQgAAEI2CKgiWwTudKvKMvPVWR4q65u&#10;J/BWxWTaBE4gq8V+RhsxgQ+759WTzdHb29vdaPVH8SQJUGU9bLeSSOXGP/I76I9Go3U30pDig4BU&#10;0T/1IReZEHiKgBxi/A9k0iWg84nOK+lamJ5lHAw061Oprn4s8cQDs73SGwSaE5A4zKYk5+w074En&#10;oyWgsdKM4qVZxcGjHZQeFDe4d/ZY3Grj1atXnz1YgkgIQAACEKhBQCqq96Wi+m734eFMYhSDGo/S&#10;FAIQcECAtbsDyIiAQFUCOlHqhKkTZ9VnaAcBCEAAAnYJ6JV+/7e6+m6mLA9ekkSyul0/0Ht9Alkt&#10;9DPafKk/EsJ6otPtfri/vyc4FJZbstZGD6fJwTQqIAY0Ckia8uOM8XjMu9kPeqRCAAIQSIoA80nc&#10;7uSwYHv/UV29PUN6MEfg8RDRvre4tTlT6KkNgYziplnFw9uMidyeNZC0Lsnqn2Wdu6E3M+eGD3sh&#10;AAEIxEbg4vJySyqqn8nBvQ+x6Y6+EMiFAOv2XDyNnXERkIlTktbP5NQXG8ZxeQ5tIQCBhAnIFX/b&#10;Ra+3/ZSJ3oL+BgJtCbssa9OyWuRntOmSyqAel+X+RVn2U7EHO+InsLSw8Ek2nobxWxK3BSRI+fWf&#10;VOB+61cDpNskIIdzjm32T98QqEmA8VgTWEzNe73eHzHpi65PE2Bd1mxkPFZX5x3XDB9PGSYg37j9&#10;yWSy/+3WC2/xa8N20V1DAhnFT7OKizccDlk+1mIvTd6nH2V/8J0Wt8qSHUZDAAIQiISA5tcNLy+P&#10;up3Ovqjcj0Rt1IRAlgRYs2fpdoyOgkCnsyanvo6Gw+GhXlcShc4oCQEIQCBxAv8nV/qOe70NMfOf&#10;wBTB/sSdHqF5WS3wM9psiXAoPqtyT9a58/f3GjDiDwJBEJAN/KEkl/wZhDKZKUE19aAcPghKG5SB&#10;AAQgAIFYCTCfxOq5J/RmrVbPmVJd/clCF/V6oTUEzBCQ2+325Ft3/fveOIxihm20vWQUR80qPh7t&#10;gPSgeP2k9WFRFO8kWX3Xg7aIhAAEIACBigQ0n07y6vY1v07Wv8QkKnKjGQR8EmC97pM+siFQgUCn&#10;293U60qk4vpOheY0gQAEIAABywReS3VCCe5vSFWFU8uiXu6+fnDNq7oId0Mgm8W9brBktMniZvQ4&#10;ltLpbF7f3rK+dYwdcc8ToMq629FBooRb3lWkaeXF0Wi0XqUtbaIlcB6t5iieFAEq/iflzh+Mub29&#10;3UzXOixj/fbyGCiL4kDeb8y1/FSCICDJ6luyvt96ThkKsAThJj9KZBRPzSZO7mckxSu14r7a4/7f&#10;xqtXrz7HayyaQwACEEifgOTR7Wo+neTVPbv2TZ8CFkIgPgKs1ePzGRrnSaAvSVl7cn3JiV5jkicC&#10;rIYABCAQDoGVlZXTyXi8IZtRx160qhhU86IbQr0RyGZhn9HGirfB5EiwVFr/cENypCPaiJlGgCrr&#10;0wiZ+e8kOpnhaKuX8XhMvMEW3DD6PQ9DDYdafDvkmNP/dYgXURD4mUC3230LlfQJUHX9Vx9LUttQ&#10;ktXfp+99LIyBgB5ClTG5N01XktanEUr4v2cUW80mXp7wqFUQtwAA//RJREFUcPVhmrxDP0t8ZEP3&#10;AX3IRyYEIAABCEwnoHlzkqx+Jnl0H6R1f/oTtIAABEIiwDo9JG+gCwSmENDr+/Qak+HV1Z5eawIw&#10;CEAAAhDwR+D169dDqa6gldYPnGpBsrpT3LEIy2ZRn9GGSixjr5WeUs23O5nst+qDhyFgkMDXKusz&#10;M+cGu6QrIUBSUzzDgETDeHzVRFNNpmvynPNnTCaXO1c+AIGm+Nkz5dhe1/Tsm4DErjd964B8twQ4&#10;jPg3b/mG+FMPwLqljzQI/EpA1nv9icRZ9PakKnz4DVehlGibjGKs2cTNEx2qVsx6YY9N3qMfV1dX&#10;3+n+nxXZdAoBCEAAAq0IXNzfr0mh1yPNm5Nk9bVWnfEwBCDgjQBrdG/oEQyB5gQkiLSj15pcXF5u&#10;Ne+FJyEAAQhAwAQBCV5tSxDLTRUlktVNuCy5PrJZ0Ge0kZLcIH3JIDmQeXd3N7XyV1ZMMNYbAU0y&#10;6cjGlDcFEhNM8kOUDh1EqTVKVyXw36oNjbVrkjxtTDgdtSJgyXfRHJxoBS/Ph+9l01gs13/8ZUgg&#10;53WfHnjVg68Zuh2TAyQg7+I9LXxVVzWqrdcllkj7jGKt2cTPExmaTsz4da9tWBTFO9nv23UiHyEQ&#10;gAAEIFCLgBZ01cKu3YeHM1nvDmo9TGMIQCA4AqzPg3MJCkGgMoF+t9PZ19Njeoqs8lM0hAAEIAAB&#10;4wQkiPVJg1nS8dB45986JFndGtqYO85mMZ/RBkrM47Gx7p3OztXt7Wbj53kQAgYJLC4uHlBlvR3Q&#10;nBOW2pHz/7RWYhyNRuv+NUGDoAnUSWQO2hCUM06gytiYmXF/cMK4oXT4DIEBZCCQ4zpQD7xSXZ2x&#10;HwIBSVbfkrG41VQXktabkov8uYxirtnE0SMfkk7Vf9xzk0O1pyJ3Q25U/uxUPsIgAAEIQKASAS3k&#10;qgVdtbBrpQdoBAEIBE+AtXnwLkJBCLxMQE+P6Smyy8vLXT1VBi8IQAACEPBD4DGYtSHBrXM/GiA1&#10;NwLZLOQz2jjJbQx/b++sHMS8kKurc2aA7eEQoMp6M1/kmKDUjFTYT43H40HYGqJdCwLHU5+tlnA8&#10;tRsaQOA5AoXcZgKdZAn8kaxlGFabwLd1YeoJsJrgpgdeawPiAQgYJqCHTmU8tr69jm86w46JpTti&#10;r7F4Cj0tECi73c8SB9lYWVk5tdA9XUIAAhCAQAsCkv82kAKuJ1rIVbrpt+iKRyEAgcAIZJPnEhh3&#10;1IGAeQKdzodut3uik7b5zukRAhCAAASqENCglgS33jxWZKjySLU2VFevximjVtks4tkwyWdUS1Xf&#10;ufv7w3wMxtKQCVBlvbp3cklGqk4k/pYSV3gbvxVY8CSB2dmZmWkJ6aCDgGUCUhHr1LIIuvdHgJi0&#10;P/ZBS045AVZsex80fJTLgoDEofuTyWRfb0syZXDqh01McUqqn0xisNnE1JManPaMkffnx9WlpXev&#10;X78e2pNCzxCAAAQgUJfAxf392nA43JcY0pGscdfrPk97CEAgfAKsy8P3ERpCoDqBTmdNJ22ZvA91&#10;Eq/+IC0hAAEIQMAUAQ1uaUUGCXYdGOmTZHUjGFPqJJsFfCYbJSmNzba29OTmoNvb2522/fA8BEwQ&#10;KCcTkk9eAJly4pGJ8RN5H4PI9Uf95wiMx+fAgYBvAt2iGPrWAfnmCWhlX5OJkuY1pMcQCKS2fixn&#10;Zo7loOtxCGzRIW8C9/f3mqy+bpoCSeumiUbQXyax2Gxi6xEMOY8qDovx+N3q8vKuRx0QDQEIQAAC&#10;TxC4vLzc7T48nHS63S0AQQAC6RJgTZ6ub7EsYwIyeW/qJC6T+U7GGDAdAhCAgDcCmrS+urq6rRUa&#10;WilBsnorfCk+nM3iPZMNkhTHaFObvm2ESmXfPU14adoPz0HAFIHl5eXPmoRiqr9U+kkt0SgVv5i0&#10;QxMOeQ+bJBpOX5JUdx6ONmiSK4H5+fnTXG1P2e6iKDZTtg/bzBJIZT0pB6454Gp2aNBbAwJ66F/W&#10;79bewSStN3BK7I9kEpPNJsYe+3i0oL/E+k5nimLj1atXny10T5cQgAAEINCQwMXV1abkt53J7ZAf&#10;pIt+w254DAIQiIQA6/FIHIWaEGhAoC+T+d7w8vLk4uJi0OB5HoEABCAAgZYEJGl9t9frbUs3w9pd&#10;kaxeG1nqD2SzcM9kYyT18VrHvp83QOUq60O90rpOH7SFgA0CnbYHz2wo5anPVBKLPOGLTqzcFkQM&#10;ITqvVVO4pLp1NVC0skKA8WcFaxCdSrLk2yAUQYmoCHxbX8aYECvvswMO4EQ13JJUVg+Z6qF/28bx&#10;LWibcID9a2w2g/hsNrH2AIeYL5UkWf3zeDTaWFlZOfWlA3IhAAEIQOBHAhf392uS03Yk8/KhrD/W&#10;4AMBCORBgLV4Hn7GyowJ6FWA3V7vaDgc7kviej9jFJgOAQhAwAsBqWR4III35N+wsgIkq1dGlUvD&#10;bBbtGWyG5DJmq9j53KanrF/X5Epr65uuVXSkTd4EZA4/zrnKesxJRHmP3PbWS+ILiYftMQbZg8yx&#10;p0EqhlJZEGD8penmx4OmgzStwypXBGJKiJUxP5T3WbsbFV2BRU6yBPTdq4f9XRoY4+ESl3ySlJVB&#10;nDabmHuSA7SeUXob8urS0ju9Hbnek7SGAAQgAAEbBDR3bXh1tdd9eDiT7ytiCjYg0ycEAibAOjxg&#10;56AaBEwS6HS7W5K4fnZxebllsl/6ggAEIACB6QS0YsPDw8PvEhQ7nd6aFhD4kUA2C/YMNkEY2/8S&#10;mLbRKQGqLbnaehNmEPBNIMcq6zElDPkeHwnLZ5MgYediGgR8ESg7naEv2ci1R+Du7o45wx7e7HqO&#10;YR0qB1r/lIOt59k5B4ODIiCH/Pf1sL9rpabFclzrgzwHBDKI12YTe3cwXAIVMSzG43ery8u7geqH&#10;WhCAAASyI6A5a5q7JmvLneyMx2AIQOArAdbgDAQI5EWg3+109vVKlZubm/W8TMdaCEAAAn4JaOWG&#10;8Xi8IUnrn1/UhOrqfh0VmPRsFusZbH4ENrS8qlN1g1M2X/dlE3bNq7IIz57A1yrr0+buRCjFkCCU&#10;COrgzZD3b380GhEzCN5T9RWU99l/6j/FExAwRKAo/muoJ7oJiAC3cgTkjIRUCXVdqtXVlxYWPiWE&#10;GlMiJCCH+3dkvb7pS/VQf5++eGQhN4O4bTYx+CwG7L9GlpPJ+UxRbLx69epzZqZjLgQgAIEgCUhV&#10;9YHkqp1ozpoo2A9SSZSCAAScEGD97QQzQiAQFgG9UmVSFCeXl5e7etVKWNqhDQQgAIF0CWjS+urq&#10;6jux8NOTVpKsnq7zG1iWzUI9g02PBu5P8pG6m5qaMCkJAU6vuE4SPEa1JiBj933rTgLuoO5vM2BT&#10;UM0gATloOTDYHV1BAAIQUALnYEiPgM+kyfRoYtHPBEJbp+p3gYz5IZ6CgC8CeqhUDgrt+ZL/vdyq&#10;xQhC0BUdDBDIIH6bTSzewHCIoYuiKI4lrvFGbz+OQV90hAAEIJAygQspTDUcDvelqvqRfE+tp2wr&#10;tkEAAtUIsPauxolWEEiTQKfzQYJbJxdXV5tpGohVEIAABMIkIEGy971eb/sH7UhWD9NZnrTKZpGe&#10;wWaHpyEUnNimG5kavJLqYbvBGYRCWRGQKuvnZVEcpGZ0aAlAqfGN3R4q5sbuwWf1P0/WMgwLn8Ds&#10;LOMvfC/V0vDxNqS1Wg/RGAINCISwbi3l0I18FyT3TdDAHTziiYAc6O9PJpOgDvU3jfV4QojYtgQy&#10;iONmE5NvOxbCf/7Tq5WVDS0gFb6qaAgBCEAgbQJaRLX78HDS6Xa30rYU6yAAgToEWHfXoUVbCKRI&#10;oNNZkxfBoZxoO9STbSmaiE0QgAAEQiTwuMn1RnQbzpCsHqKLvOmUzQI9g00Ob4MoMMFtNzAlafKD&#10;JMMMAjMLdTIjIIcnPqZicggJP6mwTNwO3rspOpiE4RS9Go9N4/F5PMqiaUUCzBUVQdHMDIFv69i2&#10;35hNtOmU5Y+FJ5p0wjMQaEFA4iL78l261qILK4/6+D1aMYROqxHIIJ6bTWy+msdjazXsdTrbK0tL&#10;Sd+UGJtT0BcCEMiTgBZNlWT1sxkpoioE+nlSwGoIQOA5Aqy5GRsQgMBXAnKibVNPtukJN5BAAAIQ&#10;gIAbAnodoVRafyNVmk7dSERK6ASyWJzrxkYGmxuhjzVX+pnauJRKYodaTcyV3siBwM8EUqiyTqI6&#10;47oOAUmG6Y9Go/U6z9A2fALdohiGryUapkpA59JUbcvYrj8yth3TPRNwubaVuN2xvMOOPZuM+IwJ&#10;6M1zsj7fDBWBy99jqAyy0iuDuG4WMfrEBm05mZzPFMUGt6Ek5ljMgQAEoiOgRVKHl5dHWjRV9oLX&#10;ojMAhSEAAScEWG87wYwQCERDoK8n3PSk28XFxSAarVEUAhCAQMQEdNN+PBptFEXBxlfEfjShehYL&#10;8ww2NEyMhRT6ML1ZqYmTWk0sBTbYEC8BrbIuByeGsVlg+vcYm/3o25zAeDwmLtAcX5BPzs/Pnwap&#10;GErlQOA8ByMztJF5IkOnh2ayi7WuVFdP5ral0PyHPtMJ6I1zevPc9Jb+W5gqWuDfEjSYSiCDGG8W&#10;sfqpjo6jge6tSfzijRaIikNjtIQABCCQHgHJL+tfXV3t9R4ezmQfhVhBei7GIggYJcBa2yhOOoNA&#10;IgTkpFu31zsaDof7urBIxCrMgAAEIBAsgdevXw9fraxsSBWIg2CVRDGrBLJYlGewkWF1kETUua0N&#10;Sq0mJlXFdiJCgaqJEfhaZX1m5s8YzPqWuGPr9xgDA3RsT0ASY96274UeIAABCAiBsjyHQ1oE9BYO&#10;PVSallVYEzMBW4nrZVEcUF095pERt+5605zeOBeTFXyDxuStlrpmEOvNImbfchgE8Pgn3VvTPbYA&#10;dEEFCEAAAlkSkIKoO3Kj/JkYv5MlAIyGAARqE2CdXRsZD0AgHwKdbndLEtfPdIGRj9VYCgEIQMAf&#10;gdXV1e1ep7PtTwMk+yCQxYI8gw0MH2MnRJm2NyYlKeaDJseEaDs65UFgaWHhU8hV1m0l6uThXax8&#10;gsAAKgkSKMvjBK3CpMAJFDMz54GriHo1CUgly82aj9AcAk4ImF4P6y1LThRHCASeICDV1Q9jPBxk&#10;OzbEYAmIQAYx3yxi9wENqRqqDHUvbWVp6X2NZ2gKAQhAAAIGCUjx04Hkkp3IenVPuu1/65q1oEHI&#10;dAWBRAmwxk7UsZgFAYME+jOywBheXh7d3NysG+yXriAAAQhA4AkCUrXpQAJtG/KfhgBKn0AWi/EM&#10;Ni7SH6nVLHQRhNKN2slksq9VxqppRSsImCUgY3AYYpV104k5ZqnRW6wE9J3LIaFYvYfeEAiLQKcs&#10;/xeWRmjTloDMEdzC0RYiz1slYGJ9XJTlR71lyaqidA6BZwjIDXO78q4dxArIxG8wVtuz0zuD2G8W&#10;MfyIBq7cVHw+UxQbupcWkdqoCgEIQCAZAnKock3yxw57s7NHsl5dT8YwDIEABJwRYH3tDDWCIBA3&#10;AQ2MTYriZHh1tScn5fpxW4P2EIAABMIm8PWqYQm4SULcadiaol0bAlksxDPYsGgzBlJ51vUmpAbA&#10;JCD2IRV+2BEfgZCqrLv+/cXnLTRuS2A8Hg/a9sHzYRGg0nVY/shFG6nGzbdtQs5+PDzK/JCQT1M2&#10;pel6WW9V0nV/ymywLVwCEvMYdLvdJOIeLoobhOvJjDTLIAacRSw/giEr3xXHEqd4s7KywvdFBP5C&#10;RQhAIC0Cmid2eX29+zAen8hadfMl61gDpuV7rIGAaQKsrU0TpT8IJE5AFhY7svg4ubi6enEBkjgG&#10;zIMABCBgnYAG3MajEUnr1kn7EZDFIjyDjQo/oycsqb6CTpK0viPVxliPhjUcstEmhCrrTRNvsnES&#10;hhojIN//VNA1RjOMjqh0HYYfctOi+9tvw9xsTtneu7u7Qcr2YVuaBOqun8ui+Kjr/jRpYFXIBPRQ&#10;kPw7DFnHurr5ih3V1ZP2LQlkEAvOIqbfchhYfvzTq5WVjdevXzM/WwZN9xCAAAR+JnAl+WHdXu9E&#10;1nV6qLL/z3/PYP5nNEAAAuYJsK42z5QeIZA+gU5nTV4eh3LNy9GFXPeSvsFYCAEIQMAPAQ28rS4t&#10;vZErDg/8aIBUGwSyWIAToLAxdILr0/eGoyQP7D9WdwyODQqlT2B5cXFXbkI5d21p3UQb1/ohL0kC&#10;gyStytioguS7jL3vz/SF2dlTf9KRbJoAh5lME6U/lwSqrKd1nb+8vPzJpV7IgsA3AlJd/VDiHf3U&#10;iPiOIaXGM1h7MogJZxHbD2+ADXudzvbK0tL78FRDIwhAAAJpE7i5uVm/vLo6mul0dI26Vsda1n91&#10;aNEWAnkRYE2dl7+xFgJGCciCZNB9eDi5vLzcNdoxnUEAAhCAwA8EVldXtyVpnWAc4yIOAhlsTMTh&#10;CLtahhBo0g1c3ci1aym9Q+B5AlKl+KMrPlUSa1zpgpy8COi7djQaredlddrWSjWk07QtxLoQCVCl&#10;OESvNNepM+Xq7+Y98yQE3BF4aX1NDM6dH5D0IwG5SW5X991S5cJ3baqe/cmuDGLDJNi4G8syJ5/P&#10;FMXG4uLigTupSIIABCAAgYuLi75UVd8ryvJk6vr0hbk/hL1EvAkBCIRHgPV0eD5BIwjERqAvC5QP&#10;krR+JouWZANpsTkFfSEAgfQISNL6p2I8fieWDdOzLh+Lkl98Z7Ahkc9ofdrS0DYXNVCmG7q5+wX7&#10;/RDQzTLbVdZD+835IY1U3wTG4zHf+r6dgHwIRExAbsQ5jVh9VP+JgBwYXZP/aU2qq8388w9KEIiY&#10;wM/rbVnfH0t19c8Rm4TqkRKQ9+tAbrD4EKn6tdQmcakWrjgbZxAjTj7OH8DIK4riWOIRb1ZWVvie&#10;CMAfqAABCORD4PL6eqc3O3sm3/w7+ViNpRCAgEsCrKVd0kYWBBIk8C2wpNe/9Hq9o+FweKin7RI0&#10;FZMgAAEIeCfw6tWrz1pNQhQZelcGBWoTSH7hncFGRG2nJ/ZAqBuKuqFL9d/EBltE5tissh7qby4i&#10;96CqIQLynn1rqCu6CYDAwuzsaQBqoEJGBGQ+4/s1LX8PfjHn++R1vgvT8nZG1nxLXLe5vs8IJ6bW&#10;JKCHgeSAV1Y3yPG9W3OQxNg8gzVB8vF+v+Pu06uVlY3Xr1/zLeHXD0iHAAQyIqAFSi+vrk5knbYn&#10;ZvdrmU6V9Vq4aAyB3Amwjs59BGA/BAwTkI3sTUlcP5OK6zuGu6Y7CEAAAhAQAlpN4mE0+l0qPp0C&#10;JB4CyS+6M9iAiGe02dE09I3EyWRyKJu79QJodlDRa2YEbFRZp6p6ZoMoDnMHcaiJllUISMGBYZV2&#10;tIGAKQJUWDdFMpB+ut0/pmpCAvtURDQIk4C8rz7L+v44TO3QKmUCmqwua7TsYhqhx5pSHnPObMsg&#10;Zpx83N/ZYPlH0LDX6WyvLC29dy8aiRCAAATyJKCHJ4eXl4dSVf1I1qTrjSlkMO83ZsODEIDADwRY&#10;QzMgIACBxgReCCb1O93unp6+u7m5ab6gaawZD0IAAhBIm4BWlRiPRhvlZHKQtqVpWJf8gpsARBoD&#10;9QUrYthA1Nt+JKimVR/4g4BzAlKFcduEUBLVTVCkDxsENHmGmyxskPXa57lX6QjPjcBlbgYnbW9R&#10;DGrb930Ce+2HeQACTgmQHOcUN8KUwN3d3V6rxKDIMcYQc4ocsX/1iR3790EkGsh+17neMKzFISJR&#10;GTUhAAEIRE1AKqr3L6+vdx/G4xMtTGrTGNZ8NunSNwTiI5B8/kx8LkFjCCRA4DH4oEG2oixPrq6u&#10;9nSxk4BlmAABCEAgGAKatL66urotFXg+BqMUivxCIPnFNhsOyY/6mIJIsvbckqT1reSdgoHBEdAq&#10;jHLzyXFTxUhUb0qO51wSGI/HA5fykGWZQFmeW5ZA9xD4l8DsbOM5EoxhEdDDS1KkpF2Ml+rrYTkV&#10;bf4hIPG1T7KuZ35kTDglcHt7uymxjB2nQgMUxjdxgE4xrVLiMeTk9wBMj4cn+tMbhSXu8EZvGHYg&#10;DhEQgAAEsicgOVyb3V7vRNZhHwRGu+/872m+MOfHtN+Y/QABAAQsE2D9bBkw3UMgVQK1FhMScJPr&#10;Y8500ZMqD+yCAAQg4IvA6vLyrl6RKPKHvnRA7tMEkl9oJ77RkPu4jnWzUJIM9vT6wtz9h/3uCUiV&#10;9doHyGL9nbmni0RvBL5LKuzOzr71pgeCjRMoOx2+HYxTpUMIpE+gKArzsV2qr6c/cCKwUL4jhwsL&#10;C7XX8xGYhooBE9DYhSSr7wesonPVau07OtcOga0JJB5LTn4voPUAeL4DvUl4dWnpjRZpsiiGriEA&#10;AQhAQAjc3NysX15dHc10Ood6czFQIAABCPggwNrZB3VkQiBlAs8HHPq66NHFD0lEKQ8AbIMABHwQ&#10;+HpFolyVKLIJ6PlwwBMyk19kJ77BEMgw8qZGzBuEEmDrS7LBoTd4CM6WQJ0q6ySqZztM4jD8ucTB&#10;ohjEYQBaViJQFP+t1I5GEDBAYHFu7thAN3QRAAFZa9s9vET19QC8nK0Kf8r4JqaWrfv9GK6xC41h&#10;+JEertSYY1LhUg1Is8RjysnvCVgYSlqMSW8SttA1XUIAAhCAwHcELi4u+lJgdK8oyxNZg9qN81Jl&#10;nbEHAQhMIcC6mSECAQjUJtAmYKSLn4fx+Ozy+npXF0W1hfMABCAAAQg8SUCvSpTg3hu9OhFEfgkk&#10;v8BOfGPB7+jxL73NOs+/9n9rIOvNdblWezcUfdAjHwLTqqyTqJ7PWIjK0orJgZ1utz8ajdajsg1l&#10;IQABCEDAGAFJrNRiJANjHVbpiOrrVSjRpj2Bczl8yvdje470UIPA3d3dnsYuajySVdMUYlNZOayu&#10;sYnHlpPfG6jr7+fbD6UI05uvxZj4gwAEIAABqwQkN2unNzt7Jt/0O1YFfd954vO9M44IgkCiBFgz&#10;J+pYzIKALQIvBopqLDqknw/dXu9EktYHtnSlXwhAAAK5EZDg3vl4NNqQpPXPudkeir3JL65rzPWh&#10;+AQ9qhNIaUOw2+1+kFt9WGdWdz8tDRD4WmW9KA5+7opEdQNw6cIsgYYJgOOy5L1q1hPeeiuK4tSb&#10;cATnRaAsj/MyOF1rJbnS7xzQcO5K1yNYZoqAHMb4aKov+oFAFQJywH5TktV3qrTNuU1KMaqc/fis&#10;7YnHmJPfI2g5qLXo0sNo9LsWYWrZFY9DAAIQgMALBDQX6/Lq6kzWVXvSrB8KLNZ5oXgCPSDgjwDr&#10;ZX/skQyB7AlIUG5NTvIdDS8vDyWhaC17IACAAAQgYIDA69evh6tLS++kq08GuqOLGgSSX1gnvpFQ&#10;w9VJNk0xQKTXa3+tBMkfBBwSkG+cfxJeSFR3CB5R0wkYSPTrdjpvpwuiRQwEur/9NoxBT3SEAATC&#10;ISAHQsOZAwzMaeGQRRPPBI6p7OrZA5mJ130w+Wbcz8zsxubyTd0YXRwPJh5rTn6voOEoKyeTA9m/&#10;eqP7WA274DEIQAACEJhCQNecmoOluViak+UNWOJzvTeuCIZAAgRYKyfgREyAgCsCpqqr/6yvbHhs&#10;PozHJ3oVjStbkAMBCEAgdQIrS0vve53Odup2hmJf8otqggqhDDUreqSYrK6gJBDXl8AcG8FWRg2d&#10;PkdAbzvRKuup/q7wfGQETCf0FcUgMgKo+xyB8fgcOBBwQUAOD/7HhRxk2CfQkfitfSkNJHw/1/Hd&#10;2gBg3o9QXT1v/7u2Xg/U68F6jVW4lh27PL6vY/fgC/onPncnv2dQc2jqftXq6ip7VjW50RwCEIBA&#10;VQJSUb0vOVe7knt1pjlYVZ/z0Y71nQ/qyIRAOARYJ4fjCzSBQLwEzAQU+noVjVxJc6JX08QLA80h&#10;AAEIhEPga5WoongjGg3D0So9TZJfUJuZ59NzfAIW5VCpSjaCN+W67Z0E3IUJERH4vsp6RGqjaioE&#10;TCepf8dFkhX7o9FoPRVUOduhh2tyth/bIQCBegQeb8Zcq/eUp9YW50FPFiHWHgGtrn5sr3t6hsCP&#10;BORduiffiqylGw4MkpoagovhscRjz8nvHVQbY0Pdp+JWk2qwaAUBCECgCYHLy8utbq93ImumD02e&#10;t/bMC/M86ztr1OkYAsETYI0cvItQEAJhEHC1WNCAnV5Nc3V1tacnAMOwHi0gAAEIxEtgZWXlVIKB&#10;G+XMzGm8VqC5NwKJbxh44xqAYFdruwBM1UrrH0iwDMET+eigiaCFVFnPx2Is9UrAcWXZcVkOvNqL&#10;cGME5DaIobHO6AgCzxGYnT0GThIE4nz3k7yexOCzZYRUuqbCqy249PsLAUlW35LYxBZo2hHIKZbV&#10;jlSETyceg845IUf3pR5Go9+/7lPxBwEIQAACxgnc3NysS1HQIyk0si/rzTXjAugQAhCAgAUCOa+P&#10;LeCkSwhkSMBWEKHT2ZHE9TM9CZghVUyGAAQgYJSABgPHo9GGJM8dG+2YzmaSXkzbmuMZN94J5LbB&#10;p9dtTyaTfb1+2zt8FMiGgCStv5cxN8zGYAx1S8BjAl6303nr1lik2SIg8+Oprb7pFwLfCHQ5GJHG&#10;YOh2/4jeEI9zZ/TsEjRAD5dy20iCjg3UJD1ALwmbe4GqF51aucW0onNQG4UTj0UnvY/wjN/LyeRg&#10;dWnpzevXr4mPtflt8CwEIACBJwho8c/h9fV+UZYnEuMbBA2JKutBuwflIOCDQI5rYx+ckQmBqAl4&#10;DAD19SSgngjUk4FRQ0R5CEAAAp4JaFDw1crKhgYJPauSjPikF9KJbxAkMwgbGOJxXddAW3OP6C0+&#10;UtEsrKsQzZlHTwESkDE3FLX+DFA1VIqVQCiJdkUR9gZIrP5FbwgkSmB+fv40UdPyMiu1d38oc2pe&#10;oygYa/VQqR4uDUYhFEmagB6cnxSFVrvsy/VvSdvq0jhIuqTtWFbiv5Ok9xN+Giq9Tmd7dXWV20wc&#10;/4QQBwEI5EHg8vr6a/FPmVe2orE48Tk+Gj+gKAQCIZDTujgQ5KgBgbgIvBj4cbSo0BOBejJQFl67&#10;elIwLoJoCwEIQCAsAhok1GBhWFrFp03Si2hH83t8Xo9f49w39GRNuXN7e7sZvyexIBYCCwsLn6iy&#10;Hou3AtUzwIQ6OVTe1yqRgRJDrRoE5P10WqM5TSFQm0BJdfXazEJ84P7hYaDv/hB1M6JTgHOtEbvo&#10;5CUCfz4eLoUSBKwTkIPze3qA/h9BxNyMMdcYV+5xLmMwQ+uI30loHqmrz3CmKN7I4bCDug/SHgIQ&#10;gAAEXiYguVIDKfZ5Jmsgvb0nme901nSMfAjkRyDpXJv83InFEEibgCxUPnR7vZOrq6vNtC3FOghA&#10;AAJ2CWiwUJLWN0TK0K6kNHtPegHNhkCag1asIuDzt2tlo3hfK5wl62gMC4oAVdaDckdcynxLngtU&#10;63FZDgJVDbXqEbis15zWEKhHQObB03pP0DpIAuNxPu98kteDHIKGlTrXQ6WG+6Q7CDxJQJLVt+TA&#10;z9Yv/zHwtX5s7iTeFZvHKuqbcIw65b2Fcmbm9GE0+n1lZYXvgIpDnWYQgAAEqhCQdeXa8PLyUKqq&#10;H0msZa3KM0G2SXh+D5I3SkEgYAIpr4kDxo5qEIiDQAjV1X8m9XUB1ukc6oJMF2ZxkERLCEAAAuER&#10;kKT1Y6l0sVFOJufhaReuRiyew/UNmj1NgIpTP3LRa7hlDXnIeIGAKwJUWXdFOgE5ESXJdTudtwkQ&#10;x4SZGb4DGAVWCZSdztCqADp3Q6DT+cONoMCkRDQvB0YuaHXk8PJHqqsH7aJklNMbiSRxUytfPv9H&#10;wo4xf5O0bgxlWB0l/BtJcY9B9pkOVpeW3rx+/ZpvgLB+SWgDAQhETEAqqvcvr693H8bjs263uxmx&#10;KVNVZz03FRENIJAUgRTXw0k5CGMgECSBAIIEuiCThdmJLtCCZIRSEIAABCIgoJUuxuPxG618EYG6&#10;3lVMfuEcwPzu3cmJKUCA52mHSoLC4Pb2ljVkYuM9VHM0IaYoio+h6odengnEmgxXFAPP5BBvgsDs&#10;7LmJbugDAs8SKIr/QiduAnozkaxl1uO2woD2VEM2ANF/FzKeT/XGQf+aoEHqBPTdOSmKfT0wP9VW&#10;YnFTEVVtQAysKqnI2iX8G0lpr0Fu891eXV3djmx0oS4EIACBoAlcXl5udXu9E1njfAha0brKvTC3&#10;s56rC5P2EIiXQEpr4Xi9gOYQCJBAJIuBvi7QLq+uTuR04SBAjKgEAQhAIHgCWvFCK19oBYzglfWo&#10;YPKL5oSD/x6HjVfRkazlvDGSw48ftOKZNwUQnBWB5eXlT2LweVZGY+zzBGJNUv/Ook632+cdGv8g&#10;7xbFMH4rsCBkAgUV1kN2TyXd7u7uiLd+TyqBObyS49Nt9D5d07AsJAJyq9tercM+HIox5j5iYcZQ&#10;htVRwnHrBPYchnKL7xsOhIX1k0EbCEAgbgI3Nzfrkv90JPFXPQC5Frc1aA8BCEDgaQIJrINxLQQg&#10;4JRAgIEBDf71ZmePhtfX+3otjlMeCIMABCCQCAGtgCFJ62zePeHP5BfMAc7tifysvJnBBl019JPJ&#10;5FArn1VrTSsItCMgY40q6+0Qxv10gglu47IcxO0UtJ+fnz+FAgRsEpBKYIwxm4Ad9N3p9f5wICZO&#10;EQnO7XE6orLWx5JMd1y5NQ0h0JCA3Oa2I8lFW40eJz7XCNvPDxETM4IxvE4S/n3Euvegt/Y+jEa/&#10;6y2+4Q0YNIIABCAQHwHNc9J8p6IsT/SW4PgsqKExVdZrwKIpBNIkEOsaOE1vYBUEAiEQa0BHXmhb&#10;krh+ptfjBIISNSAAAQhERUCS1j8V4/E7UXoYleIWlU1+sZxwsN/isAi661jXcT6ganUKrXzmQzYy&#10;8yPwWG3qPD/LM7c44WqJ3U7nbebexXwIQGAagfGYeW8ao8D/u7zrB4GrGIZ6JK+H4YcXtJBvPwo0&#10;BO+l+BXUG4jksFa7GANxOiMDQWNjxMeMoAyrk4R/H7HtQehtvXprr97eG9YgQRsIQAACcRK4vL7e&#10;0TwnzXeK04IGWic8rzegwSMQyI5AbOvf7ByEwRBwTeDFIE4ci4a+Xo+j1+TodTmu+SEPAhCAQOwE&#10;Xr169VmucdwQOwg2xu7MafrHMa9Ps4L//h0BNuPqDwdJXNiSpPV8goD1EfGEQQJUWTcIM+Suckla&#10;K4pByG5At2oE5L10Wq0lrSBQn4Ac1jqv/xRPhEJA1shroov+468OgYQPq9XBEFLboigOuFUkJI+k&#10;qYve3jYpy0Mj1hGvM4JROyFOZgxlOB0l/PuIJWlHb+nV23rDGRRoAgEIQCBeAlJVfSB5TWeyZtFD&#10;j/14LTGrOWs4szzpDQIhEohl7RsiO3SCAAQCJqDX5Oh1OVdXV3t6fU7AqqIaBCAAgeAI6DWOep2j&#10;XusYnHIOFUp6oZxwcN/hEAlKFAGc5u6QjeW9x4Sc5p3wJAQqEHissn5coSlNYiOQS5L6d36Rg+J9&#10;rSIZm6vQ90cCsn4YwgQClgicW+qXbh0RKDqdTUei0hST4dogREfKt95Q9gk+hqgbOqVF4P7Ll31Z&#10;V60Zs4rDL+ZQGuuJjoIhkHBcO/D9iGGv09nQW3qDGQsoAgEIQCBSArofpQU4par6kd4EHKkZ7dVO&#10;eE5vD4ceIJA2gcDXvWnDxzoIhEYggerqvyLtdHbkGkZNXGeTJbQBhz4QgEDQBPQ6x/FotKHXOwat&#10;qCXlkl4kEwCwNGr8dMs1x+25S0CwLwd0zFRCa68OPSROgCrrCTmYRLSZcVkOEvJolqYUMzPnWRqO&#10;0fYJlCVjyz5lqxK6nc5bqwJy6pw1g09v/8ltDz7x5yH79vZ2R+IKdvafiOEZGUQUeTCCkU4yJqCF&#10;jSRZ/Y3MqccZY8B0CEAAAq0JaKHNy+vr3Yfx+EwLcLbuMOEOWL8l7FxMg4AQSDoXBw9DAAKGCEQe&#10;FPt6KrHTOdRTilTPNDQm6AYCEMiCgCat6/WOuSXXJb1AjnxOz+KHV8NIAjY1YL3UVH4Xsl5cv72/&#10;3zXUI91A4FkCj5t7xyCKmADVDv9xHsmMEY/jR9U7Zfm/+K3AghAJcBgiRK/U1KkoBjWfoHkVAqwj&#10;qlAy0karqy8sLHwy0hmdQOAZAnrjkBRM2rMKiFieEbzE0IxgDKeThH8Xoe1NaEEjLWzEAbBwhj+a&#10;QAACcRK4vLzckorqZ7Im+RCnBZa0TnhOt0SMbiGQBIHQ1rxJQMUICMRIIIdgjZ5SlNOKJ3pqMUYf&#10;oTMEIAABXwRWl5d3pYLGti/5LuUmvTjmo9/lULIuK4e1m3WIKuC734UkXn6Qw40DJ3IRkjWB3A6C&#10;JeFsKqM+7UaSGaMf3kWnM4zeCAwIkgCHIYJ0S2Wl7h8eBp1ut1/5ARrWJ8Daoj6z+k+8l/0A5rn6&#10;3HiiIgH5rutPytLNbW0cdqnolZebEUszgjGcThKOdYeyRyHJ6u+1oJEWNgrH8WgCAQhAIC4CUlV9&#10;oIU15Rt7XzTnO7uG+1i71YBFUwhERiCU9W5k2FAXAhkRSO+Dv6+nFmVReKaLw4w8iakQgAAEWhGQ&#10;ChoHM0XxRjpJNjiZ9MI4vfm81XiO/WGCNAY8+Mxmr1xxe6ibzgYk0AUEniVAlfWIBgeJIS86S5MZ&#10;tapkRB5F1Z8ISEXQU6BAwBKBc0v90q0LAuMxMVMXnL/JIHndBu3zr3Es/iBgkcD9ly/7Ep9Zsyji&#10;166J77XGTUytNcKwOkj4N+F5r2IoBYw2JFn9U1gORxsIQAAC8RCQXKT+8Pp6X6qqH2lhzXg096Dp&#10;C/M5azcP/kAkBBwQ8LzWdWAhIiAAgakEcpzkZVG4potDXSTqYnEqJBpAAAIQgMDMysrKqQQq30hC&#10;52lqOJJeFCccuE9tHFaxJ8d1WxUutdq8FPzqdPq66VyrPxpDoAEB+R553+AxHnFBgKSxWpTHZTmo&#10;9QCNIQCBPAjMzp7nYWiiVnY6fyRqWfhmcVjOiI/kEHIWtwQagUUnjQjc3t7uyDfdZqOH2z5EnK8t&#10;wRlia60RhtVBwr8JH3sWuveje0CPxRbC8jXaQAACEIiEwOX19a7kIp3Je3wrEpX9q5nwfO4fLhpA&#10;IDwCPta54VFAIwhA4GkCGSwKdJGoi0VZNO4wDCAAAQhAYDoBCVSej0ejDQlcfp7eOo4WSS+IM5jL&#10;4xhlZrRkQ80Axwq/Cd101s1nA9LoAgLPEpifnz8tiuIARAERIEGskTO6nc7bRg/yUBAEFmZnT4NQ&#10;BCXSIzAen6dnVB4W6W1Dsh5ez8PagK3kAF0b5xyTZNcGH89OI3B/fz+QW2r2prWz+t/5dmmNlxhb&#10;a4RhdVAh3heWwtW1cbl3UU4mB7r3o3tA1TWkJQQgAAEIfCMghTIHl1dXZ7LO+CD/Wx8yZgiwbjPD&#10;kV4gEBKBjrwsJd+IPwhAIFcCL07uCX/gP+Vv2ZA57XW721pBONfxgN0QgAAE6hC4ubvTzZmdOs+E&#10;2NZl0Nep/ZnN407ZehBGQMYA9Bq/CVkXDmVduKFJxQYk0wUEniQgiQ5rkhB2Bh6PBGq8FzxqGbTo&#10;siiGspn9OmglUe5FAl9GI2LDjBHjBBbm51m+GqfqpkM5uLkpxT0O3UhDSi0CJa/rKrzkW04T7Y6r&#10;tKUNBOoS0EM9civbmXzH9es+a60974bWaHm7tkYYTgcJ/x4Ky5QlWf396urqJ8ti6B4CEIBAkgQ0&#10;zv/Xw8O+rBEHSRro0qhn5nLWay6dgCwI2CeQbH6OfXRIgED8BEhW/9GHWj2oKMuTq6urPTn9GE7A&#10;Mf6hhgUQgECiBFaWlt7L9ZBRX7Oc7GKYBLykfnVk+7R0Z4PKY7r5PCmKfd2MbimdxyHwLAGtWEWV&#10;dU8DpMF7wZOmwYvtdLv90Wi0HryiKPgSgXPwQMAkAS0IYbI/+nJLoNPr/eFWItIqE2D9MhWVrq1J&#10;Vp+KiQYtCNyPRodBJaurLcQAW3j070eJu7VGGE4HCf8eLO5jDGWPZ4Nk9XCGMZpAAALxENCcosvr&#10;692H8VgPNA7i0Tw+TVmvxeczNIbASwQsrm0BDwEIQCBSAp3OjlQSOpPE9c1ILUBtCEAAAs4IyEbg&#10;gQY0ReDQmVBDgpJdCCccmDfk+qi6IQjT0l0tfg96mFEqp+nVjfxBwBoBGWcfrXVOxz8S+Jbk1eK9&#10;ANKnCYzLcgCbiAmU5XnE2qN6gARk/Rrdt2GAGL2p1GWT3Rv7yoJZ0zyLirV15VFEwwYEbu/vd2WO&#10;C3PdyzdOA4/+9LnYugc6CIYAv4fKrpBqtaeyt/OGw16VkdEQAhCAwD8ELi8vtzSnSNaH7CGZHBfM&#10;4yZp0hcEgiWQbJ5OsMRRDAKBEKC6+lRH9KUyxeHl1dWRXuEztTUNIAABCGRM4GtAsyg2NMAZC4Zk&#10;F8F8yMcyBKfqqWs1ktWnYnq5gYHfgyQ87Nze3m621ITHIfAsAa2yLpVoP4HIIgGqkVqE+3fXktz4&#10;1roQBFgjUHY6Q2ud03GWBKiwHq/bH2Oga/FakKHmrHP+cbq8ez7q2jrDUYDJDgjI+3Ega96wk5F4&#10;H7QeCcThWiMMpwMDMcFwjPlXE5N7GuVkcjAejTaYO0P0NDpBAAIhE5Cq6gPNIZJbJ/dFz37Iuqam&#10;G2u11DyKPTkTMLmuzZkjtkMgHQKJfsQ3dZBe3aNX+OhVPk374DkIQAACORBYWVk51QCnXL98HLq9&#10;LIBD9xD6EXQxMAYMrmk18CjJDwQeDbiFLp4msLCw8FHG2BA+hgmQsGEY6AvdFcXAnTAkGSdQFP81&#10;3icd5k7gMncAsdpfdDqbseqevd6ZV13XtbSsqT9lPw4AYIWAxgOkSMehlc5tdGowHmJDvdD7JCYX&#10;uodq6Jfob8HE3oYkq79fXV3dfv36NbGoGkOKphCAQN4EJFG9P7y+3peq6keaQ5Q3DcvWJzqHW6ZG&#10;9xCIioCJNW1UBqMsBCBAtc4mY0Cv8pGTkmd6YrLJ8zwDAQhAIAcCGuB8tbKyodU5QrU36cUvH/Ch&#10;DrtaerExVgvXr40tJKhK8LF/PxrFszndEiGPuycgY2woUv90LzlBiZkna/nyqBzs6Y9Go3Vf8pEL&#10;AQiERUAOMZ+GpRHaVCXAjRlVSQXezsI3UeAWy6V/xcfHNXXoqqJfhAQ0HqBxgahUJ0bYyl3E5lrh&#10;C+vhRH8LLfY4hr1OZ0OS1T+F5Si0gQAEIBA2AS1uKYnqZ/L+3Qpb0/S1Y52Wvo+xMA8CLdazeQDC&#10;SghkRSDRD3dTPpSg5JqemBxeXh4+XpFrqmv6gQAEIJAUAa3OIYHP7dCMSnrhyxwe2nBrpA+BlkbY&#10;/n3I4u9AfDO4vb/fbakhj0PgWQJaEZIq6y0GSIaJWS1oWXl0XJYDKx3TqXUCJBdbR5ydgO5vvw2z&#10;MzoVg7kxIxVP/m1HPuuj8+Xl5U9pOQ9rQiGgcQCNB4SiTy09LMZIaukRaWNidJE67im1E/0t1N3r&#10;kJsiTmXP5s3i4uJxQt7FFAhAAAJWCWgxSy1qqcUtRVDfqjA6/5HAC/M36zQGCwTiJ1B3LRu/xVgA&#10;gcwJMHm3HwDdbnfzYTw+kZOUO+17owcIQAACaRKQwOdBMR6/E+uGaVoYkFWJBt0DIuxEFdZoLTE7&#10;+B1IxckPVBBu6Scef5YAVdYbDo58ErEaAnL3GFV53bE2LYnkYtNE6W9hdvYUCvERuH94GOiNGfFp&#10;jsZTCSR+A81kMnk/lQENINCAgBQtGmgcoMGj4TzC91IrXxCra4UvrIcdxA19GFw10UdvxB2PRhuy&#10;Z3PuQ09kQgACEIiNgBavlET1Iy1mqUUtY9MffSEAAQiETqDqOjZ0O9APAhBoSyDRj/W2WF54vi/B&#10;qj1ZqJ7oyUqLcugaAhCAQLQEXr169VnuZd6QgKj3QGiyi17m72h/H98rzgZYSzc6/B1MyvJQqmD3&#10;W2rM4xB4kgBV1isOjMSTripSCK8ZVXnD80lVjcZj72v1qqrSLg4Cj4ew4lAWLf8lMB4T38xhPKSX&#10;vHos1dU/5+A6bHRLQJOUpBrxoVupFqU5jJtYtMJL18TsvGBHaA0C0/Y9ZG/mvd6I+/r162GNbmkK&#10;AQhAIEsCkvfTv7q62pPilWcS2+Ab2fcooMq6bw8gHwLWCExbw1oTTMcQgIB7AgRWzDOXheq6nqzU&#10;hasuYM1LoEcIQAACcRNYWVk5HY/Hb/TKSV+WJLvgZbPJ15AyKpf1WQucHpItxF9rsnG910JrHoXA&#10;swQeE/yoEPkcIQ+/eYZrdQJalZdbKKrzCqklVfZC8kYCupTlcQJW5GlCp/NHnoZnanUi6yo5TPwx&#10;Uw9itmUCmqwu32dp7fcQR2w8aojdNUYX1oP5/QaGegOuJKt/CssRaAMBCEAgTAKXl5dbkvdzNtPp&#10;7ISpYaZa5Td/Z+pozM6NQLL5O7k5Ensh0IoAk3wrfF8floWrLmB1Idu+M3qAAAQgkBYBrd6xurT0&#10;Rq+edG1Zsotd5m7XQ8mKPDa8WmD1+BuQpMwtSVpnzdfCfTz6PAFJHNW58hxG3xFIJKEqB5+Oy3KQ&#10;g50p2lgWxTAlu3SNlfO/lHyJLW4I6A1CWpTDjTSkBEUg4ptrZNx+lrXzcVA8USYJAndySD3Zd6LH&#10;WErsg4MYXuwefNQ/0d/Az3sgX4sHyc23X2/A5Q8CEIAABF4kIEUpB5dXVyey77MvDfvgiocA67N4&#10;fIWmEPiZQLI5PLgaAhD4kQCTtZMR0deFrCxoj/TKSCcSEQIBCEAgIgJ69aReQelK5WQXuokG1l2N&#10;i1DksDZr4YkAfgOy8bPHeq+FD3n0RQJUinzEQ6J6dL+UbqfzNjqlUfgrAUnKOg0JRdtk85Bs8aFL&#10;W35t1qkyh/3Hh83IbEfg7u5u0K4Hnk6CQHxrL2fxpST8ixGVCNze3m7KuminUuNYGwUQU4kWXayK&#10;o/ePBBL9DXzbC5GY5efxaLShN9/ieghAAAIQeJ6A7u8Mr6/3pSjlUbKHFVMZAInO3am4Bzsg0IRA&#10;snk8TWDwDARSJfDiRhOTu3G3y4J28DAen11eX+/Kicy+cQF0CAEIQCBiAnoFZa/T2RYThjbNSHaR&#10;y7xtc9g467tNEpAzJUMVFMhvQK8G1yvCQ8WEXnETyLrKesRVPuMedYa0L4qBoZ7oJiECTZKnEzI/&#10;WlPq+i1aQ1H8K4FOr/cHKCDwD4EIEtflcMwnWTOf4zUImCSgSUuPlTVNdhtmXxH8zsME9+8tPqHq&#10;h14VCQQSX6yobeVmnbL8KDfdvtMbbys/REMIQAACGRLQPB7J5zmRveStDM1PymT2W5NyJ8ZkRCDZ&#10;XJ6MfIipEIBAoARkcfSh2+ud6DVCgaqIWhCAAAS8EPiaiCdXUopwAqd1PJBoIL0OghTaEjxp6MUA&#10;N1O16sbt/f1uQ4t4DAIvEpg4vJEkCFcE+BsPgktkSkiCT380Gq1HpjbqCgFJ/DutC6JqQnPdfmkf&#10;J4Fv42F2dvY4Tgvy1lpuyBjkTQDrnyQQ6PpM5qzhwsLCR7wGAdME9FC6Hk433W/Q/RFrbOwe4nuN&#10;0YXzYFrjfzgej98tLy/vhgMYTSAAAQiER+Dq6mrz8urqTPN4RLu81n3huaOeRmnN2/VspzUEEiRA&#10;wnqCTsUkCHxPgOrqfseDBDjX9Bqh4eXloVbo8KsN0iEAAQiEQ0CvpHwYjX6XzaBT01olucDlQ9z0&#10;MPHSH5tZDbEHPP4lueeDrPEGDS3jMQg8S0A2GT/LfzxOHlGgiVDJc7do4LgseSda5Gux68ufY0nT&#10;EtIt6kLXEICAQwKP8Upilg6ZRycqvPXanxJzH0bHEYWDJnB3f7+nh9KDVtKWcgHHXGyZbKpf4nym&#10;SHrsJ43xf1pIcaBXr15pHIk/CEAAAhB4goB+90qi+tFMp6MHFPn+TWyUsCZLzKGYkwWBJPN5svAc&#10;RkKgLYE0PsLbUnD2fLfb3dRrhfR6IWdCEQQBCEAgcAJ6NeV4NNooJ5MDU6qyuDVFkn5MEyBg0pBo&#10;BGtWrcImVf76DS3kMQg8S0DGVbqVI8NLfGIkGiIgB3neGuqKbtwSOP8+Qd2taKSlRGBubu44JXty&#10;sKXodDZzsBMbDRAIY/12Lrf27Rqwhi4g8A+B29vbTUlc2skaSQSxl1D9Q7wvVM/U0Cvu8f9Zbjnb&#10;0OJANSymKQQgAIFsCFxcXPSlqvqe5OmcyXpvkI3hqRoa95ydqlewCwKNCJDT0wgbD0EgDgIESoLz&#10;U1+vF5LTmyeyOGZBHJx7UAgCEPBBQJPWV1dXt0X2p7byk13Y8gHedmh4f541WUMXRDL29crw+y9f&#10;9htayWMQeJaAJOMcy3/Uf+n8hZHolA7PEC0pCr51Q/TLFJ1mZ2fPI1QblSEAAQMEOGhkAGJuXXxb&#10;z3n4Xkv6QGdu4ygQe7XaZqfb5Xte/eHhNx3IMGitBnG/1gj9dxDh+Nc5cWlp6Z3ur/gHiAYQgAAE&#10;wiNweXm51ZudPZM1zk542qGRaQKsx0wTpT8I2CWQbF6PXWz0DoHICUT44R058R/U16slZXF8NLy+&#10;3tdTnSnZhi0QgAAEmhJYWVp63+t0NHG90V+yi1rm7EbjIaSHCJI09EZkY1/Wd5tSlY3AZ0N389jz&#10;BJJJyiFRPZthLgk/fanwtp6NwRgKAQj8Q0DmrGNwREiAg0YROi0gld2u8Y7lQOdBQNajSuQE9KY0&#10;vTFND6FHboo59d3+ps3pHUBPxP8CcEJbFeKJRQ7H4/G75eXl3bYm8zwEIACBFAlo4UgtIPl4KJF1&#10;XmpOjme+To089kDAKIFkc3uMUqIzCERIgOBI+E6TF/DXU516ujN8bdEQAhCAgH0CXzcei+KNSBrW&#10;kZbsgpaP7jrDILi2uhZjPdbQLZGOfQmAfiBJs6HPeexZAlFXWfdYfZMh5ZfAuCwHfjVAel0Cc3Nz&#10;x3WfoT0EfiYgCX+1vuMg6J/A/cPDQA8a+dcEDaIn4CDJNZmDnNE7Ox0DpLr6nhYXSscig5ZEGpcx&#10;SKBRV8QBG2HjoXoEToui2Hj16tXneo/RGgIQgED6BPTmHC0YqYUjWeOl7++nLGQtlqffsTpOAsnm&#10;98TpDrSGgAMCBJocQK4loq+nO+WU59HNzQ3B0VroaAwBCKRIYGVl5VQqrb+RCkenKdpX2Sbm68qo&#10;QmxIUKShVxwkOTTUrNJjWpVtUhT7WqWt0gM0gkBFAjKmGt9AUlGE2WaR/5bNwsizt26n8zZPy7Ea&#10;AnkTkOSZ/+ZNIELrx+NBhFqjcsgE7K0Dtbr6ccimo1tcBCShaUv2Zbbi0tqxtsQmGwEnJtgIWzgP&#10;hT3uP0uhjA3dPwkHGJpAAAIQCIPA5fX17sN4fKIFI8PQCC2sEnhhvmYtZpU8nUPAGAES1o2hpCMI&#10;hEOASTgcX1TVRBKcBkVZnuhiWq4p6ld9jnYQgAAEUiQgm5DnYwm+StL652n2JbmYDTswPs0l2f93&#10;1mENh0Ai414rd9x/+fKhIQUeg8CTBHRelCTAg+Dx2EtQCt50FPyJQFEMYBIfATkccxqf1mgcEgEq&#10;rIfkjYq6dDp/VGxJMwjUI2B4XRjdAc56tGjtmIDejCYxxz3HYuMUl0isxjV8YoOuiRuWF+C411tG&#10;lpaW3r1+/Xpo2Fq6gwAEIBA1gaurq00pDHkmc6/uyfSjNgbl6xEIcL6uZwCtIZA3gSRzfPJ2KdZD&#10;4AUCTNrBDw9dTHd7vRNdXAevLApCAAIQsEhAg6+rEoQtJ5OD58QkuZBlrrY4qux3zYZUQ8aJjXtJ&#10;1tq5vb1lLddwOPDY0wRkXH0Mlo3hhKRg7USxygSkWmVfE4EqP0DDUAgMQ1EEPeIk0Ov1TuPUPE+t&#10;9VYgrknP0/dOrTawTtSDm3qA06neCEuWgL779GY0vSEtWSNNG5ZYzMY0nuf6I0boirQlOeGM++F4&#10;PH63vLy8a8lSuoUABCAQJQG5LWdNEtWPZjqdQ1nXrUVpBEpbI8A6zBpaOoaAMQJJ5vkYo0NHEIiQ&#10;AJNvhE77SeWvi2pZXOsiWxfb8VuEBRCAAASaE1hdXd3udTrbP/eQ5CI2nEB4c4dl/CRrsIbOT3Tc&#10;S7Lmvm6EN6TCYxD4hUCQVdYNJCDh6nQJjMtykK51yVp2nqxlGOaEgCSVDp0IQogRAnd3d7ynjZCk&#10;k0oEGq4b5ZtqKOvg95Vk0AgCFQjIfsseh3UqgPq5ScPfcANJST1CrDByd/qPWZ7K+nrj1atXnyMn&#10;ifoQgAAEjBG4uLjoS+HHvYfx+EzWdHzTGiMbaUf+5+pIwaE2BPwTSDLXxz9WNIBAgASYrAN0yssq&#10;6SJbFtsnl9fXu9Epj8IQgAAEDBKQzckDSVrfkC6H2m2SC1jmaYMjxn1XbEA1ZJ7wuNdqbfej0WFD&#10;MjwGgScJBFNlnWQFRmgFAt1O522FZjQJiIAkBf4vIHVQJUIC8/PzpxGqna3KnV7vj2yNx3B/BOqv&#10;I/+UNfDXWBB/EGhLQJLVt+Rw+VbbfrJ+PuE4ji2/EjO0RdZRv/7G/Ge5tWxjZWWF9bUjVyMGAhAI&#10;n8D19fVOb3b2TAo/7oSvLRr6JsAazLcHkA+Blwkkme+D0yGQKwEm3SQ93xe/fpBq62dyYnSQpIUY&#10;BQEIQKACAUlaP56RiiKyeCVIW4EXTdwRYP3VgHX9JIUGQvw/ImNjcHt/v+tfEzRIhYBWWZeE0o/e&#10;7Mnkt+uNb2qCi4Lv19R8ij0QeIEA1dXjGx5ysIj3dHxuS0fjauvK84WFhU/pGI0lPglI4ud6OTOz&#10;51OHZGT7S+CNFiGxw2hd97fijse8xn2WlpbevX79ehg5OdSHAAQgYISA5shIVfUT6WxP5tS+kU7p&#10;JB0CjufpdMBhCQT8EiBh3S9/pEPADQEmaTecLUqRSjJrcmL0aHh9va9XHVkURdcQgAAEgiWgFUW0&#10;sogkQxwHq2QTxZinm1AL4hk2nBq4IbPxLolAH3RjvAEpHoHAkwQ0aUc2L4dO8VRLKHKqEsLCJyDV&#10;K/u8/8L30/cazs7OprXGjgt/9NpK3Oo0eiMyMuDx/byWkcmYGiqBF9aZmrBHdfVQHReXXjKW+pOi&#10;2Neb0OLSPGBtM4vtmPAEMUQTFD324WbMD8fj8bvl5eVdj5YiGgIQgEAwBOR2nLXLy8tDiVcdyTpu&#10;PRjFUCQaAqy/onEVimZIgIT1DJ2OyWkSYLJN068/WyUv7S296uhSrjzKw2KshAAEIPAjAa0sIonr&#10;G5PJ5CAJNm6C3UmgCs0I1l4NPJLpeJ+U5aFukDcgxiMQ+IXAY9LOn07QkKjuBHPKQsZlOUjZPmyD&#10;AAR+IHAOj3gI8H6Ox1fZaPrTulO+n07ldqE04j7ZODFcQyXZaY8kJwv+yTTG04YkscQ29NJ+VvY6&#10;zqVIz8arV68+p20p1kEAAhCYTkCLN15fX+/KIZ6Tbre7+fMTzKfTGWbXgnVpdi7H4PgJkLAevw+x&#10;AAIzLy7KmJxTHCF98fne5dXV0c3NzXqKBmITBCAAgWkEVldXtyWQ+35au6D/O3N00O55STkCYg1c&#10;l/F4l/GyphvkDajxCASeJGC9yjqJ6ow8QwTklom3hrqiGwcEpGLVqQMxiEiUgCSX/i9R05I0i/dz&#10;km5Nw6h/16Fxx3vS8EYSVsi3+Jbc/LOVhDEhGpFxrKepO4gpNiUXwHOWxrveJitJmW/0dtkArEQF&#10;CEAAAl4JXF1dbfZ6vRNR4oP863tVBuFJEGDtlYQbMSJBAiSsJ+hUTIIABPIgIFVBBkVZnsjCfU9P&#10;muZhNVZCAAIQ+JeAJK1/0msy5X8ZRsfFUoA7Og4RKkxwo4HTGO8zukGuG+UN6PEIBH4hYK3KOonq&#10;jDbTBIpiYLpL+rNH4PHdYk8APadO4Dx1A1OyT75pNlOyB1sSI1CWx1Jd/TgxqzDHA4HRaLQ+0+ns&#10;exCdl0hiPrX9TWyxNrJwHjA/3j/pbbJ6q2w4RqIJBCAAAfcEtEij5LwcSWzqUP6tTdOAuXQaoQz/&#10;u/k5OkOImAwBdwRIWHfHGkkQsEKA6upWsMbVaaez05udPdMTp3EpjrYQgAAE2hPQazL1uky9NrN9&#10;b4564KPZEWjzYgiCNWDKeP8HWik35EjS+tRgawPKPJIhAUni2RWzzcx9JKpnOILcmCyHdfpfE4X4&#10;i4mAmfdKTBajqxECUqGfsWOEpP1O7h8eBvalIAECzQlIggrV1Zvj48lHAnLzR39SlocAcUSAb8ra&#10;oIkx1kYWzgNmYp1Dme+2l5aWmPPC8SyaQAACHghoUUYtzihrtxMt1uhBBURmQIB1VwZOxsToCJCw&#10;Hp3LUBgCFQmY+WCuKIxmARDoS7WQw0s5eUoiVADeQAUIQMApAb0uU6/NFKGnTgU3Ecb83IRaEM8Q&#10;0GjgBsb7D9Ak4NqXpHU2zBsMJR55moAE8j+2ZsPvtDVCOniZwLgsBzCKh4C8V87j0RZNQyIg32OM&#10;nZAc8pIu4/EfsaiKnvkRkNtED+bn58OP7eTnmugsvv/yZV/iOGvRKR67wnxf1vIgscZauMJq3GKs&#10;a+EdLcAjhQgOwjIKbSAAAQi4JXB9fb0jh9/PZN9kp4lk5tEm1BJ/psX8nDgZzINAcARIWA/OJSgE&#10;geoEWIRVZ5VLSz15+jAen11eX+/mYjN2QgACEFACem2mVCR5IwFfAr0MCeMEWHPVREplrWeByVpt&#10;/fb+nnVazSFF86cJPG5unjfiw++0ETYeqk+g2+m8rf8UT0AAArERkDmp2XwUm6EJ6KuxQ75vEnBk&#10;giaURTHsmDiQmSAbTKpH4Pb2dkfedZv1nqK1MQIkCtVCyZxcC1dYjRuMdUlUP9bCO1qAJyxj0AYC&#10;EICAOwJSVX0gVdVPROKe/Ou3kcw82oZeXs8yVvLyN9aGT4CE9fB9hIYQqE+gwUdyfSE8ETIBWXB9&#10;kGrrZ7rgD1lPdIMABCBgmsDq6uq2kYqzphXT/pifbVC13idBjJqIGedTgUny5ge5EYc12lRSNKhC&#10;oPacR6J6Fay0MUmgKHjfmeRpuS95p/zHsgi6T5PAeZpmpWeV/Mb7eoDy6+fpT//SsxaLIiTwJ4df&#10;IvRaYCqPRqP1bq+nyU/8+SRAbKgWfWKPtXCF1bjeWP8kieobWngnLCPQBgIQgIAbArInsiZFFw+l&#10;qvrRt+9SN5KRkhWBenNzVmgwFgIhESBhPSRvoAsEahAggFEDVqZNZaG/1pMF//Dy8lAS1/uZYsBs&#10;CEAgQwLLy8u78g7cFtPDCf7ygRzlSGS9VdNtjPPKwMqZmUNNGKr8AA0h8AyBylXWSVRnDHki0Ol2&#10;+5o45Ek8YiEAAQcEZE1z7kAMIgwQ+PLly+Zz3ZDAbgAwXTQmoNXVFxYWPjXugAchIAT0G3tSlofA&#10;CIQAMaJajiAGWQtXbI2Hulcht8O+j01x9IUABCBggoDmqVxfX++OJ5MTKeazabq4F3OoCS/l0Qdj&#10;JQ8/Y2UcBEhYj8NPaAmB6gQIAlVnlUnLXre7KSdVz+RDYCcTkzETAhCAwIwm8MkVmxuCYugdB3Oz&#10;dxc0UYDARU1qjPNawGSjqn//5ct+rYdoDIFnCEhihh7SevqPRHXGTQAEZE22GYAaqFCBgPjqtEIz&#10;mkDgZwLnIImDgKxB31bV9PsE9qrP0A4CLQi8l/E5bPE8j0JgRr+x5d21BoqACBArquUMYpG1cIXT&#10;+IVxPplMznWP4rHYQDg6owkEIAABRwSurq42pcDiiSSpfxCRfUdiEZM7AdaguY8A7I+AAAnrETgJ&#10;FSHwMwGCFoyJqgS+Gyv6AbAnHwUnNzc361Wfpx0EIACBmAnIFZunUtHzd7Hh1JsdfBR7Q99GMGut&#10;mvQY5zWB/d1cEjI2b29vdxo9zEMQ+I6AbHwey/+r//79I1GdMRIQgToJkgGpnaUqv/322zBLwzG6&#10;FQE5OPW/Vh3wsDMC8j4eNBFG9fUm1HimBoFzEvlq0KLpkwT021q/scETIAFiRrWcQkyyFq5wGj8x&#10;ziVR/Xg8Hr/RPYpwFEUTCEAAAm4IaD6K5KUcyc2Lh7JGW/tFquH1AfOnG7+mIIWxkoIXsSEFAiSs&#10;p+BFbIDANwKGF3aATY+AfBCsy0biiXwg7On1S+lZiEUQgAAEfiTw+vXroSStb0g1kwPnbJiXnSM3&#10;IZBgRU2KjPOawH5sLgHbD/KOWm/VCQ9DQAjIGv/jVxAkqjMeQiTQMEEyRFNS10kSKs5TtxH7zBOg&#10;Mr95pjZ6fFxzrpnom+rrJijSxzcCZbf7/G1BYIJABQL6fuv2ensVmtLEFwFiR7XIE5ushSucxj+O&#10;80+SqL6hexPhKIgmEIAABOwT0PyTq5ubvXJm5kT2Pgb2Jf4rgfnTJe0IZLH+jMBJqJgzARLWc/Y+&#10;tkdJgIVWlG7zovRLY0US13dmZ2fPLi8vt7woh1AIQAACDgloYHh1dVU3QD85E8uHsDPUJgWxzqpJ&#10;k3FeE9ivzWVN1p8Uxb4kG/dbd0YHWRN4ssp61kQwPgQC3yc0Pjw8DELQCR1eJiDvknMYQaAuASrz&#10;1yXmp72sN628h6m+7sefyUgty+PFubnjZOzBEOcE9FtavqmPnAtGYH0CHK6uxYwYZS1cITUeSqxv&#10;e2lp6X1ISqELBCAAARcErq+vd2bn5s5kDtupJI/9pUqYaGSeAOss80zpEQJ1CZCwXpcY7SEQKgEW&#10;dKF6JmS9+t1ud1+vY7q/v18LWVF0gwAEIGCCgAaKNWBsoi/6SI8AAYqaPmXtWRPY8831Bpz7L18+&#10;GOuQjrIlUPZ6f1dZ5w8Cngi8lLQolbsHntRCLAQgYJmAFEQ4tSyC7g0QkDXnWwPdTO2C6utTEdHg&#10;OwKsXxkObQncj0aHehC8bT8875AA8aTKsIlVVkYVRMNJWZ4Xvd6GHAI+CEIhlIAABCDgiMDF/f3g&#10;6vr6TG7+1Btv6q3LDK8LmDsdOT0WMYbHVyxmoycEYiBAwnoMXkJHCDwSYIHFUKhKoM5YkYDuQJIH&#10;zuTU665e01RVBu0gAAEIxEhAA8ZyZf0b0X1oTX8+gK2htdVxnXnTlg5R9csYN+4uvf3m9vZ203jH&#10;dJgVAa1OKdetfs7KaIz1TqBqYqKrREnvQBJQQCqVHidgBiY4JCC/b3vfVg7tyECU87Vm1TkiA/aY&#10;+ASBoiwPqK7O0GhDQIrw7Mom96BNHzzriQBxpcrgiVlWRuW1ocxpx+PFxTcr8/OnXhVBOAQgAAGH&#10;BLQg4uX19eHsZHIkcYE1h6IRBYHWBFhjtUZIBxBoRYCE9Vb4eBgCgRAguBOII8JQo8Xi6kOv1zuR&#10;pHWCvGG4Ei0gAAFLBFZWVk4leKJJ6+YDyMzJlrxmr9sW86Y9pULtmeubrXqmIzff6HXmVoXQefoE&#10;ioJrp9P3sncLmyQg6kFp74qjAAQgYJyArF3Mf1MZ15IOHx4evL+Dm8wdeC5tAp2y5HagtF1s1TpJ&#10;kBrI+vLrTWXEdayittc5MdTKbBnjlVH5aViWn1aWljZec4jTD3+kQgACzgloAUQthDieTM66nc5m&#10;awUMrwmYN1t7JK0OXhhfjJW0XI01cREgYT0uf6FtxgSYLDN2vkPT9fSrXOV8dHl5eainYh2KRhQE&#10;IAABpwSk0vr5aDTakGrrx8YEGw6qGNOLjp4lwPqqxuBgfNeA1aypXmOu15k3e5qnIPA3AZ3ftFol&#10;PCBgmoCJRMMQEiZNc0mxPxKQU/SqVZuGVnuncyME5GbFP4x0ZKiT7+cUvskMQY2sm7IoPuq6NTK1&#10;UTcQAo8HvX/4dv72XglERdSoSoBYU1VSHMyoTMphw7Icyrtne2lpicIBDrEjCgIQ8Evg8v5+qzc7&#10;ezLzeHDQrzZIhwAEIACBWAmQsB6r59AbAt8IENBhLHxHwNQmT7fb3ZTNrBM5HbsDYAhAAAKpEnj9&#10;+vVQqq1vTCaTg9Y2Mh+3Rui6A1Nzpmu9vchjfDvDLuNycCvXmjsTiKAkCVCtMkm3ejHKRJL694rL&#10;N+bAiyEIrUvgsu4DtM+XAAcc4vB96LdcmJ5v4vBKvlpKsvpwYWHhU74EsLwtASlAcagHvp/qh1hP&#10;W7oenifmVBk647syKusNJ2V5XvR6G3L46sC6MARAAAIQCIDAzc3N+tXV1VF3MtnXAojGVTK8HmDO&#10;NO6huDukynrc/kP7JAmQsJ6kWzEqNQIsqFLzaDT29OV07N7V9fXJhVyxGY3WKAoBCECgJoHV1dVt&#10;CbBs13zs3+aGAymN9eDBygRYW1VGJXdrQ6sGLSNN5RrND7IBv26kMzrJkgBV1rN0uxGjbVe8lfXW&#10;WyOK0oltAue2BdB/UgQ44BC4O7USsbx/o1lbkrwe+IAyoF7R6XyUMTk00BVdZEhAboXdFbMHL5lO&#10;FCPCgUHsqbLTGN+VUdlrWJan48XFNyvz86f2hNAzBCAAgTAIXFxc9KXA4X45M3PS6XZfXIOFofG/&#10;WjBnhuYRz/qw3vTsAMRD4EcCJKwzIiAQMwEm1Zi9Z1x344vux/Glm1qzk8mRfozoR4lxxekQAhCA&#10;QAAEtBqKvO82RJVhAOqggkUCxudLi7p675q1pjcXSKWmw8drzr3pgOC4CSzOz7/X6pVxW4H2Lgi4&#10;TAwMvcKvC94xyJidnT2PQU90DIOAjJfjMDRBi+cIfPnyZTNWOi7nqFgZRaj3+TLV1SN0WxgqS7L6&#10;QNaTH6po8+39UaUtbQIhQAyqsiOIbVZGZbyhxOsOlpaW3rzm4JVxtnQIAQiER0ByQ3Zm5+bOpKjR&#10;lhPtWAs4wYyQXwmwtmJUQMA9ARLW3TNHIgRqEWByrIWLxjYJyMeIfpRc3t+7+SixaQt9QwACEHiC&#10;gCStHxdFoUnrp5UBEUCpjIqGkRFgbHt1mHwDrN1/+bLvVQmER03gsWrln1EbgfLWCPhMAHx4eBhY&#10;M4yOIQABCEDgFwKp3G7hc+5iWJkjMBmP35vrjZ5yIvB4oPuwrs3sr9Ul5rk9sajKDmBsV0ZlrKEw&#10;315dWmp+S6sxTegIAhCAgF0CF3JI8Or6WhPV90RS3660n3o3vBZgvnTqvfCFGR5f4RuMhhAIlwAJ&#10;6+H6Bs0g8DIBJlNGyHcEjC+2nx9f/e5ksn91dXV0c3OzjhMgAAEIpEZgZWXldDQaVUtaZy6Ozv3G&#10;58voCFRUmLFdEZTdZpJctCkV5LbsSqH3lAksSPVKqqyn7OF6toWS6Dcejwf1NKe1awJzc3PHrmUi&#10;L14CjJfwfZfi7RahzGnhez8wDcvyeHl5+XNgWqFOJATktogjeZ/1m6hLLKgJNY/PEJOqDJ+xXRlV&#10;u4ZlOSy63Td6Q2u7jngaAhCAQNgEZC9i7fL6+nB2MtF111rY2qIdBMwSYF1llie9QWAaARLWpxHi&#10;v0PAIwEmRY/wIxJtfJxUCAh2ut1BOTNzIldB7V5cXDQKFEeEGFUhAIHMCLx+/XqoV3tOJpPng9AV&#10;3pWZYQveXOPzZfAWN1SQsd0QnJ3HZL21p4FiO73Ta+oEqLKeuoer2fctqa9aa/utUqn0a58UEiAA&#10;AQi0JyCHsdell6TXkiSvtx8nrnooe72PrmQhJy0C8k28J2tIfZ81/gttTdzYkFweJDZV2dPEOyuj&#10;atawLE9Hi4u/r8zPnzbrgKcgAAEIhE9Acz0052M8mZx1pYiOd40NrwOYK717NCwFDI+vsIxDGwjE&#10;Q4CE9Xh8haYQ+JcAkyijIRQCnc6H3uzsiVRc9//xEgoT9IAABJIhsLq6ui1J679eV808HJ2PCUhV&#10;dBljuyIod820gpwkrde+9tydhkgKnQBV1kP3kB39Qk7eS7HSrx0v+u21lMQMvxogPQYCMk6OY9Az&#10;Zx3FR4Oc7A95/svJD0/ZKt80nxe5wSP3YdDI/tvb201ZP+40eviJh4gPmSLpoB+NURGnqgSacV0J&#10;U+1Gk7I80KI2rzudYe2HeQACEIBAJAQu5YZXzfWQOfdDJCqjJgSsEWBNZQ0tHUPgFwIkrDMoIBAo&#10;ASbDQB0TmFrGx0mDAKBeCSUV1w/1iigqgAY2QFAHAhBoTUCS1j+Nx+N30hGB6dY0/XRgfK70Y4Z9&#10;qQ3WAPaVQoIS0Epyd1JRDhoQaEJAq6wXnQ7VLJvAi+yZmJL0Hh4eBpHhzVFd1r45eh2bkyOQ860W&#10;VFMObDgXxa/FAAJTEXXCI6B7Dd1ud9+0ZsSJTBO13B/xqkqAGdeVMFVuJDy3V5eWtis/QEMIQAAC&#10;kRG4ublZl4KER93JZF9zPYJT3/D8zzwZnIf9KmR4fPk1BukQiJMACetx+g2tcybA5Jmz94O2Xa+I&#10;kquiTvTKqKAVRTkIQAACNQm8evXqc1EUG1Jt/ZzKPjXheW5OEKqiA1hfVgTlr5lWlJPN+oE/DZAc&#10;M4HlhYVPov95zDag+9MEYkpS/94COQzI+yz8Qc07I3wfeddQqnf/x7sSKDCNwOa0Bqn/91jnypT8&#10;UhbFp8XFReaVlJzqzpZDvXXMhjgOtdigarFP4laV4BIHrYTp5UZlOSy63Tcybx0Y6I0uIAABCARH&#10;4OLioi+5HPtyA9KJFCQMOz5neP5nngxuOAapEOMkSLegVIIESFhP0KmYFD8BJsH4fejCAuPjxMyi&#10;v69XRl1dX59ckFTlYhggAwIQcERgZWXldLyy8mamLE8diURMSwLG58mW+gT7uJn5P1jzUlHscTwf&#10;SmJYPxWbsMMtAUkUosq6W+TWpKWQeJdzxV9rA8NwxzLf/M9wl3QHAQg4JsBtFr8CT2EOdTyMWouT&#10;NehwYWGBdWhrkvl1IAe29/S2MduWEzuyTdhg/8SvDMKkqycJSNx/tLj4+8r8/CmEIAABCKRIQBLV&#10;d2bn5s4kl2MrRfuwCQK1CLC2rIWLxhAwTYCEddNE6Q8CNgkwadqkS98GCWgweXYyOdITunpS12DX&#10;dAUBCEDAG4HXnc5QgtYbk7I88KYEgisRYMOxEqYZbgyoyMlzs2/jWSvLffnyxfh16J7NQ7wjAo/V&#10;wc4diUOMBQIpVYGU99nAAiK6hAAEHBOYnZ09diwScTUIyG0Wf9Ronl1TktedufxPmfeHzqQhKAkC&#10;t7e3m3rLmCtjiCG5Im1ADnukUyEynqcierKBxvuXlpbeaPy/WQ88BQEIQCBcAlpkUIoNaqL6nmjZ&#10;D1fTJzQzPPczT0blfW/KMk68oUdwRgRIWM/I2ZgaBwEmvzj85FtL4+PE8GL/Hz5yQldP6uqJXd/M&#10;kA8BCEDABAENWq8uLW1TqdYETTt9GJ8j7ajpt1ed923N/X4tS076z+NZNu03ZfOedVVynnZjEHOX&#10;G84mpaScTEflX5MjxXxfJCKbZ5pij4VUTk7RrlRs4nBQdU+mdCisutVOWp7LocldJ5IQkgwBqay+&#10;1u12nR/UJpYU0RAinjXVWYznqYh+aCC8tjXeX+8pWkMAAhAIn4Cuq66uro60yKB8H66FrzEaQsAx&#10;AdaVjoEjDgL/EiBhndEAgVgIMFnG4inrehoPNtkfW309sasfRDc3N+vWASEAAhCAgAMCy8vLuxrM&#10;ninLoQNxiKhIwPgcWVFuVM3sz/tR4QhZ2efGc6/X2xuNRqypQnZeoLpplfVSrrgOVD3UeiSQcpL6&#10;906Wyr8DnA4BCMRNYH5+njklUBfKfN/X2w8DVS9YtXKZg105gMOSrkgnJ+dQbxfzYRWHV3xQbyiT&#10;2NZUcMRIpyKa0bh+0e2+ebyRrsIDNIEABCAQB4GLi4u+FBPcHU8mZ51uN/74m+F5nzkyjnHsW0vG&#10;iW8PID91AiSsp+5h7IuKAJNeVO5C2ZoE9IOonJk5ubq52dMPpZqP0xwCEIBAcAQ0mF30ehskrYfh&#10;GtZRFfxgOLBXQSJNGhCoskkuFU33NRGpQfc8kjuBXu997ghCtb/Kbz9U3ZvoJYlIb5s8xzNuCEiF&#10;9VM3kpASKwGqq4ftuS9fvmyGrWH42uU2Lxv3SFkekwBonGryHd7d3e2HcNiG+FIkQ40Y11RHMZZf&#10;QCSH+UeLi7+vcABz6jiiAQQgEBeBy/v7rdm5uTMpJvghLs3RFgKeCLCm9AQesbkTIGE99xGA/XEQ&#10;YJKMw08OtDQeYPIwtsSGnd7s7IlUXGfzzMGYQQQEIGCXgAa1NbgtSeundiXR+0sEjM+PKeL2MOen&#10;iNG2TVXHsm7iSyISQWfbDkmw/8W5uWOZs44TNC1Kk3Ku5CrvsUGUTstEafHPMBNTMbMhARkjfP80&#10;ZOfiMQ4FmaOc81zdhmLZ631s8zzP5kfgXpKrut3uViiWV/02D0XfbPUg1jXV9YzlXxFNyvJgaWnp&#10;zWu+eaaOHxpAAALxELi4vx/obffdyWRftO7Ho3lFTQ3P+cyPFbln3oxxkvkAwHyrBEhYt4qXziFQ&#10;nQCTXXVWtIyfgGycrUnF9UP9cJJg9Fr8FmEBBCCQMwENbkvSulZa/5wzB1+2s4aqQN5wMK+CRJo0&#10;IFB3LMt6auf29nazgSgeyZwACUT+BwBVW//2wcPDw8C/N9DgBQLn0IHAcwQ41BD22OBQkB3/kLxe&#10;katWV9dDkvxBoCKB0Wi0Lk33KjZ31ow1uzPU7QQR85rKr268aWqHETcQFturS0vbEZuA6hCAAAR+&#10;IKC32l9fX+/PTiZHets9eCAAgQYEWE82gMYjEGhHgIT1dvx4GgL2CTA52mcciQTjQaUAxpZ+OI0n&#10;kxP5kNqNxA2oCQEIQOBJApq0LpVZ3knS+icQuSNgfG50p7o7SQHM9+6MjVdS07EsFej2OfwXr999&#10;aU6VdT/kSXL7lft4PB748QZSqxAoy/K8Sjva5EmgKIr/5ml5+FY/Jn6uha9p3BqSyPq8/2T+IBEw&#10;7uHtVHsZL32ZU/bloE3fqeAawpp+r9cQQdO2BIh9TSWY/Tguy2HR7b5ZXFw8mAqLBhCAAAQiIaD5&#10;FbNzc2cznc5WJCq3U9PwfJ/93NjOG9k8zTjJxtUY6pgACeuOgSMOAk8RYJJjXGROoC8fUh+urq/P&#10;9LqqzFlgPgQgEDkBSVp/r5VaIjcjCvVZP1Vwk+EAXgWJNKlJoG2ii27qyz+95pM/CNQiQJX1Wrha&#10;NW77O28lPPCH5f31NnAVUQ8CEHiGABXWwx0akvxJbM2heziQ9iPsoiwPJBnw3KELEBU5ATmAvSdz&#10;ynroZhCDCt1Doh8xsKlOynYcl+Wp3I76+8r8/OlUSDSAAAQgEAEBzafQvArNrxB1+xGobE5Fw/N9&#10;tnOjOY+k05PhsZUOGCyBgB0CJKzb4UqvEDBDgEnRDMcEejG+WA5wbElgek2vq7q8vj7U66sScBsm&#10;QAACmRLQSi1asUWqrQ8zRWDdbOPzonWNPQgIcK73QCFokQbH8UA2+XeDNhblgiOgVdY1oSg4xRJR&#10;iOS1ao6Ub8BBtZa08kFAkl7/40MuMuMg0Ov1TuPQND8tOQzkz+e5H1Iri2K4OD//3p8HkBwbAfmO&#10;3ZJbw7Zi0dvgN3wsJsenJ7GwqT7LbRxPJO4hyeobejvqVDg0gAAEIBA4Ab1p9erq6kjzKTSvInB1&#10;UQ8CyRDIbf2UjOMwJGgCJKwH7R6Uy4EAk1sOXsbGOgS6nc6mXl8l11jt1HmOthCAAARCIqAVW4pe&#10;b0OS1k9D0gtdMiHABl3wjjb9DSAB6g+j0Wg9eMNRMCgCnbL8GJRCCSiTe6JaExc+PDwMmjzHMxCA&#10;gF8C4/H43K8GSH+BwCZ0/BLIeD3wJ7cv+B17MUl//H7di0ln1dX0t3xs9kehLzGxqW7KZRxPiuL9&#10;6tLSNsnqU4cEDSAAgcAJaKE/yZvYHU8mZ51ulzia4bk+l3kx8GEehnqGx1YYRqEFBMIkQMJ6mH5B&#10;KwhwfR1j4B8CxhfJcSy0+nKN1Z5cZ3Vyc3OzznCAAAQgECMBTVrXCi5SwfY4Rv1D1dn4vBiqoU31&#10;imOeb2pdEs/ZGsNSCfdQ/vWTgIQRTgjIjSDnVFlvj5pq6u0YStIrG23tEFp7uiiKU2ud03H0BHQO&#10;id6IBA24vb3dTNCsaE3KbI1wvrCw8ClaZ6G4UwL63SrrjH054BDl92vGh1KcjpNWwoiNTcVnKzY1&#10;VbCLBnLrqdi3sbq8zLzkgjcyIAABqwQu5UYaLfQneRMfrAqicwhA4EUCSa+d8D0EPBAgYd0DdERC&#10;4BsBJjXGgnMCkQXqJGi9Xs7MnFzd3Ozp6WHnvBAIAQhAoCUBreCysrS0odePtuyKx4UAa6cpwyCy&#10;eT63Qe1gU3vty5cv+7lxxd52BKiy3pyfg990c+UielK++d5GpG5Wqv7222/DrAzG2DoEzus0pq07&#10;At1ul3eqO9y1JKW+biiL4iPV1WsNiawb39/f72ncP3YIxKgC9yAxsqkOSnIMy22n8n55I4crj6cC&#10;oAEEIACBgAlc3N8Prq6ujrqTicb7+wGr6kc1w/N8knOiH8/EL9Xw2IofCBZAwA4BEtbtcKVXCLQj&#10;wCTYjl9CT7M4/tuZwmFHTw/Lh9lmQu7FFAhAICMCev2ovMu2MzLZuKnMiVOQsn40PuZMduhq/Mqm&#10;3KZs/m+Z1J2+0iagFXIlwehT2laatS71hDOztKb3Ju+twfRWtPBBQCqfDn3IRWb4BKQy7nn4Wuap&#10;Ie/U8P2eYtV1eSecypryIHz6aBgCAf1elcM1yXyzuvrWD8F3UepArGyq21Iaw1owRm875SagqW6n&#10;AQQgEDABLeB3fX29PzuZHHW6XWJmAfsK1SAAAQhAoDkBEtabs+NJCLQikFIQoBUIHn6WgPExEn9w&#10;ri8fZod6mlgC22sMHQhAAAKxEdANXL2OdEauJY1Nd9/6Gp8TfRtkWn78c7xpIkH152H87rFWCmoI&#10;BK/MwsLCR0laZ256wVMpJpeFNDAfHh4GIemDLn8TmJ+fP4UFBJ4hcA6Z8Ajo+i+FisXhkbWnUTKH&#10;4Hq99/Yo0XNKBEaj0bq8p5K7FczDN39Kw8K+LcTM7DMOQMKkKN5rwRi97TQAdVABAhCAQCMCkqi+&#10;qwX8ZjqdrUYd5PaQ4TmeNV1uA+gFe58ZW4wRxggEzBEgYd0cS3qCgBkChhdWZpSiFwiEQ0BPE48n&#10;kzP9aNNTxuFohiYQgAAEphPQ60iLXm9DKr6cT29NCyVAAGDKOGDtGPQPxcf4lQQAXR8dBg0G5YIi&#10;IGNmKAr9GZRSgSiTTCJZIDyfU2M8Hg8CVxH1IACB7whINeX/ASRIArxLg3TLdKWiXm+U5fHi3Nzx&#10;dCtpkTsBmTv68i/Z79Sof8c5DE5iZy962Ufsytiwk8IwWiBmdXn5k7E+6QgCEICAYwIX9/eDq+tr&#10;TVT/IKL7jsXHLY45Pm7/oT0EIJAtARLWs3U9hvskEPXHv09wGck2PkZSXKzLR1tvdvZEP+IyGhqY&#10;CgEIJEBgRapVjhcX30il9dMEzLFqgvH50Kq2HjpPcX73gNGWSJ/jV6trSpXNPVu20W96BKTK+ieq&#10;rP/rVxJO3I5xeWe9dSsRaVUJSGLZcdW2tMuKwHlW1kZiLO/SSBz1gpoxrj9k3FFdPf6h58SCL1++&#10;aGX1NSfCPArxGQfwaHYcoomhveinKMeuxNZlHnqjBWLiGIRoCQEIQOBHAnpLlt4sPzuZHMn7LPl1&#10;Ugz+j3I+jAFsQjoyRhJyJqZ4JUDCulf8CIfATwQImDAkIFCLgH686Ufc5fX1oX7U1XqYxhCAAAQ8&#10;EtDrSZeWlt5IpfUDj2oELZqP/inuYd0Y7PgNJdFE1kk7sj4aBAsKxYIiQJX1v90Ryu83qMHhQBkZ&#10;f7yrHHBGBARMEZidnT031Rf9mCMgB0w2zfVGTz4JfFuPhP5NXEg8Y14O5Ptkhew4CNze3u7Iei+b&#10;d1Tov904Ro0lLYmlvQg2prGrMfXR4uKGJKuzLrX0c6FbCEDAHgG9Qf7q5mZPb5TXm+XtScqkZ+b3&#10;TBzt2EzGlWPgiMuNAAnruXkce70TiOmD3zusTBUwPkYyWEx1JeAtH3Un19fXO5kOG8yGAAQiJbC6&#10;tLQ9KQoqkv3kP+NzYaTj41m1M5jbY3VZgGP3UK9ej5UnerslkGuV9ViSwtyOBvfSHh4e2KBzj32q&#10;RJlDTqc2okF2BMbj8Xl2Rgdu8Gg0Wu92u6z5AvdTE/VCPUynN/N0yvJjE5t4Ji8C+n7q9XrZ3f4V&#10;YGwgr4H3krXE1F4cCzGMXY2la0xdC8IwsCEAAQjERuDy/n5rdm7uTN63O7Hpnou+McyFufgiVDsZ&#10;I6F6Br1iIkDCekzeQte0CRAkSdu/WOeCQH+m09m7ur4+uaCaqAveyIAABAwRWF1e/jQuinczZUmQ&#10;XZjyoT9lYLFmNPTLM99NiGNXqtj1H69eN28wPSZH4LHKejaHqEJNAEtuYFU0SBJgBxWb0swtgUu3&#10;4pAWAwEqWYbnJTlcwjs0PLcY1SjAdcufvAuMujjJzvTwtPw7TNK4CkaFGCOooHYeTYitvejnYMeu&#10;xM5Ftw2NpecxULESAhBIiYDmLmgOQ3cy2Re7+inZFoQthuf2YOfCIGBnpIThcZUROUyFwFQCJKxP&#10;RUQDCJgjwMLGHMtUezI+RjJcREmizfrsZHKkV2nplVqpjhXsggAE0iLwann5c9HrbZC0npZfjVuT&#10;4bxunKGlDo2v4QzqqVev6xXsBrukq4QJSOLRgZh3nrCJXw9GhfybTZn9S7bJu+ptrraHbPfjQZaQ&#10;VUQ3xwSouu8YeHVxf1RvSsuYCYSwjtHq6nozT8wc0d0NgcfD02tupIUpJYTfbJhkAtCKGNuLTgju&#10;m1lufpJvkzcSszgOYPSgAgQgAIHKBO7v79fkhvh9zV3QHIbKD9IQAhAImkBwa6WgaaEcBH4lQMI6&#10;owICIRAgMBKCF9LTIfNxpVdp6ZVaerVWes7FIghAIEUCK/Pzp6PFxd8laf00Rfuq2MQH/guUMp/X&#10;q4wfX21iGLd6Bbtexe6LEXLjIiBJSB/j0riatiSLVOPkq5Vs2g18yUbu8wRk/sh2Xcq4eJbAEDbh&#10;EeAdGp5PbGv0bV3j6VvkPQeabHs4/v710LQeno7fEjMWePqtmlE+5V6Itb3o3VDG7aQsDyRmvsHN&#10;Hin/GLENAmkSkET13fFkciI3xG+laWFgVhme10OZBwOjnJ86hsdVfgCxGAJPEyBhnZEBAUcEWNA4&#10;Ah2xGMaIFef19Wqtq6urIz3BbEUCnUIAAhAwSOB1pzPUALwG4g12G0VXzIMvuImASJBjOLbk16Io&#10;9vVK9iBholRQBFKrsh7bbzWoweBYmYeHh4FjkYiDAARqEqDCek1gDppLUuimAzGICJiA47XO+eNa&#10;MWAiqOabgB6W1kPTvvUITT5xr9A88qgPMbcXHeN73E6K4v3q0tK2xswDHUGoBQEIQOAXApKXsHl1&#10;fX0mieof5D/2QQQBCKRJwPc6KU2qWJULARLWc/E0doZLgGBIuL6JWTPG1Q/e63S7AznBfKYnmS8u&#10;LvgwjHlsozsEMiCgAXgNxKda4fYpF/JR/8LAZk4P8lcf45jVK0flSnYNkvMHgakEYp+DPFcdncqX&#10;Bk8TGI/HA9iERWBubu44LI3QJgAClwHogArfEeh2u28BAgEl4CJxvex2t6ENgZcI6CFp+XcIpacJ&#10;xBhLyMKXxN7Cc3NZDuX3srG6vPwpPOXQCAIQgMDTBLR4nhbRk7yEQ4nFr8HJAwHDczprNw8+DFGk&#10;4XEVoonoBAHXBEhYd00ceVkSYCGTpdtrGc0YqYWreWM5ydybnT3Rk83NO+FJCEAAAm4ILC8v78r8&#10;sD0jAXo3Ev1IYQ58gTtBED+DcorUmMesBMp3qMIZ5LAKTqmvlTPL8jg4xSr8PmP+jcbG27S+8o4i&#10;6dI0VPqDgGECcmPLqeEu6a4lAXl3Dlp2weOJEbCWuC5rw0UOMiU2WsybI9XVNVl9zXzP6fTI90qg&#10;viQG96xjnI/ZsjyV9c0biUtEF5MIdHSjFgQgYJmAFsu7urnZ0+J5WkTPsji6hwAEAiLgfJ0UkO2o&#10;AoE2BEhYb0OPZyHQlgABkLYEk3je+CKGcfXiuNATzXqy+fL6+lBPOicxiDACAhBIloAmDBa93kaq&#10;SevG58CURgLzeZDeTGHMShXOfdZAQQ6v4JQqe72PwSn1jELWErNiAZCIniRdhulIqZJ6GqZmaOWD&#10;wG+//Tb0IReZTxPQNZ3eogMfCDxFwPT6KKa1ISPCDwF5J+2K5IEf6XFJTSG2EBfxitoSi3sWlKsx&#10;OynLg9Hi4obExM8reo1mEIAABLwSuLy/35qdmzuT9+SOV0UQ/i8Bw/O5qzkQFwZOwPC4Ctxa1IOA&#10;dQIkrFtHjAAIQAACEAiRQLfT2ZSTzifX19caSOcPAhCAQLAEVubnv1aVkaT102CVbKAYQZ4XoBH4&#10;aDCi7D+SypiV90lf/u3bJ4aE2Al8raAZeJV104lYsfssBf0fHh4GKdiRmA3DxOzBnBYEZmdnk/om&#10;aYEilEd5Z4biiYD1MLFeKiSBkOrqATs5ANUkWX0g35kfAlAlGhVM/DajMTYmRYnJPest23Gxsig+&#10;ri4tbb/udPj+iOk3g64QyJTAhax9rq6vT7qTicbZ+5liCNds5vNwfZOgZrbXSAkiwyQIzJCwziCA&#10;gGUCz05OLJIsk4+je+OLF8ZVXcf3ZySQrh+U+mFZ92HaQwACEHBFQKvKaHUZSRz87EqmTTnG5z+b&#10;yrrum7ncNfFK8hIcs4PH6neV7KdRvgRCraRJcke6Y3I8HvNdFph7JflsGJhKqOORAOPBI/wnRIs/&#10;3oalEdqETKDN+qlTltHcvBOyD1LVTW5j6Ytth6naZ9uuBOMNtpHZ75/Y3LOMrYzXshyOi+Ld8vLy&#10;rn3nIgECEIBAOwJ6y5UUw9ufnUyOuO2qHcuYnrYy/8UEAF3/JsAakZEAAWMESFg3hpKOIAABCEAg&#10;VgL6QakflvqBeXFxoQF2/iAAAQgER0CryywtLb2TpPVPwSlXQyECOy/AIthRYyS5adomqcONhs2l&#10;aPW70Wi03rwHnsyBQGhV1lP+TeYwnqrYSPJlFUpu2xRF8V+3EgOWpms1k/8CNvUp1SQh8TgylZNX&#10;V3yymbyRGGicQN31lFa81UP0xhWhw2QIyHflod7klYxBHgwhVuYB+jSRxOieJWR0vMqNokWvt/Fq&#10;efnzNJfw3yEAAQj4JqC3tuvt7RIX2PKtC/IrEGAurwCJJqYIGF0fmVKKfiAQMAES1gN2DqrFT4BJ&#10;KX4f2rTA+Phg0d3eXfKBOTs3d3Z5f8+HZnua9AABCFgiIEnr72UO2bbUPd36IsA87ov8s3KNr9WC&#10;s3BGzr+Uh4/V8ALUDpVCISBjxPucUzexKhR26FGfgCQ7Deo/xRPZEzCZRP5SX6ZBx6q3aQ7014iA&#10;Hjzsdrv9Rg/zEASEQJX1lSSrDxcWFj4BDALPEXi8uYv1m4EhkkMMwgAmt10Qq7MbM5ObRPVG0ZX5&#10;+VO3jkUaBCAAgXoErq6uNuW29jO9tV2e5BusHr5kWrNWS8aV7QxhfdiOH09D4JEACesMBQj4IMAk&#10;5oM6MiFQlUC/O5nsy8fn0c3NzXrVh2gHAQhAwCUBqW52IMGRDck2HbqU21YWAZ1nCLI2bDu0jD+f&#10;0Vhd+/Lly75xgHSYFAGtqFmU5YEPo6okUvnQC5l2CTw8PAzsSqD3OgRmZ2eP67Rv1bZpAncroRk8&#10;bIirHGD6Twa0ojFR/MG7Mhpvha3oS+utotP5KIfJooo7hE07Le0kWX2gN3elZZVfazKKRfgFXUc6&#10;MbtnabUZr3p7h94kqjeK1nEHbSEAAQi4JCBrnTXNF+h0u3qbzJpL2cgyRIB53BBIuqlCoM3aqEr/&#10;tIFASgRIWE/Jm9gSFAEmo6DcEZwyxscHi23jPpaPz0E5M3NydXOzd3Fx0TcugA4hAAEItCQgCYTH&#10;emWqJK2ftuzKyePG5z4nWjsQwhzuAHI9EbmNVQm2b0rwfaseJVrnRqBTlh9d2kyiukva4ckaj8eD&#10;8LRCo8YE6iRLNxbCg1YI/Oy7LlsJVjg37/SP5o/yJAR+JfDE+ut8merqDJVnCDze1HUIIPMEcotJ&#10;mCdooUdid+agSvGVcVG8W15e3jXXKT1BAAIQMEtA8wI0P2A8mZxpvoDZ3uktZgKs02L2nkHdWRsa&#10;hElXuRIgypyr57HbHwEmL3/skQyBBgTkw2OnNzt7otd9NXicRyAAAQhYJaBXpurVqVL59tiqoJad&#10;E8R5BiDrwpYjy/zjGY/VPa0YY54oPaZCwFWVdRLVUxkx7eyQgzRv2/XA0yYJSIX102f7q5KMblIZ&#10;+vJKYLbbDfqbwyscD8LlXTnwIBaRGRD4th6bjMfvMzAXExsSGI1GWmm03/BxHptCIOPYRLhjgxje&#10;k76pNVal6IoWX3m1vPw5XEejGQQgkDuB6+vrndm5uTPND8idRTL2M4cn48oYDKm1NorBIHSEgCUC&#10;JKxbAku3eRNgEsrb/9OsNz4+WGRPQ976v+s1X3rdl177RTJXa5x0AAEIGCagV6euLC1tTMrywHDX&#10;RrozPu8Z0YpOIPArgZzH6mOiAdXx+GG8SMBmlXUS1Rl83xMgCTOs8SD+GM48l5gelqpoA4FsCNze&#10;3m5mYyyGeiEg1bOPpfrtZy/CERo8AYmP74mSg+AVjVxBvpECdCB7cU86pVI8rSw/a9EVLb4SoGdR&#10;CQIQgMDMxf394Or6+kTiH7rO6YMEAs8RqDTvgS99AqwL0/cxFlolQMK6Vbx0DoGfCDBpMSRME2BM&#10;mSb6Yn967Zdc/3Uip6t3nQpGGAQgAIEKBFaXlrYlULJdoamzJgRuXkDNHO5sHFYRxFidkVh8Z/0x&#10;8aAKMtpkSECrrJdF8dGk6SRhmKSZVl8PDw+DtCyK25qiKIZxW4D2JgjMzc0dm+iHPtoT6Ha73ETR&#10;HiM9vECg1+sZXfMBOx0CemBGvh130rEofEuIVwTmI+J5TzrkpXGqcYSlpaV3WnQlMG+iDgQgAIEZ&#10;LVR3eX19ODuZHGl8HCSJEjA8f7M+S3ScYBYEIOCMAAnrzlAjKBcCLE5y8XQzOxkfzbgF9lRfMro+&#10;yCnrMz1tHZhuqAMBCGROQJIJD8ZF8W6mLL1vADDnvTAYDQfHMh/2rcwnWfZHfJp4IEF61jetRlXa&#10;Dy8sLHySzebWcwy/vbTHiQnrxuMx7yITIA31IfPDqaGu6CZSAhxaCMtx3EQRlj8S1OYzB1QS9KoB&#10;kzShSw7M7Bvoii5qEiDGVhOY7ebE9Z4k/Ms4lfi0xqnlxo5d2y6hfwhAAAJ1CVxcXPS1QJ0Wqut2&#10;Opt1n6c9BCAAga83Uj7xx9qdsQGB6QRIWJ/OiBYQMEOAAIYZjvTyLwHGlNfRIJuDa3raWj5m9/Wj&#10;1qsyCIcABCDwHYFXcm130ettTMryHDABEmD+DsYpBI2edcVhWZasbYIZqWEpImvgoWj0Z1OtSFRv&#10;Si6/52SsUT04P7djccAEOLQQjnM0YZTKf+H4I0VN5IDK+xTtwiYjBA7l/cO3ohGU9TshhlGfmdUn&#10;iO89ifefcVqWpxqf1ji1VT/QOQQgAIEGBK6urjZ7s7MnWqBOHmdt04BhlI8YnrtZm0U5ClAaAhAI&#10;hAAJ64E4AjXSIMCiJA0/2rKC8WGLrOd+O52t2bm5M0lc3/GsCeIhAAEI/ENgZX7+dLy4+EYqrZ/6&#10;wMKc9wx1wwExH75NRSZj9HlPagLCly9fqJqXymC3YEeTKuskqltwROJdUj04LAeXMzP/CUsjtHFN&#10;QN7jQ9cykfcsgQFsIGCLgCSrf5Kb285t9U+/8RKQwzJ7HJbx7z9iGf598IMGxPmedkhZfh4tLm5o&#10;fDowj6EOBCCQOYGbm5t1SVY/khtj9BDeWuY4MB8CELBIgHW7Rbh0nQQBEtaTcCNGBE+AoEXwLopO&#10;QcZUaC7ryynsPf3I1Y/d0JRDHwhAIE8Cr6UK7tLS0huptH7gkgAf4c/QZu52OQxflMUYne4KCdhv&#10;3t7e7kxvSYscCdStss5vLsdRYsbmh4eHgZme6AUCEGhLoJiZ+W/bPnjeDAFuoDDDkV5+JSDJ6kM5&#10;mPgRNhD4mYB8G27Ku4fvw0CGBt9XgTgCNZ4kIHPJR4lHv9O4NIggAAEIhEJAb0qX/fs90edEktW/&#10;xpqYT0PxjmM9DO/TMY4c+y9EcYbHVIgmohMEbBAgYd0GVfrMkgCLkSzdXtloxkdlVFE37MhHrlSe&#10;O7mSj179+I3aGJSHAASSIbC6tLQ9cXSlN/PdM8OGgEUwvyfGaHVX9Hq9vdFotF79CVrmRECrrIu9&#10;5y/ZTFX1nEaEHVvH4/HATs/0WpdA4enWnrp60t4egU5ZDu31Ts91CJRluVmnPW0hUIPAn48HE2s8&#10;QtPUCUhl9TVJ7NqXYi2pmxqVfXgjIHfx2/jqDFmfDCVZ/d3y8vJuQN5BFQhAAAIzekP6nNyULih2&#10;wAEBCEDAJQHW7C5pIys2AiSsx+Yx9I2PAMGK+HwWusaMqdA9pKeyd2bl41cqrm8GrywKQgACWRBY&#10;XV7+JO+mbdk9GNoymA/vZ8gyb9sacrX7ZYzWRjYjm437sunYr/8kT6ROQJOZSqmc9pSdJKqn7n13&#10;9lFF2B3raZJ+6/WsrSGnyea/h0FADrKdhqFJ3lroYUJJHGVtlvcwsGX9+eLi4q6tzuk3YgKdzqEU&#10;afn7vUN8IyhHEuMIyB2Z/zYkbnQqa8UNSVb/HJBXUAUCEMicgBy6G0iy+onElrSy+pPfUMylmQ4S&#10;w/M24yjTcfS92YbHFEQhkAMBEtZz8DI2QgACXgmwSPWK36fwvgTzDyVp/Ugr0fhUBNkQgAAElIBs&#10;Ph8UsnlgI2mdue6ZMUaQIpgfH2O0mSskoL/+5cuXD82e5qnUCei8Ijaef7OTRPXUPe7ePnkHDdxL&#10;ReJTBOQA0xAyeRNgDIThf0kI470YhiuS00J+408eREzOUAyqRUBi2nv6TfjDQ8Q5ajG03ZhYh23C&#10;NfrP9Lcha5PPEhvYmJ+fP61Bi6YQgAAErBHQPXlJVD+cTCZHv6xjrEml4+gIZDpvR+enBBRmvZ6A&#10;EzHBCgES1q1gpdPcCDw7ybDQyW0o2LeXMWWfsWEJkrQ+GE8mZ/JxvGu4a7qDAAQgUJvAimwejBYX&#10;f5ekdTYRatOr+QBzdk1g9poTEGrHVgL7O7e3t5vteuHpVAlolXUS1VP1bhh2PTw8DMLQJG8tSEDJ&#10;2/9qPWMgmDHwRzCaoEgyBCTZ8PjxIGIyNmFIewKS7LUlce2dJ3vSeAcxj/aQDfXA95ghkCa6yex3&#10;oYedlpaW3ukNbCbw0QcEIACBNgQuLi76uhcviepaVb1yLJu9gzbUefYbAcYRY4HvI8YABOoRIGG9&#10;Hi9aQwACEKhFgMVpLVxpN+50PlxdX59dyBVkaRuKdRCAQOgEXssmgiStb0zK8sCErsx1T1DMbIPK&#10;xDiy1Qfj0wzZbre7z40xZlim1svPVdZTsw97/BMYj8d8P/l3AxpkToDq6uEMAG6eCMcXKWnS6/Wo&#10;rp6SQw3YMhqN1qWbvaldEfuYishlA+IfLmm/ICuD34UcdBoKge3l5eXdQKijBgQgkDkBue18c3Z2&#10;VhPV9abQfuY4ML8qgQzm7KooaGeXAOt0u3zpPU4CJKzH6Te0DogAk0tAzkhdFRbN0XtYPpTXZuUK&#10;sku5ikxPekdvEAZAAALREtCk9dWlpW2tjNvGCNZBT9Bjvm4zpIw+y/g0h1PWMH35t2+uR3pKiYAk&#10;FL9PyR5sCYuAvHvehqVRvtpoBd58rc/bcvkdnuZNIAzrufEmDD+kpoW+2+fm5ni/p+bYFvbImOgX&#10;Zbkv1dWrxa6JgbSgbf5R4iDmmTbqMeHfhbwjzuWg0wY3czQaGTwEAQgYJnBzc7MuyepHUmzlUPfg&#10;m3bP/NmUHM99T4BxxHigyjpjAALVCZCwXp0VLSFQj0DCAYl6IPJtzaI0X99Ps7wrV5HNzs2dydVk&#10;O9Pa8t8hAAEI2CSglXBkvtpuIoN57glqrP+aDCXjz3AdtnGk3zocSJX1XWu903G0BGQu+Uwia7Tu&#10;C15xqgkH7yIUzIFAp3Oeg5mh2yhJGBzgCd1JEeona7hG8YAITUXligTuR6M9WX+tV2z+dzONhRAP&#10;qYXMZmPidTbp1ug7wd+EfvdLovqb+fn50xokaAoBCEDAOAEtCifJ6nobzIl8Jw1MCGD+NEExwj4S&#10;nK8j9EIWKvOOycLNGFmDAAnrNWDRFAI/E2BSYUw4I8Bi2Rlqh4L6Esjfu7q+Prm4vzfyMe1Qd0RB&#10;AAIJEdCKOEW3+2bm7+tcK/2xBnoCE3N1pbFjuxFj0y5hvVb18Xp4u4LoPToCUmGt1Y0d0RmMwk4J&#10;PDw88L3klPjTwsqZmdMA1EAFDwQkOel/HsQi8icCHOBhSJgmIL/tA4kHnJvul/7iJSAHlLek0MpW&#10;YwuIizRGZ/pBYiOmiTbsL6HfhMwZn5aWljZkPTJsSIPHIAABCBghoMXg5IagM+lsx0iHdAIBgwRY&#10;gxmEGWtXCa3/YnUBesdBgIT1OPyElrERYBKKzWPG9WUxahxpsh1qxZrZyeToSk6C64nwZA3FMAhA&#10;IGgCK1IZR95HmrR+Ok1R5rhphPjvvggwNt2Ql03KQ70m3o00pMRCQDaKjqmyHou34tNzPB4P4tM6&#10;SY0vk7QKo6YTKIrz6Y1oYZOAJJGudbrddZsy6DsvAkVRDKVC7vu8rMbalwg8HkzWSqXt/tgba8fP&#10;4NPESAzCbNNV5L8J+c4fivnbkqzOnNFmHPAsBCDQmoB8Ew0kWf1M9rF0vdJv3eETHTB32qAaQZ+R&#10;z9UREEZFCEAAAr8QIGGdQQGBhgRYsDYEx2P1CbBIrs8swifknbIzKyfCL6WSTYTqozIEIJAAAa2s&#10;Nlpc3JCk9c8JmOPWBOZqt7wJJvvmvfbly5d930ogPzwCVFkPzyepaCSbkW9TsSVmOzo1buOJ2U50&#10;/5XA7OzsOVy8Exh81UC/O77/510tFIiYwJ9UyY3Ye4ZV1wPJRVnuy8GYvpGuv72njHRGJ20IsI/Z&#10;hp7BZyONG8q74Vy+8zf0dk6DNOgKAhCAQC0CenhXEtUPJ1L8Tdava7UepjEEPBBg/eUBemgin1n7&#10;MTZCcxT6+CRAwrpP+shOk0CkgYc0neHHKhYafrgnIrXfnUz2r66ujvQDPBGbMAMCEIiIwGu51lUq&#10;5ryTpPVPT6nNHPcEFdZ+3kc449K9C2RzYFOvi3cvGYkhE9Aq66Lf55B1RLc4Ccg7ZxCn5mlpLckq&#10;p2lZhDVVCcgtB+dV29LODoFOr/f0wR2S1+0AT7/X84WFhSe/+dM3HQufInA/Gu3pLaDG6RAvMY60&#10;SYfETJpQs/BMZL8HvUFNEtXfyG0cfANYGA50CQEITCegt5Jf397uTsryTL6HNqc/YaYF86YZjtH1&#10;Etk8HR1fFIYABCDwEwES1hkSEGhAgIVqA2g80owAi+Nm3CJ/qtvtDuSk+JmcGN/VD/LIzUF9CEAg&#10;QgJ6zausd7a/V531zxOOZJ72ProZl15dsMcBO6/8gxReFAXXhAfpmfiVenh4GMRvBRZAIE4CehNT&#10;nJqno3VZFJtTraH6+lRENPibgKzXPlJdndHwjYAeRO52OlvWiBA3sYa2TsfETurQstg2kt+DJKt/&#10;ktjwBnOFxbFA1xCAwIsEdH0iN32dyHvowz8Nu+5S25g3GaBtCTCG2hJM93nGRrq+xbJ6BNzN6vX0&#10;ojUE4iQQSbAhTrhxaM0CIw4/hazl92NIP8T1g1w+zAch64xuEIBAmgT0uld5J21ItfUh89sTPmbd&#10;533gMy79ukDWKX3R4NCvFkgPjYAmNcrm9kFoeqFP/ASkwjPfRJ7d+HiLgmctEO+BwLkHmYj8jsBo&#10;NFqXwga67qr3RwJ7PV6ZtJZ12ql+62diLmZOIaDvF2myZx0U8RPriKsIIIZShVLebWSOGAqBbS1k&#10;kjcJrIcABHwRuLm5Wb+6uTmSqur7UlV9zZceyM2UAGvWTB1vyWzGkyWwdJsKARLWU/EkdkAAAukR&#10;YBGTnk8bWCTJYGtSbf1Iqq0fUsW0AUAegQAEWhGQjezjXq+3oZvarTpK7WHmaO8eZaPVuwu+KtDp&#10;dtdlfWI/wSEMc9GiIgGZMz5WbEozCFQmIN9Fbys3piEEIGCMgLzTz411RkeNCBQzM5uNHvz5oe8T&#10;2I10SCcxEpDve5IQY3ScBZ3l/d4v5QCyfNP1LXT/a5ff3kFOhCHkOQLEUgIYG4HGFHXNpzFgDjUF&#10;MEZQAQIZEtDbxmUffH+m2z3RW8ifRUCV9QxHR7wms+6K13e2NWds2CZM/zEQIGE9Bi+hY1AEnp08&#10;Ag0yBAUvcWVYWCTuYAfmvTSGJEFjUxLXT+SDfdeBKoiAAAQg8A+B+fl5rcCmSevHYBECrPm8DwPW&#10;XN5d8Pfv4PG3IAkOO/cPD89vJASgLiq4JUCVdbe8c5Em7xreMwE4WxLbTgNQAxUcEsDnDmE/I0pW&#10;XeYP7JC87t+xHjTQb3puy/AAPlCRX/76a19UW3OuHjEV58h/FkhMxbsLgost6vwg3/FvNAYcAB1U&#10;gAAEMiMg+947c/PzZ1JRfSsz0zE3RAKsVUP0Srw6MZ7i9R2aWydAwrp1xAiAAAQg0IAAi5cG0OJ+&#10;pGKguC+J6x/k4/1EqpkO4rYY7SEAgZgIyLtnKNfBatL6QUx6G9eV+dk40rodVpwv63ZL+zoEnvod&#10;jMeHWqGvTje0TZuAVlkvimKYtpVYZ5XA98mUj++dBw7HWEVeqfOy5HddCVRSjS6TsiYyY3R9Jd9i&#10;duM/T7xvI8OEuhUJyFiiunpFVqk3u/3yZUe+rTe92UlsxRv6b4KJrXh3QTBJ67LW+KQxX439BkAF&#10;FSAAgYwI6D637Hdrorre3tmvbDpV1iujoqF/Aqy5/PsgVA0YG6F6Br1cESBh3RVp5CRBgEkjCTda&#10;MYKxYQUrnT5DQIKH61Jt/UivR9Nr0gAFAQhAwBUB2cDYlgTEPDe52VB1NcyelcN6y7sLnt1Q1Wvk&#10;Hyv0BaAkKoRAQKusix5/hqALOkREYErF33FRDCKyJklVZS4eJmkYRj1LoCjLU/D4I3A3Grl/71F9&#10;3Z/DLUrWw+dUzrUIOKKuR6PReq/T0cQwv3/EWPzyF+nEWLy7wGvSuswLuq7fllhvnnHeANyPChDI&#10;lYAkqq9d390dTsrySJLV1xpxcJi03kg/HoqbAOvUuP0XmvaMp9A8gj6BECBhPRBHoEbkBJhkIndg&#10;YOozngJziH11mgaHJXF9S67yPZOP+y37WiIBAhCAwN8ElpeXP0nS+rvHjY08sDA3e/dz07nSu+Ip&#10;KTDld6AV+rRSX0omY0s7AgsLCzpfDNv1wtPJE6iRGCnvmbfJ8wjcwGJm5r+Bq4h6hgn81uvxHjfM&#10;tE533U7H73uvxju6jl20dUtA12N6+41bqUgLkYDe2lDOzBwGo9u3d0wwCuWnCLGWAHzuIeYo74Lz&#10;Xq+3IQfNDwIggAoQgEAmBLQA2/Xt7a4kqp95vemlJm/myprAaP4LAcYQg+I5AowNxkbOBEhYz9n7&#10;2F6LAJNFLVxZNWZsZOXuEI3tS7X1/aurq6Obm5v1EBVEJwhAID0CkrT+WTc2dIMjPeuwKDQCrLU8&#10;e6RGEoFW6tOKfZ41RnwgBB6vFKfKeiD+CEqNhgmQMqYGQdmBMhDIgMDs7OxpBmYGa6IkrG8Go1zD&#10;d3cw+uetyJ+Pt9/kTQHrZx5vxVoLDoWHhN3gGHhUiJiLR/jfRDv8DUgs91jmhDfcuhGA31EBAhkR&#10;0MJr8m15InGdD8bMdlhlnbnSmNfi6cjh3BwPFDRtTIDx1BgdD6ZLgIT1dH2LZa4IMLm4Ip2HHMZT&#10;Hn7+zkpTH7ndbncg3Z5cX1/v6in17EBiMAQg4JyAbmzoBodsdJw6F+5SIHOzS9q/yDI1T3o1Imbh&#10;DcZ/UZb7WrkvZrPR3RwBqqybYxl9T4YSHR8eHvS7hz9PBGa73WNPohHricDj4SNP0vMWK0kda0JA&#10;/4X3Z+idHp5h6Wmk1dV1PZaeZVhUl4DehhV0NdMG3551GdD+eQIaeyH+4nmEOPgNSKzm09LS0gbr&#10;O8++RjwEMiKghdaubm6OpKr6fqfXC/PbJiN/YKo/Aqyz/LFHMgQgECYBEtbD9AtaBUaABURgDglI&#10;HcZGQM5Ala8E9HS6nlKXiuubIIEABCBgm4BucMhGhyatH9iW5aV/B5tFXuyKRCjrLM+Oajj+5b2w&#10;/uXLF3PVcjxjQHw7AlRZb8cv+qctJDSOi2IQPRcMgEAkBMqZmdNIVE1VzTjed9+/6xuuH1N1YCB2&#10;vScxMRBPeFRDb8HS27A8qlBNNO+QapwstiIOYxFula4t/QYkbjsU8dsSw31fRQ3aQAACEGhLQAur&#10;SYG1/Zlu9+Sx4FrbLp9+nirrdrjS698ELM3L4M2UwDPjifV3puMBs2dIWGcQQKANARYpbejx7M8E&#10;GE/ZjQlbC1DZiFqTAMChBAMOHytyZccWgyEAAbcEZMNjWyq3fXQr1bI05mXLgF/u3tYc6dWomIS3&#10;HP+dbnfn9vZ2MyaT0dUeAbmNY1d6P7cngZ6DImAhSf17+2R+eBuUvZkpMx6P+S3n5PO/k5v480RA&#10;4jp/eBLdTuy3eaBdLzxthsC5rMMOzHRFL7ES0Nuv5ADSYTT68w7x7iriMd5dYFQBTVbv9XobzAdG&#10;sdIZBCDwAgHZm96Zm58/k4rqW05AOUxad2IPQpIlwBorWddiGAQg0IAACesNoPEIBCAAASVgdFHZ&#10;MikIj8RHwOj4ecZ8SVzfnEwmJ9e3t7vxEUJjCEAgNgLLy8v6rtl+rNoTm/o/6su87NV/LuZIrwaG&#10;LNxgcoAkWe1zcC5kZ7vVLblDTW7xhS/NcpL69wDkG2cQPpB0NZREl/N0rcOynwlQYd3vmCjKMu73&#10;ncO5wa+nwpUu6/HtcLVDM1cEpLq6JquvuZJnTA5xGWMom3REXKYJNUPPGBz7EqM9lfX77/Pz86eG&#10;tKMbCEAAAs8SkDjwQJLVNVFdb3Xpp4iK+TFFr06xyeC8nCE9TK5IgHdLRVA0S4oACetJuRNjbBB4&#10;dnJgcWIDN31CAALmCfQlqeODBgk0WGC+e3qEAAQg8C8BrdajVXuiTlpnjed1SBOY8Yjf8NiXKuu6&#10;Btn3aBGiAyLwWM3tPCCVUKUtAY+JiA8PD3zXtPVfi+flAMqwxeM8GheBy7jUTUdbSTBdl2TjfjIW&#10;eZwzkmFY0xD5Jj+em5s7rvkYzRMjILHg3ZmYD/sZ/kZNzL3WzSE+Yx3x8wIMjH2ZBw7kRsw3Epdh&#10;7e7RlYiGQA4EtGDJ1c3N0aQsjyRZfc2LzVRZ94IdofUJsL6qzyypJwys8ZLigTFZEyBhPWv3YzwE&#10;INCUgNHFJAuTpm6I9jmj42cahcePdA0SaLBAEtf3Ly4u+tMe479DAAIQaEpAq/Zo9R6t4tO0D2/P&#10;MSd7Q6+Cnc6PXi0NULitsS/JEV+TJPiDgBCgynoCwyCQhMNxUQwSoBmtCZL0Et8aL1rafhWf7XaP&#10;/WqQr/RiZmYzWesDmUuS5ftomBwk/5i6jdj3MoF7OeAnh4g/RM/J1rdq9GDcGECcxg3nJ6W0G/vb&#10;kqzOLRse3YdoCORAQPea9YZv2Xs+k8O22cRpmBtzGN0/2dhuTs4QGCY3IcC7pQk1nomZAAnrMXsP&#10;3a0TYFKwjhgBEICATQJPnCiXxPWtufn5M0lc37Epmr4hAIG8CWj1Hkla10rrB9GQIOjk1VWsuz3i&#10;tzz2NUlCq4R6tBDRgRDQKutRHmYKhJ83NQJMLJQ54603HgiGAAQg4IBANu+5AOcYB+61LkK/w6mu&#10;bh1z0AJkDPRnxuPDoJWso9y3d0WdZ2hrjADxGmMo63dUM16jN15K0uibxxvO6svjCQhAAAIVCUiB&#10;kq97zXrDd8VH7DdzWGWdudG+O1OWwPhJ2bsVbKu5vqvQI00gECUBEtajdBtKeyfAJOLdBT4VYBHp&#10;k378sgMZP31JXN/TK9pubm7W46eKBRCAQIgENGldq/nIZsmnEPVDp3AIBDI3hgPElSYON/3LmZnD&#10;r0kT/GVPQKp9vs8eQiwAHL4j6iKRNcag7jO0N0dA3un/MdcbPYVMgIRXP97RNVOW7zmS140NOBlD&#10;VFc3RjPOjuTA8KEcHE7v+4t9OW8DkriNN/RyHWE1+no4XG+81JsvPWqLaAhAIHECkqg+0L1lqaq+&#10;L6amt9ZI3H+Y14JAxfm4hQQehQC3UDMGsiJAwnpW7sbYOgSqhQDq9EhbCDxBgMUtw8IWgQonyb9e&#10;0dbtntzc3e3p1W22VKFfCEAgbwKStK7JiWFfQ8t87G2Qsub2hN79mF/78tdfupHBX+YENPlRNtKP&#10;M8cQrvkRJQs+PDwMwgWJZhCAAASaE7gbjXi/BXxoqrln3TxZFMVHSVg8dyMNKSESkESyXUlwTfc9&#10;4v5bNkQ3e9GJ+I0X7H8LnTLu9WYNib++0eIhHrVENAQgkDAB3UOWm7v3JVH96Ovecqh/FfbGTanO&#10;vGiKZJ79MH7y9Ps/VvNNk/kAwHwlQMI64wACdQkwedQlllR7Fo9JudO5MQGPn53Z2dmTq6urTedQ&#10;EAgBCGRBQK+i1Stp9Wra4AxmbefNJQHPi96YOBHsacyLvzf1ulgnNiIkaAJSZZ2qnyF5KKIk9e+x&#10;jYtiEBLGrHQpivOs7M3UWA4X+XN8t9N56096YJIjnaN8UZRk9eHCwsInX/KR65/AvRzok8rqH/xr&#10;YlkDT9+0lq2KonviOEG6aVtvuAxSM5SCAASSIHB9e7s7Nz9/Jjd3xxHXdZi0noSDMaI6Adag1VnR&#10;EgIQgMAUAiSsM0Qg8AQBgi4MCycEWNQ6wZylkAYf4xJoWOvOzh7qVW6STLaWJTeMhgAErBLQK2ml&#10;0o8mrZ9aFVSnc+biOrSMtmW9bRRn9c78j/k91hnV3ZVqS6qsB+LZyKvXyjxCQqenoSSHnc89iUYs&#10;BLIgIAnrm1kYWtdIktenEpPv7Y9U152KKdkGEmvpz4zHh8ka+LNh/r9ts0H9C/psLfds+E9jXouC&#10;aHEQLRLiWTPEQwACiRKQGO5AqqqfyfpSD8P1EzWzlVnscbTCl/3DjJ/sh8CTABgXjItcCJCwnoun&#10;sdMMAYJgZjhG2guLg0gdF4jasYwfvcpNrnQ70xPzgaBDDQhAICECejW5/NuQTZXP3s1iXefNBbHM&#10;id4A2RIcwJiXan99uco6nyQKW75MoF+qrHtyYkLJfrJhOvBEMXuxWsE3ewgZAChnZv6TgZnBmfh4&#10;sG8tOMVCUyjyQ1eWcJ5TXd0S2Ui6HY1Gh1+/t3L6413gzdvEdTyhf4zraDEQia/+rsVBPGmCWAhA&#10;IGEC+k2ixc1kr/hIi51FaWqDwm5R2onS7gkEsMfi3mgkWiHAWLKClU7jIUDCejy+QlMIQCAlAixA&#10;UvLmVFucBnANfYTriXk9Oa8n6KcaSAMIQAACNQhoxTe5qvadbK4c1HjMbFPmYbM8a/TmdE6soVfy&#10;TQMa8/IOWJf1xV7yzDHwRQKPVdb9zQM5+SehJPWf3fbw8MC3ioexTGKMB+geRHakaqcHsYicmeG9&#10;VmcUJDzH1cGgbcfj8fu6z9A+HQLyfbUrB4PzfX8E9L2bzqiabgnxnemMbLTQeKrEVd9wo4YNuvQJ&#10;gbwJXFxc9LWYmRY10+JmedOobj3zYXVWtPyVAOOHUfEUAcYF4yIHAiSs5+BlbKxF4NmXP0GvWhxT&#10;a8yiIDWPJmqPoWT1b3T05LyeoL++uzvUQEWi1DALAhDwREA2V7ZFtP5z+8eazi3v76SxnvKAPtCK&#10;c1L5b+eeRFMPAyIskbLR/jEsjRLTJtDfv0nK46IYmOyPviAAgX8JyE0Yp/BwT0ASQ/5wLzURiRnM&#10;e895StZUx8vLy58T8SRm1CRwe3u7Kd9XH2o+ll5zYj1efEqcxzH2stx+jKc6Fow4CEAgdQJy+G1r&#10;bn7+TIuZJWOr4T3zZLhgSHsCrDvbM6SHvwkwlhgJGRMgYT1j52M6BCDgiQALD0/g/YhNIWgrNmxq&#10;oEIqru/4oYhUCEAgVQJyfe2B2LYhG+zDVG3Erse4CyDcEwh9zTkeH8pvv+8eDBJDISBzwLnX2zZC&#10;AWFSj8wqzcp3yluT+OirOgFNjqzempYxEiiKgvW5B8cVZTnwIDYtkZnNheo8OWDCIcC0RnFlayS5&#10;bE0OuuxXfiD1hqF/AyfKP4X9j9Bdo3HTbqfz5jGOGrq66AcBCEREQG/Zvrq5OZLiZbqeIE7b0HfM&#10;hQ3B8dhXAowfBsJTBBgXjIvUCZCwnrqHsa8WAV76tXBl05hxkY2r4zbU/knxvlRc35Nq6yc3Nzfr&#10;ccNCewhAICQCstlyLBvsmrR+al0vNi+tIyaw4gXxr0IjGOtSBbD/5a+/SK4IZMj4UoMq64bIZ1pV&#10;Vip/DQwRpBsIQOAnAvPz8/bX5lD/gcBoNFqXxNM+WAwSyGN+/Dw3N3dskBpdxUSg0znU76qYVLau&#10;awTfwtYZeBDAHpo96BovXVxY+J21mT3G9AyBHAnordpSpGxfb9mWb5B0Yyv2987/GT7MhZn9klhz&#10;ZuZwi+YylizCpeuQCZCwHrJ30C0cAkwS4fgidk0YS7F7sJb+KX6cik3rM93uyc3d3Z4GNGoBoTEE&#10;IACBZwjoposkrttNWmcO9jL+UpwLvYCsIzSisa63uNx++bJTxzzapkWAKust/JlhBdmnaD08PKS7&#10;sdpieFh/tNM5ty4DAd4IUF3dD/pC1kV+JGcgNeE5U36v7zPwICY+QUAqou7J4b114DxBIKJv4pT8&#10;R/zHvDfLojhYWlx8I7/1ofne6RECEMiVwPXt7a7eqi1FyrayYOAwaT0LnhhphQDrKCtY6RQCEAiY&#10;AAnrATsH1dwSYBHglncs0hgXsXgqcz39fGzvaEDj6upqM3P6mA8BCBgioJsvS0tLb6Ry0IGhLv/t&#10;hs1K40irdMg6qgolw20iHOu9TmdPK4oaJkF3ERGQQ0vvSY6s4bA8qsVWBjIuikHlxjQ0RkDWa/8z&#10;1hkdBUdA1uWnwSmVgUKydn6bgZn+TUxoHpX10yc9/OcfKhq4JnB7e7spldV3XMuNSl5Cv/WYuBMH&#10;MuitstyWOOm2wR7pCgIQyJyAHHYbSFX1M/ne+yAo+pnjsGI+86AVrOF2GuFeTLgwM9fsmbHEOyXz&#10;cZG4+SSsJ+5gzDNAgIWGAYh08ZUAYymrgZDJArLfnZ09vLq5OZJAx1pWDsZYCEDAGgHdjDFaJY75&#10;15qvXuo4k3nQC9tnhUY81ouy3JfkRzZKwhpRzrR5rBb3pzOBsQoi6eZJz5Hg6WdAd8py6EcyUl0Q&#10;kN8V/nUB+jsZug6S+XDgWGze4iKvuq6H/RYWFj7m7cQ8rdcYbLfb3c/T+gZWR/yd3MBaHkmAgKwJ&#10;ht1O540cSDpIwBxMgAAEAiCgawfdx52U5ZFUVV8LQCX3Kvgp/ObeTiRCAAIQgAAEIiFAwnokjkJN&#10;CEDAPQESrdwzR2IDAgF8ZMsmyUACHWd6jdzFxUW/gRU8AgEIQOAHAsvLy59kA/6dbtK0QsPGZCt8&#10;TR9mDdWUXMPnEkhi1avsv3z5otV9+MuUgCRc6Xu/3Ts/RXaRJ9O5cAkJni4o/yqj1+ud+pGMVBcE&#10;ipmZ/7qQg4x/CdyNRgN4eCQQ53r6z8dDfx7BIdoLgU7nUKqr973IjlUosSGnniMm1By3xEFPFxcW&#10;fpdbyFhrN8fIkxCAwCMB3a+9ubvb0/1b3ccFjBsCzINuOAcjxeA6k7ETjFeDUoRxEZQ7UMYgARLW&#10;DcKkq3gJPPuSN7jAiJcOmhshwFgygjGWTnJdOOo1crOzsyd6rVwsvkJPCEAgXAKStP5ZkqE2ZLPm&#10;PFwt0exnArnOgd5GQkJrTL3SXq+298YSwV4JUGX9J/xxJs55G0MPDw98f3ijj+AUCVBB371XpZLq&#10;W/dSkfgLgXjm33OpvLuLB/MjIDHXPT3sm5/lBixO6NvZAA3rXRAbqo+4LIoDSVbf4DBSfXY8AQEI&#10;/EpA1gxbc/PzZ/JfduDzSCCAAnD4AgIQgMCzBPheYXBkRoCE9cwcjrkQgEA1AgTUqnGi1a8EnI6d&#10;AD+u9To5vVbu+u7uUK+ZY4xAAAIQaENAKwrJRvwbrTBUux8+7msja/uA0zmwrbIpPJ/gGNer7Vk/&#10;pDA4m9lAlXXhFk+iXDMnW3pqXBQDS13T7TME5ubmjoGTLgEq6Lv3rSSsb7qXisRnCQR+w4ncSvMR&#10;7+VHQA/36iHf/Cw3aHGC39AG6RjvihhRdaTFZPJ+aWlpm2T16sxoCQEIPE1AC4rJ/uyJ7NPuS4s+&#10;nPwQYA70w92bVINrTMaONy8GLZhxEbR7UK4hARLWG4LjsXQI8HJPx5fBWmJwkRqsjSjmnkCAyerf&#10;Q5B366YERE6ur6/ZSHE/OpAIgaQI6GaNJK1rpfWDyoYx91ZGZaoha2pTJCv2k+gY16vt5TevGyr8&#10;ZUhA3/fyL78ErMCT4mIYijIHUZk4BkehYzQExuPxeTTKJqDo42G9tQRMSdOEwA6TyXfxsXwfV/82&#10;TtMr2Vk1Go3W9XBvdobbMDjRb2kbqEz0SazoZYryTh/OlOWG3DL5yQRv+oAABPIloN8Ush+7rwXF&#10;5N27ni+JKZYHvreO3yAAgcwJ8K2S+QDIy3wS1vPyN9bWIcBkUIdWUm0JoiXlTqfGMHZ+wd2Xiut7&#10;eppfT/U7dQbCIACBpAhoEqNWGqpUSY41nHPfM/85Rp76GO90BrJu2HVMFXGBENAq66LKeSDq2FUj&#10;sAQ4u8ba7V3WCXxr2EX8XO/B/1Z1jZLTP1PDQJJhg/etKVsD6Yd3WCCOeFGNQOZtuQEhv8N9MYwP&#10;izpKQmu/kCqperjXopi8uk79mzowbxIzetohepuksHkj667jwFyGOhCAQGQErm9vd7WAmOzHbkWm&#10;etLqMv8l7d5fjTO4vmTsZDZ2MBcCmRIgYT1Tx2P23wSY7BkJ1gkYXJxa1xUB8RCI7AS4nubXU/03&#10;d3d7FxcXbK7EM9LQFALBEZCKQ7ui1PbXCkRP/THvOvcZ62nHyDMZ45KM8UGrCDqmi7hACFQ6nBSI&#10;ro3UCCThrZHuAT/08PAwCFi9JFWT9di5C8PaJJy70C8kGYZYOfFrSNx86yJVk//wrQPyaxDwOI9r&#10;dfW5ubnjGtrSNAEC96PRnhzO49vItC89/pZNmxJDf8SOfvRSWRQHiwsLGxwSjGH0oiMEwiVwdXW1&#10;KVXVz2Sd8EG07IeraWCaRbbHHhg91IEABGwTeGYPkPW0bfD075oACeuuiSMvDgKZJILE4Qy3WjLR&#10;u+WdkjTGTiVv7szNz59J1dStSq1pBAEIQOAJAnr9uVSV23g2aR1qzggw9zlD/begzL5RypmZQ60m&#10;6Jgy4gIgoO95UeM8AFXMqkBSjFmeP/U2LoqBVQF0/gsBWQcM22CpmlzdRgbPVifwzR8zjg4iVNcs&#10;/ZZSOZn3V4xu/javO1yjy9p4O0ZU6NycgMZQu53OVvMeeHIqAYe/4am6JN6AGNLfDi4mk/d6i6Te&#10;Jpm4yzEPAhCwREDWB2tXNzdH3dnZQ6mqvmZJDN0aIMDcZwBiTF0YXFcydmJyPLpCAAJNCJCw3oQa&#10;z0AAAhCoQsDgorSKONpkQiD+k999qba+r8GUm5ub9Uy8hpkQgIBhAvPz86eS0Pi7Xp/7T9fMu4Yp&#10;v9wdATOHuPNNcl378tdf+w5JIyogAslUWfeQzBaQG52qIvPSW6cCETZTzMz89ykMJKLHPTgkeeo8&#10;bgvi0l5vlJEK6/24tEbbXwg4WK/Lt+8BlXjzGnuPN07t5WW1J2uJJzkDn3Ms6WvhjbLckNsjPzkD&#10;jiAIQCApAnqDtd5kLXusZ/INMUjKONfGxL/X7poY8iAAgQAI5LyWDgA/KhgmQMK6YaB0Fw+BZ1/m&#10;BKficSKaQiAQAiwO6zviazCl2z25vr3d1SBL/R54AgIQyJ2AViKSDXuttP45t8rTvn3PvOfQA5l/&#10;m8hY2+RmFofjLSBRWmVd3u/HAalUTxUHiWv1FEq/tawLBulbGZaFGlR+Kjk9LC3Rpi4Beff+r+4z&#10;tG9OQA5+bDZ/mieDI2Bp/peDfEM5tP0+OHtRyBoBvWlKbl/Y73CgxRrjXzrO/NvbHei/14+5/WnB&#10;DbH7jXznxvuNm5vTsBcCgRHQ+KjeYC1q7QSmWrzqOEpaz3Hei3dQhKU5YycsfzjVhm8Tp7gR5ocA&#10;Cet+uCMVAhAIkIDRRR+LiAA9nIBKjj6eXZKSxJIPs7OzJ1dXV5su5SILAhBIg4Amrcs1uu9k4+dT&#10;GhaFb4XR9VL45vrVkPXkN/57j9UF/foD6c4J9Hq9j86FthVoKVGtrVq5PP/w8DDIxdYQ7JRDyMch&#10;6IEOZglIYuy52R7p7SUC3A6R6Pgwvx74U799E6WFWU8QuB+N9sTn68BxTIBvcGfAc4otlUVxsLiw&#10;sMEtGc6GF4IgkBQBSVQfXN/dnejN1WJYPynjMjImp3kvI7c+bSrryeyHgG0AvE9sE6Z/VwRIWHdF&#10;GjlBEeAlHpQ7UAYCURPgfdLefZ1eb607O3soQZdDCb6ste+RHiAAgdwILC0uvpdrdbdzs9u1vcx5&#10;DokT2PwHtlYV1OqCDukjKhACc3Nzx9FUWTefmBaIF+JSY1wUg7g0RlsIhEdADpSfh6dVmhppBWVu&#10;h0jTt/8uZOULqv26/nxhYeFT4qQw7zsCWkG12+lsAcUTgfa/WU+Kxyc2hxhTMZm8l0Ib2xw6im98&#10;ojEEfBPQvdLr6+t9SVQ/kvflum99kpWfYKG4ZH2VqWE5rJcyde10s/kumc6IFlETIGE9avehvHEC&#10;vPSNI42lQ6OLPcZRLG6PS88MPprld7gpwZeT69vb3bicg7YQgEAIBKRS0YFs6r6RxI9hCPqkpoPR&#10;tVJqcEzbw1ryF6JaXVA2avZMo6a/8AkEX2WdRPWgBhGVit26Yzwen7uViDQXBCRh/dSFHGTMzNyN&#10;RgM4ZEKgxXpBbj34SKJjJuNEzHy8WYrvHt8u55vcmQdSjTV9jU2W5cby8vInZzARBAEIJENA90h1&#10;r1SKfW0lYxSGzKQ65+HaJwiwlmRYQAACEJhKoHN5dVVObUUDCCRG4NkFIYuHxDxd3RyjHwmMo+rg&#10;I29pdNy8xCKDZPWfzZfFyelsp/NeElCPIx8mqA8BCDgmoNVH5B1yyPXZZsE7m/PMqh1fb6wjX/RZ&#10;2e1uLErV7fgci8ZtCHz58uUouAq0/FbbuNTqs/O//caUZZXwj53/9ddfxJUd8nYh6jd+Qy4wf5Xx&#10;5a+/9uWFteVMIILCIVBWe3VKwuOpVFd/E47iaGKTgN668GU00nXvuk059F2DQMXfao0eafoMgWpv&#10;xTjw6btb5vd3sq9xHofGaAkBCIRC4OrqalPWAXt6K3UoOmWjR1E4MTWl+c4JsJiFGF5HMnZiHgwt&#10;dH9hHDEmWnDl0SAIUGE9CDeghEsCJKu7pB2HLKO72SQuxOF0tAyegF5xp1fd6ZV3FxcX/eAVRkEI&#10;QCAYArohtLiwsCEf68fBKBW5IkbXSpGzsKo+68jpeMfjQ03kmN6QFikRkM2698HY06JCajA2JK7I&#10;w8PDIHETgzJPKv8Og1IIZdoSOG3bAc9XJyBrbN5X1XGl1bLiekJumglnDZSWB4K0Rg6B7cutcetB&#10;KperUnyjO/N8KnGnsigONCZJsrqzoYMgCCRBQAvwXN3cHHVnZw9JVk/Cpc8akcp8l7aXDFnHOtIQ&#10;yMy7YRxlPgDSNp+E9bT9i3UQgAAEIGCJgLOPygyrq3/vMr3ybm5+/kwS13csuZJuIQCBBAnolelL&#10;mrQuG0UJmufUJGfznVOrAhRG4KmSUzrdbn80Gh1WakyjZAjMz8+fykEFv+/ziollyUCP2JBxUQwi&#10;Vj861WXNdRqd0ij8LAF51w7B44aAJqWIJP3HX84EXlhfyO/xeI6bhbIZHXKj0I4Yu6kG6zc43+EB&#10;uZ5vdWfOiH3cF5PJ+6WlpW2NSTqDhiAIQCBqAlqs6+bubk+Kd511u91B1MbErnzme/Gxuy8H/WNf&#10;J+XgI9c2MiZcE0eeaQIkrJsmSn9BE+ClHbR7vChndEwQvPTiQ4RmQaAviet7WmHg5uZmPQuLMRIC&#10;EDBCQDeKZspy20hnGXZidJ2UIb/KJrOGrIzqa8NOZ3D7d0IHfxkRkKStj17MJVHdC/Y2QmXuetvm&#10;eZ6FQOYETjO335n5ksy26UwYgsIn8MR6I6gbZsInGLWGciB3Xfy997MRfI8H5Fa+CZw5I8Zx//XA&#10;X1luLC8vf3IGCkEQgED0BLRIlxbrEkOIcUbvzXoGxDjX1bOQ1v8QYN+HwWCCAOPIBEX6CJAACesB&#10;OgWVPBDgJe8BOiIhEC8BZx+TnOj+YZB8rTDQ7Z5oxQGtPBDvCEJzCEDAJQG5hvdAN46oGFmPurO5&#10;rp5a6bXmO6SRT3uS0KGJHY0e5qEoCeiV6k6rrJOUEuU4UaUl4WsQrfJxKv6fONVG62cIXELGDQF5&#10;V3G4xg3quKQ8rj90zaM3zMSlPNo2ISC+1vjmszdI8V3ehKrFZ/h+twg3zq7lN3wqv9M38r16HKcF&#10;aA0BCLgmIDctDa7v7k60SJfI1nUAf6EQYE8+FE+gBwQgAAEIZECAhPUMnIyJfxMguMdI+JkAY4Ix&#10;AYFoCezMzs6eXF1dbUZrAYpDAAJOCejGUa/b1aT1U6eCIxXGGsmR49jsbgW6KMv9xwSPVv3wcDwE&#10;nFRZJ1E9ngHxgqYPDw+DJAzBCAg4JsBa2R1wWcfwnnKHOypJRVEMnax5oqKSrrJ//fXXvli39pKF&#10;+n3ON3pAY4DveOvOiGW8l0VxsLiwsKGHq61DQQAEIBA9AUlUX5NE9cNJWR7Je249eoMwoBWBWOa6&#10;Vkby8N8EDK4dGTcZD6pnxhFjIuMxkYDpJKwn4ERMaEnA4CKhpSY8HjMBxlHM3qulu7OFHye5X/SL&#10;VB9Y687OHl7d3BxpoKeWE2kMAQhkSUAr1OlGEok4L7vf2TyX5Sj8zmjWjq1HgFQmXb8fjbQaEX+Z&#10;ENBEAEni+mTFXBLVrWD11em4KAa+ZOcmV36T57nZnLK9vV5vmLJ9odimh2rkBrl+KPqgR2AEOp0/&#10;SX4MzCeW1Pny5cuOdL1ZtXu+1auSctCO73nrkEMf73Lw7OPS0tK2xCVYO1kfDQiAQNwE9Lbo69vb&#10;XUlUP5F3W+V5P26rI9aevfmInYfqEIAABCAQEwES1mPyFrpCAALGCIQe8DJmKB0ZJcC4MYrTSGey&#10;yTvQQI8GfIx0SCcQgEDSBHQjaWlx8Y1WQUra0IbGMc81BFfnMZJi69Ca2rbb6Wzd3t5uTm1Ig2QI&#10;LCwsfNTKo8YM4jdpDGVIHcl89jYkfVLWRW6+Ok/ZvtxsE3+e5mazD3s5VOODehwydY2z8Ntvn+LQ&#10;Fi3bEBiNRusSn6h9+JZv9jbUDT9L0rphoL92F+J4lyIYw2Iyebe8uLhrHQACIACB6AnoLdF6W7TM&#10;+R/EmH70BuVigKOk9RDnuVxc7NxOg+tGxo1z7wUvkDERvItQ8BkCJKwzNLIg8OxL2uDiIAuQGPk0&#10;AcYRI8M0AUcfw6bV9thfXwM+19fXZ1JtfeBRD0RDAAKRENAqSLLB9D4SdZ2oSVDDAWbWjFYgy+G1&#10;fW5bsYI2yE4fK9j92Vo5EtVbIwy5AxknfBM4cpDRAySOdEbM8wSoEupmdAjnP9xIQkp0BMryPb/D&#10;6LxWW2FJeO3LQ4e1H3x8gG/3puQsPMc3vgWoP3YZ0njXGxt73e7G8vLyZ+uGIwACEIiawM3Nzbre&#10;Dq23ROtt0VEbg/IQgAAEIBAGAb49wvADWhgjQMK6MZR0BAEIQAACKRMIKTiaMuc2tmngR6qtH0ni&#10;+r5es9emL56FAATSJyAbTJ+0KpJWR0rf2pctZI5zMAIIJlmD3Ol29eDavjUBdBwcAamy/qlxkiyJ&#10;6sH505ZCDw8PA1t90++/BObn50/hkQYBWRMfp2FJ2FZooqpsyKzr+ps1eNi+8qDd+eLi4oEHuYh0&#10;TOCvv/7Sb5e1NmJ5h7ShZ/hZvvUNA/21uxDmS5m/Py8uLGyw9rXubgRAIGoCui95d3e3N9Ptnujt&#10;0FEbk7vyjgrLhTDH5e5qZ/YbXDMybpx5DUEQgIBFAiSsW4RL12EQYMIOww8haWF0TBhcXIbECF08&#10;EnD0EezRQuuiJXF9a25+/kwS13esC0MABCAQNQGtiqTVkXJOWje6Lop6NFhUnvWiRbiPXUs1Zamy&#10;vmtfEBJCINCoyjqJ6iG4zqkO46IYOBWIMAhAAAIVCIxGox/eTd+STkk+rQAv8SbdTmc7cRMxTwg8&#10;frNsmoLB97wpki374Zu/JcDpj/sc60VZflxaXHzHDRjT/UQLCORMQPcj5VDLmTDYIQEr55GA7RCA&#10;AAQsEnjmu8PnWtmitXSdOAHWS4k7GPNeIEAQieEBAQhUJMAiryKosJr1JXF97/ru7kSv3wtLNbSB&#10;AARCIqDVkaRK0u96tW9IeqFLIgT45nDmSKm0/uGeisrOePsWpFXWRYfzqXqQqD4VUaoN5Bvubaq2&#10;hWYXlblD80hjff7T+EkerExAKi3+8VJjEtgro0yqob5H5+bmjpMyCmN+IaC3v8g74INpNMStTRNt&#10;2B/f/g3BVX/M9VjX4hZ6M+Py4uJudS1pCQEI5EZADqMNpKr6SU/2I8X2/jf7ScJKYCQ4KjDnen5L&#10;wDOYIAQYNwwDCEAgdgKslWL3IPpDAAK1CBhdvBGErMWexhUIOPr4raBJMk3kN7+u1+/dyDV8eh1f&#10;MoZhCAQgYJSAVknSq33Lojgw2nHgnRldFwVuqxf1WCs6x94pin3ZVGa+d07evUB9bxdF8fFFyfwG&#10;3TsmIIkyRgYBqYMqEIAABL4RqPVu+j6BHYTpEpBbv15e06RrejaW6TfKeDw+tGUwtzTYIluzX74/&#10;agKr39xVHEuLWuiNjHozY30teQICEMiBgCSqr0mi+qG8L47E3vUcbMZGCECgJQHWii0B8vhLBFyt&#10;k/ECBEwRIGHdFEn6CZLAsy9lFgNB+gulIBAiARZ3IXqlkU47c3Id39XV1Wajp3kIAhBInoAmPy4t&#10;LW3rVb/JGysGMr9Z9jLfG5YBP9v92pe//tr3JRy5bgksLi4eiMTzX6RSVd2tIwKWppVMA1YvGdVk&#10;DfXr7zAZ6/IxRKr+HudjrR9LNalFJOu/Rn9UX2+ELfiHypmZA6qrB++m1gqORqNDec/2W3c0pQO+&#10;820TrtA/sYAKkNo1sT3OJfn0sxa10BsZ22nK0xCAQIoEtDDW7e3trrwrTsS+zZdsJBErgRHgqNCc&#10;7bktAU9gwhMEGDeZDgu+NzJ1fHpms05Kz6dYBAEIPEPA6KKNhQDjzDQBRx+9ptWOrL9+d3b28Orm&#10;5uhxozgy9VEXAhBwQeDrVb9lua1X/7qQ50OG0TWRDwNCl8k60auHZHxvyjy/5VUJhDsj8EOVdRLV&#10;nXGPRdC4KAax6BqznrJm+l/M+qM7BFwRkMMdmyZlUX3dJE1/fZWTSRYHpv0R9i9Zvk12Xd78wve+&#10;f5/PEBMIwAnNVNAiFkuLi++0qEWzHngKAhBImYAWxJqdnT2Rd8QHsbOfsq3YBgEIWCLAOtESWLqF&#10;AARiI0DCemweQ9/KBAjMVUZFQwhA4BkCvEfSHBpS0WgwKcuza6mCkKaFWAUBCLQloFV79erfFJPW&#10;mdvajo4pzxNwtAx4evePY3xPqhiuT29Ni9gJfK2yrtWd+e3F7krj+uu7QIKeb413TIe/EEhxvZSj&#10;m6nwbN/rkthi7Z1E9XX7/rMhQRMjZS1zbqNv+gyDgN72InFITWpz+sd3v1PcTwvj+8SqE0yPcV3P&#10;FpPJu69FLPiDAAQg8BOBm5ubdfl3JMnqh71eb60OIJKx6tAKtK2jgnOm57ZAaaIWBCBggsAz3xq8&#10;R0zApQ9XBFgjuSKNnHAIECgKxxcONTE6OTOGHHouE1GOPnYzoVnZTK2CcH19fSaVjgaVH6IhBCCQ&#10;DQG9+lfWD29k0+o0FaONrodSgWLSDtaIJmk26uvbGJekkL78dvcbdcJD0RGQKtrvo1MahY0TeCpZ&#10;02U1U+MGRdShbNgns1aKCLtRVeW2iqHRDunsSQKyNnEWe6D6eviDUH93C7/99il8TdGwKQH5zffH&#10;4/Fh0+fbPvftPdC2H55vQYAYQQt40x81FePSuJ8WrVheXv48XSotIACBnAhcXFz07+7u9iTOeKKF&#10;sHKyHVshAAGLBAyuEU2thyxaS9cQgAAEniRAwjoDAwIQgAAEIPAEAWcLfJLVvY6/jlRDkGrrR9d3&#10;d4eSuL7mVRmEQwACwRHQaneLCwtaaT36TStn81pwXnSkkMEgoyONkxLzVDKGJKquy9y+l5ShGPMk&#10;geWFhc/ynj4GT34EqiRkamXT/MhgMQTqEZA587TeE7SuS+CxynK/7nMm2ld5V5qQQx/1CIhfPspv&#10;b1jvKVrHREBufDrUg7S+dSYW4NkDxAqsOqDt+NZ4n8b9tGiFVUXpHAIQiI6AFLvakXfDmSi+01Z5&#10;ErLaEgzgeUd7+W3ntQBIoQIEIOCZAO8Rzw5AfGUCrI8qo6JhTASefQkTHIrJjcZ0ZVI2hpKOIJAs&#10;AXlPbEri+okGoZI1EsMgAIFGBDSJYGlx8Z1sYn1q1EEAD7EWsuwEvjEsA365+5fGtySI7JCs6tU9&#10;zoRLRbyPzoQhyCuBuomXUsF24FXhDITLteinGZiZuonD1A30bV8o76K671Df3BKWf76wsBDt92XC&#10;fjFmmhyc3Q3pphdiAsZc26wjYgbNuFV8qun4Lsryo8b7ODxUETTNIJAJAb2RWW9mlpvEtAhG35TZ&#10;JGWZIkk/EEiEgMH1YdO1UCIk8zXD4BjKFyKW+yTA2sgnfWRDAALxEWDij89nDTR2trB3dCK7AYJc&#10;H+lLxfU9qbZ+okGpXCFgNwQg8DQB2cR6P1OW2/CBwA8EWBt6HRBV1mzj8fhQDpwY22DyajDCnyUw&#10;Nzd3TJX1dAdIywTLt+mSCcMyknzC8ENLLf7b8nken0JAfid/hAap5bs1NHOi0mdcFO+jUhhlaxG4&#10;vb3dlIOzH2o95KDxU7dSORCLiG8EiB1YHQtVYgPfFJDvxmExmbxbXlzctaoUnUMAAlER0BuY7+Qm&#10;ZnlHHEmy+lpUyqOsGwKO9vTrzGluDEcKBCAQGwHeI7F5LE99SVjP0+9JW83LN2n3YhwEIAAB6wRk&#10;HlmXautHN3d3excXF33rAhEAAQhEQ2BxcfGg2+m80c2tWJRmbWzRU2w4W4Q7veuqY1uSRfqj0ehw&#10;eo+0iJ0AVdZj9+CP+ptKpAypumlaHvrFmvPE7UvavJjWtjE64vHg3HrIupt654ZsYyi66QG75YWF&#10;z6Hogx5mCWiym3x/7Jvt1WxvVb+jzEqlt68EiCFYHQhVxra8g0/lu3FjeXmZ97BVb9A5BOIhoHuA&#10;cthsV94PZ6L1pk3NScyySZe+IRAhAYNrwyrroAgJofI0AgbH0DRR/HcImCbAusg0UfoLlwAv63B9&#10;Y1Ezo4szxpBFT4XTtdEx85JZjk5ih0M2Sk125ubnz2SzaStK7VEaAhCwQmB+fv7r5pZuclkRYLBT&#10;Z3OaQZ2j6Yp1oTdXNakMqAmrX7582fGmNIKdEKDKuhPMVoXYSph8eHgYWFWczuUSmvIcDPESkAqC&#10;wa9r46U7MyMH56J6B9l6F8fsQ5O6c8DOJM3w+pLvjkM9MBueZj9qRKzAo4eIJViF/9LYlvXq58WF&#10;hQ2N61lVgs4hAIFoCOje3+zs7InM38HdjBINxNwUdbS3z1ott4GFvRCAAATyI0DCen4+x2IIQAAC&#10;EIAABKoT6Eu19f2rm5sjrZJU/TFaQgACKRPQzS3d5CpnZo5DtZOgpkXPsMFsEe7LXbcZ17L5tCcJ&#10;Y+velEewEwJlUWw7EYQQYwRcJEYWRTEwpjAdPUdgCJp4CchvBP9ZdJ8kr/5hsXurXbt4R1s1ILTO&#10;JVlSD9iFphb6mCEgccM9+eaI5nujzbeVGWIZ90JMwbnzi7L8uLS4+E5+o6x5nNNHIATCI3Bzc7Mu&#10;/47kIMu+HN5dc6khyVkuaSMLAnkRYH2fl7+nWct4mEaI/+6bAGsi3x5AvlECz750CQAZ5RxLZ0Yn&#10;YcZQLG5vpafRMfOSJo5OYLeCwcM/EJAN5oEkrp9dy9WAekUgeCAAAQjoJteSJq0XxUFoNJzNZ6EZ&#10;7kIf1oQuKD8pw8S41o0o+cc87s2L9gUvLi6ey2Gi4N7L9i2PS4KHBMi3cRGKUtv/Rqk1Sn8lQKVR&#10;6wNhYF2CAwEe3t0OrHIrQg6HvHcrEWmuCNze3m5K7HDHlTxTckx8Y5nSJbt+iC1Yc/n341q+/4dy&#10;FdD28uLirjWBdAwBCERDQPf2rq+v92XOPtE9P1+Kk6Dli7whuY72+FmnGfJX6N2wJgzdQ+HrxxgK&#10;30do+CQB1kMMDAhAAAIQgAAEIFCRgF4NqFcEXl1dbVZ8hGYQgEDiBJaWlrZ18ysUMwlkWvQEgR+L&#10;cF/u2tS41oqHUmV9z5shCHZCoJxMPjoRhJBaBHwmOspvf1BLWRpDICMCVFe36+zHm9rW7Epx37vP&#10;d7p7a81IlOq+n/RgnZne6CUkAvo7l6S3/ZB0qqPLt99znWdoa4gAMQZDIH/tRse1HGQ+73W7G/Lu&#10;PbAmiI4hAIFoCEii+o4c1D2Tiupb0SiNohCAAAQgAAEIQCBRAiSsJ+rYHM0ylcSQI7sUbTY6Hggc&#10;pjhEfrHJ6Jh5iZijk9dZOM2TkXpFoCStH97d3R0+bj570gSxEIBAKAS+bn6V5cbXyk0e/5zNZR5t&#10;9Caa9aAX9DaSJyRxdUsrIHoxCKFOCFBl3QnmykJs/I4rC/+u4cPDw6DJczxTjYCsgU6rtaRVaARk&#10;XsR3Fp0ifJNfc5C8Pn0A6cGQhd9+40DddFRRtpDf+aEkrPejVP47pYknePIgsQZb4I8X5+ffcIuM&#10;Lbz0C4F4CMge3kCS1TVRXQtYBDNfk6QVzxh6UlNHe/2szyIfJ1XVN7geZMxUhZ5Yu2fGEOMhMT8n&#10;Zg5rocQcijlPEDA4wcMXAhCAAATyJvDTwmlTEjNOJOltN28qWA8BCCgBSZA81spNWsEJIokR4HvC&#10;i0NtBtO0AiKHzry41ZlQrbJO1WBnuH8RFGLyooyHgT8i6UuWzf9h+lamaaEkWrJ2teha4fvWYvfB&#10;dR3KIaXwwHT+lLHAezI4x7RXSL4p9vQWp/Y9hdGDzW+wMCwMVAtiDkYdI/H6TwsLCxu8d41ipTMI&#10;REdA435adEreCUdahCo6A1AYAhCAAAQgAAEIJEyAhPWEnYtpEIAABCBQjYCzYLyjE9fVrKZVXQLP&#10;LJr6Evz+IIGvE63UULdP2kMAAmkR0MpNWsHJR5VRZ3NZWi6bbg0bx9MZWWhhezxrBUSZv/ctqE6X&#10;gRDQKusznc6fgaiThRohJqn/BD6rpFHXg248Hp+7lok8MwRk3fo/Mz3Ry1MEhG+WcYII5gSXA/Zc&#10;vhF3XQpElhsCemuTfFfsuJHmTortbzF3lkQmidhDa4fprYfyb1u+Bd+37owOIACBaAlcXFz0tciU&#10;vA/OxIjNkA0hUStk71TQzdGeP2uzCr5IoYnBtSBjJoUBYc4GxoM5lvRklgDrILM86c0TgWdfsgYn&#10;dk+mIbYBAaOTLmOogQd4BAJZEljXSg1yteC+BsSyJIDREIDAVwJawWlpcfFNWRQHrpAYXfu4UjoG&#10;OawDvXjJ1XiW3+pADpvtejESoU4ILPz22yeqrNtHHUs1Xf3N26eRr4Svh0T4i5KAvCfxnSXPPTw8&#10;DPSQnKXuo+k29+T1Qm59icZZKFqZwGg0Wtdbmyo/EFlDV99kkWGxry4xiDaMz+U3uSFrUmexuDbK&#10;8iwEIGCHgMT5tmZnZ0+0yJQdCfQKAQhAAAIQCJQA3xKBOga1niNAwjpjAwIQgAAEsibgLADv6KR1&#10;1s60aHzVBZNcLbglFZbPNDBmUR26hgAEIiCwtLS0LckJ1qs6OZvHImBuVEWCO0ZxVu3M9XiWDe0P&#10;mkxWVT/axUXg6xXwVFm34rRYkw/5vVsZDv90ygERu3xt9S4JHee2+s69X/lNsMb4aRDEcsjJ1NiV&#10;wgbHJE+aohlOP+LXvvzbT/1ASm6/12BGGLGIJq44lnj8G731sMnDPAMBCMRP4EYOkt3c3Bzp/Cx7&#10;dGsxWVR17zEmm7LS1dHev+uYeVY+DMlYg+tAxkxIjkUXCEDgKQKsgRgX0RNgso3ehUYNMDoeDC4K&#10;jRpJZxCAQOgEvm5caYBM/q2Hriz6QQAC9ggsLy9/kqT1d3otsQ0pRtc9NhSMtU/WgM495zMZQpLJ&#10;9jXpxLnRCHRCgCrrZjH7/K2asITkURMUn+9DDomc2pVA7zYIjMfjcxv90ufXm5f+gMPTBGI9+FTX&#10;n71ul+rqdaFF0F6qq+/J7zubeB9xBw+DkphEZejyLf9pYWFh4+thZf4gAIHsCFxIPO/67m6/WxQn&#10;3V5vECsAErZi9Rx6QwACEAiMwDPfEXzTBeYn1PlKgPUPAyFdAgR10vUtlkHAEAFnizNHJ6wNYaGb&#10;nwg0XSxJpSW9/vvk9vZ29+Liog9YCEAgTwKStP5ZEhU2TCetO5vDcnMb3xDOPR7AWF7766+/9p0b&#10;jkAnBKiy3h5zYkmFb9sToQcIpEVAqj+fp2VRGNY8HoZbD0ObsLWI/TDUc3S1uvrc3Nxx2PTRri4B&#10;vVFR1pdbdZ+LvX0A32yxI6yvP7GJF5lpjE3+bcs6xvrNhvWdxxMQgIALAte3tzvz9/dnvQznZRd8&#10;kVGDgKMcANZjNXxCUwhAAAIQCJ5A0xys4A1DQQhAID8CRhfqBATzG0BYDAFLBGQj64Ncs35ydXW1&#10;aUkE3UIAAoET0GuJFxcWfpfNtFMTqhpd85hQKJU+WP8592RAY3lTk0+cA0CgEwKL8/O7IujcibCE&#10;hKSYQCjr8kFCLgrRFCPrnBANS1gn3o2WnCsVmHnf1GSb2AGpmbIotmsioHngBOR3vS4q7gWupjX1&#10;Avp2s2ZjcB0To3jOJedSJGZDktUPgvMZCkEAAtYJSPxuIFXVz6RAzJ5cadT/QWDE702StqwPHQRA&#10;IA4CBt9jrN/jcLkrLRkPrkgjpyoB1j5VSdEuSALPvlQNTuRBGo5SEIBAawLOFmWOTla3BkIHTxIw&#10;tVDq9XprkrR+eHNzcyQBtTVwQwAC+RHQKr+StL4hiQsH+VkfgcV8Pzh3krO1WHXL9h6TUKo/Qcto&#10;CBSTycdolPWoaGrJgk+hfHh4GHhEnLroy9QNTM0+OUx5nppNodgjiXR/hKJLjHrEfmiqnJk54PaC&#10;GEfe8zrrrQnyb19+2/20LKtnTYDfcPUMiLE1sYqfvXYsRSHeaGGIGN2JzhCAQHMCuq92c3d3JOus&#10;I6mqvta8J56EgAUCjnIBWItZ8B1dQiA1Anw/pObRZO0xlYeVLCAMgwAEMiTAJJ6h0zEZAr8SsLFI&#10;ko2tgWxwndze3u7CHAIQyI+AJq0vLS1tF2XZOHGSoKSFccPazwLUl7sMcRxr8okmoTiHgUAnBB6r&#10;7507ERahkNgTA+sgL4piUKc9basTELb8xqrjCqXlaSiKJKgH7xoDTo3xIJW8C4fzc3PvDZhPFwER&#10;kIOte/I9vx6QSt5UCfFbzhsMV4KJWXwlLd/rnxakEITG1lyhRw4EIOCfwIUcGtP9NElUP+tWuTUt&#10;4nemjT1J/x5EAwhAoDYBg+8x1u616fMABCDgiADrHkegEWOeAJOreaYx98h4iNl77nV3Nl4cnah2&#10;TxCJLQn0JbD+4fr6+kyvL2zZF49DAAIRElheXNyVnbbaV8Q7m78iZNpYZYPBv8Y6ZPZgyONYk1Bk&#10;bt7LzCXZmEuV9R9dHWMSoKHB+tZQP3TzEwG5UeocKNERoCq+BZc93qq2ZqHrrLuM5nBVp/MnyZRp&#10;DVX5TW+JT7fSsqqdNdH8HtuZGdbTGccuJFF9KP+25RAyh4HCGpVoAwHrBHQOnr+/P+t0ux9qCcv4&#10;nVmLE43NEnCUExBybN0sUHqDAAQaE3hmHuT90ZgoD1ogQMK6Bah06ZkAHyGeHYB4CEAAAvETcLFA&#10;6vV6axJsP5LE9f2Li4t+/NSwAAIQqENAq/1KVZg3uvFW5TkCCVUo1WzDd0NNYO2bxzCOpdL6zsPD&#10;w6C9tfQQGgGqrP/tkdwTjCThjN+3pR+nVhW21DXdWiIg69BTS11n3a28ZzazBmDZ+MDnsfOF3377&#10;ZBkB3TskIJXV10UcB1qfYR7D953D4WJfVJ4xjHP5Rt94/JazzxgJEIBAEAS00NPN3d2RVFXfn+l0&#10;+kEo5UgJF3uTjkxBDAQg0IaAwXUfa/Y2juBZCEDAFgHWPLbI0i8EIOCMgNFFlsHFnzMACKpFwOh4&#10;eUmyo5PUtYyncZAEJHF9a35+/kwS13eCVBClIAABawTkt38q85ImrZ++JMTZ3GXN0gA7Zs3n1CmB&#10;Jxb9wmI8Hh/K77LvFBLCnBCQg0K1b7dwopgDIbH9Dm0i4VCKHbq6rrHTM73aIiDfokNbfefcrySs&#10;c5ODgwEQ4k0hepsL1dUdON+RCP0ekH/7kizLd8ELzIlXOBqQ38TkFcs4lvXlG9aYjscY4iDgkcCF&#10;zL3Xd3f7kqh+JPGbQStV8npftkLFwwYJOMoNYP1l0Gd0BYHMCPD+yMzhAZtLwnrAzkG15wnwEmV0&#10;QAACEICALQKeFkd9SRbYu7m5OZJ/67Zso18IQCA8AlIl6nxxYWFDNsI/h6ddohqxYeHUsTF+u2lS&#10;ilRTPHQKCmFOCMzNzR3L+/bYibAAhISYzBcAlhmpBD4IQQ90gIBvArOzs6e+dUhRPhXW3Xs1hENZ&#10;klh1SgVg9763KVG+B/bk90yMrgLkGL/5KpgVbpMMYhryzfZpQWJlHAIKdxiiGQRME7i9vd2dv78/&#10;63U6W6b7jq0/T3uUsWFCXwikTyCDNV/6TvRoIePHI3xEVyHAeqcKJdrEQ4CXbjy+MqSp0WAo48eQ&#10;V+hmxtEJakinR0AS5Aby7+Tu7m7v4uKin56FWAQBCDxFQDfglhYX3+mG3M//3ehaB/wzco0sFBwS&#10;iJm2/C4HX7582XGIC1GOCPS63Y+ORHkTE0Linjfjqwmm+nE1Tk1anTZ5iGf8ECAJzDx3bnAwz7RO&#10;jz7nP0muel9HV9qGTUC/A+QduRW2lmFpF/O3X1gkK2qTaGxD4mJD+bctB4B4p1YcCjSDQOwE7u/v&#10;B1JV/azT7X6QuG3fqD0RvytJ4jI6Etx25ihHgLWXW7fGLo3xErsH0R8C6RFgrZOeT7EIAhCAAASe&#10;IcBinKExjUBAC6Mdue707OrqanOazvx3CEAgHQKStP5+RjbmvlnEvJWOb3O0JIXxK0kqe1JZcT1H&#10;/6Vsc8pV1n0m6sU0ZvRASkz6xqSrJhnFpG/mup5mbr8V8+UGhz+sdEyntQi4ng/19hZdX9RSksbB&#10;EtD1v34HBKtgwIql8A0YMN5fVYs4EfMpzrqOlEIuG9xWEdUoRFkINCYgieprN3d3R3JLzZEc/Ftr&#10;3BEPQgACEIAABCBQiwDfbbVw0dgSgYDysixZSLfJEXj25ZlYcCY5x4VuEOMndA/Fo5+jk9PxAEHT&#10;FgT6ckX74c3NzZEG71r0w6MQgEBEBL5uzJXlhvwbRqR2HKqy3nPmp5QCXrJpvi//+s7gIcgJgdSq&#10;rLtOzHPiJMtCqIJsB7Ak+J3b6ZleTRPgcIFpon/3x4EYO1yb9vptfrS9NpX+qQTc1EmBPfe47j8M&#10;TK2o1LH9e4sKhgtlE4lzyG/vdGFh4Xcp4HLqAhsyIAABfwQuJMZ2e3u7K4nqZ10Xh8kjfk+SyOVv&#10;nLaW7ChXgHVXa0+F34HBdxjjJXx3G9fQ4PgxrhsdZk+AdU72QwAAEIiXAIuqeH3nQ3PGiw/qcckM&#10;dVEklWUGErQ/0yBeXETRFgIQaEpAktaPtaqUbtg17YPnfiJAYMbZkEhtzSWJZ+tSZZEKi85GkBtB&#10;X6ugluVnN9LsSHGVhGdHe/+9ShXkgX8t0tNA1i7/S8+qZC1inWnYtY+JruuGu6U7QwRsHe6SZKsD&#10;EiwNOSmAbv766699UWMtAFWiVsHW7y1qKDaVjzzeIevyA4mDvZFv76FNTPQNAQj4JyCFmbbm7+/P&#10;Ot3uB6faRP6edMoKYRCAAAQgAAEIQMABgVBzsxyYjogYCaSW/BCjD9AZAhB4gYCjE9P4wDyBGBZE&#10;ErT/cH19fSZBvYF5AvQIAQiERkCTHqS61IbodRyabtHpw6aEM5el+r0mc/CWHBzbdAYSQU4ISGJE&#10;lNVQSQAyNjzeGuuJjv4hQNXuqAbDZVTaRqDsly9fWCtE4CeT86isJYblZPIxArNRsQIB+Q3vSDN+&#10;xxVYVW2S6vdhVfudtos07iFrx+2lpaVtp6wQBgEIOCege1o3d3dHctBvX64k6jtXIGKBMexdRozX&#10;ruqOcgZYb9l1YxC9G1znMV6C8KhbJZ4ZP4wFt25A2q8EWOMwKtIgYHCSTgNI+lYYnUAZP8kPGKPj&#10;JXlaGBgygV6vtyaB/KO7u7vDi4sLAnshOwvdIGCAgFaX0qR1rTZloLs8u2Cd58zvqa+35NaDfdlg&#10;W3MGFEHWCUgVv3OtimpdkCEBJhPsDKkUdTcyxw6iNiBQ5eV75TRQ1VDrJwIyrx0DxSwBGf8chDGL&#10;1GpvRubVTudPXU9YVZTOnRCQG5XWZW3ArUoWaKf+nWgBWRZd6iFH+c29kXdoNN9jWTgGIyFgmMBF&#10;Wfav7+72JfZy1PX9DU6M2LB36Q4CEIAABCAAAQg0J0DCenN2PAkBCEAAAhD4l4Cjk9IgN08g0sXQ&#10;plRfPru+vd0xT4QeIQCB0AhotSmtOhWaXsHrw0aEExcZSfZxomk7IZLY15cN9f12vfB0aARiqIqa&#10;y2/Mx9h4eHgY+JCLTAhAIFkCvFMidG3TeVarqy/89tunCE1G5Z8IyLd2X/6nQ8DYI0DSuj22P/Qc&#10;SQxEfnN6o+DverOgIzKIgQAEPBCQmwp35+/vz3pya6EH8UmJjHQPMykfNDbGUe4Aa63GHornwUjW&#10;efEARVMlwLuDceCTAOsbn/SRXYvAsy9LJudaHFNobHTiZPykMCRetMHoeEmeFgZGRUCuTux1u3tS&#10;bf1Er1SMSneUhQAEahPQqlOTyeSdVqGq/XCOD7DGc+L13NZZWpFZ5txdJ3AR4oRAyFXWmybQOQGX&#10;iBBJNmQNbdiXs7Ozp4a7pDtLBObm5o4tdZ1lt1qdWQxfy9L4RIyuPe+W5Xu9ESsR87M246+//tJD&#10;qfx+LY+C3L4dLeN8vvvAYyF6g6B8g73h/elthCAYAtYJ6F6VVFU/63S7H2ZkD8u6wDoCAn9H1jGF&#10;thCAAASaEmBd3pRcxM8x/0XsvHRVJ2E9Xd9iGQQgAAEIuCLg6IS0K3NykpPEQqjTWdcrFSVxfU+v&#10;WMzJf9gKgdwILC8vf5Yqzxti93lutteyl+BLLVxNG+ca2JTf4AeqMjcdNWE+Nz83916rpIaiXe2E&#10;uVAUj1OPt3GqHa7WJB+F6xs0s0tADpUO7Eqgd1cEKs7D53qg2JVOyLFH4MuXLzvS+6Y9CfT8PYFc&#10;vyGdj4JAYyJ6c6DeIOicBwIhAAEnBCRRfe3m7u5I96qkqvqaE6EZCUliLzMjf/1gqqMcAtZZuQ4w&#10;7IYABCAQJwHWNnH6Da0hAAETBAIN3JkwjT7+JsDHGSMhWQJPvb86nR29YlECg1vJ2o1hEIDAjF6Z&#10;LP/e6BXK4HiCAOs7J8Mi9zWWJDfvy2+w7wQ2QqwT+Jpg2+n8aV3QFAEVE+R8q5mUfL01ISmDwjHm&#10;PBxV0OQpAjKHHUPGLAF5n3AAxixS7719m5efWvd2Ox0SLr17qL0CeghVfrt77XuihzoEcv+WrMOq&#10;VduAYiN6U6D81t5w0KeVR3kYAsES0CJKWkxJEtXPZI0U/jd2QO/Huk4lsasuMdpDIDECBt9frMkT&#10;GxtVzHlm/DAWqsCjjQ0CrGtsUKVP4wSefUkanJSNK02HVggwYVrBSqdtCDg6Gd1GRZ59mkCSiyC5&#10;YlECg/tayUIrWuB7CEAgTQKaXKlXKOtVymla2NAqvg0agqv3GOvxr7zW/vrrr/165GgdMoGF3377&#10;5KvKOonqfkcGNyaY5y9JSefme6VHCIRNQNbnm2FriHZtCHw/V+uBj7m5ueM2/fGsfwJ6+HQ8Hh/6&#10;1yRPDfimdOT3AGIkWmxhYWHhdy2+4MhqxEAAAg4JaPEkLaIkRQB2HIptLyqA92N7I+ghKgLkEkTl&#10;LpSFAAQgAAH7BJLM1bKPDQkQgAAEIBA6AQLfoXsI/RoTqBBM00oWWtHi9vZ2VytcNJbFgxCAQNAE&#10;9CrlyWTyPmglXSlX4d3oSpWU5bC++sG7m9xqks5o91FlnUT1MMaPHFQYhKFJUloMk7ImTWP+k6ZZ&#10;fqzi4Isf7j6k6tzd63Y/+pCNTLMERqPRYbfbJV5mFmut3vi2rIWreWOPsRItsqDFFr5+a/EHAQgk&#10;RUDiYQOpqn6ixZMkWZ351KF3Se5yCDtCUayvInRaXZU9ru3qqkp7CEAAAi8RYE3D+AieAAur4F3k&#10;TEGjY4HFnDO/IQgCIRLIZQHU6XY/zN7fn2gAMUQ/oBMEINCewPLy8iepWLWtVyy37y3SHljXOXGc&#10;0bW4E42dCNmTZJd1J5IQYp2AqyrrJKpbd2UtAZJA80etB2hchcB/qzSijT8CWa8bLWCXhDzeIxa4&#10;BtrlAdXVA/VMDbUkRrYr8z9xshrMbDXlG9MW2Z/69RAz0TiVFllwZCFiIAABRwT0Vt/ru7t9SVQ/&#10;kkT1uONhHt6NjtyEmFAJUGU9VM9kqxdr8Qxd/8zcx1jIcCwEYHIu+VoBoEYF4wT4kDCOlA4hkAoB&#10;Z4sqPi5TGTLx2NFg7ut1OmsaQJSKF4caUIzHWDSFAASqEpCKVQdSHW6D5KOqxGhXl4CztVVdxTy3&#10;16qM8rvb96wG4g0R0Mp/MtatVU0lUd2Qo8x3sy6/4775bukRAuES6PV6p+FqF59mJL7G57OmGsvt&#10;VtbWCU114rl6BPRGBFnDf6j3FK1tEuBb0ybd7/puEFNuopnGpWRefKNxqibP8wwEIBAuAb3NV37j&#10;J7LftBWulnloRoJXHn5uaiVrq6bkeA4CEIAABFwSYD3jkjayIACBMAg4Cs6FYSxaQAACPxOIdvHT&#10;9t3V6WxqQPH69naHUQEBCKRHYH5+/nRhYeF3+Z2fpmfdCxa1fTdmBauZsQS5X+Ymm/HrciBsrxld&#10;ngqNgLxHP4lO5yb1IlHdJE07fclNCQM7PefZa3ZrkQjdLBXBhxGqHaTKjwde1oNUDqWMEhBff5QE&#10;TKNrBKMK0tlUAvp7HY/Hh1Mb0sA5AdbLjpBbjp/oGlDjUhqfcmQRYiAAAQcErm5vN6Wq+pne5itV&#10;1fsORLoTYfm96M4QJEVDgEJ40bgqaEUNvrvY+wna006VYyw4xY0wIRBtzhbey4MAL8U8/FzFSsZC&#10;FUq0UQLOxgoflQy4GAlIQLHX7e5JtfUTSa4bxGgCOkMAAs8T0OrAsjm4IUlIB1lwMhiYy4JXAyOd&#10;rasa6BbSI1KlcUerNYakE7o0J1AYqp5K4k1zH7h+UubPt65lpixPqncPU7YvBdtIJDPnxS9fvmya&#10;642eQiWghzx+++23T6Hqh17VCMgBtUO9Ialaa1r5IMD3pwPqluIoGoeSQz1vNC7lwApEQAACDgjo&#10;bb03d3dHs93uod7i60AkImoQIMmrBqwMm7KmytDpmAyBqgQsfQ9UFU87CHwjwFqGsRAnAV6icfoN&#10;rSEAAQh4JhDtwsf0vCfVYMuZmSOpjLF/IRWmPLsF8RCAgEECujm4tLS0LZWtPhnsNryuTL8Xw7PQ&#10;u0YEtuu5QKs1PlZZrfcgrYMj8Hh9/XlTxUhUb0rO33Mydw78SU9PsrwPG/9+0qMRnkVUVzfrEzmg&#10;wYEXs0hD7e0jSZihuqaaXpJ0t8t8X42V71Z8h/r2QH358h28rXGo+k/yBAQgECIB3S+Sgkd7sn90&#10;1s3hW5kYc4jDMG2dKIiXtn9dWWfw3cX625XTkAMBCHxPoHN5dSXrTf4gECaBZydHgxNwmJaj1Q8v&#10;KpM4GDsmaQbZl5NFNR+TQfp+mlLRJqurYTbfXWU5lE2794/JWdMw8t8hAIGICMim/Jb8vvcjUrma&#10;qjbfidU0SL6Vk/VUghRlo/5YbzlI0LTsTNL3Z7fXq/X+5HcT9zCZm5t7TTKiOR/+9ddfxJvN4TTa&#10;k85VUmGducoQVRnrZ9LVmqHu6CZMAudSXf33MFVDqyoE9CYkOaxzVKUtbcIhwELCsi/K9oRlTTGU&#10;Wws2uLnFsq/oHgIOCWgsRH7be7If1XcoNgxRBt6LPgwpfAhFZnsChRvPtZ/t25tKDxYJGHxvMVYs&#10;+inErl8YO4yFEB2Wpk5R526l6RKs+kaAZHXGAgQgUJcASSJ1idE+CgK2EzMl+CgfH/t6vePNaLQe&#10;BROUhAAEKhHQgyiSfPdGNxErPRBDI9vvxBgYWNaR9VRzwFq18cuXLzvNe+DJUAjo+1PWR6dV9KGi&#10;ehVK4bcZjUaD8LWMR0OqeAftq3TWhZ4xy3tDv5/XPKuBeMsE5H323rIIurdIQBLv1saTyeHXQhB8&#10;S1okbb5rvkvNM/2hx5a/B4kzncph7d9JVrfsJ7qHgCMCMl8OpKr6ie4TZZms7ogzYiDwDwEK4zEY&#10;TBBouZ4zoQJ9REqAsROp49JSm4T1tPyJNRCAwEsEmHgZHyYI8BFpgqLzPljwTEeu1zt2i+Lk9vZ2&#10;V699nP4ELSAAgRgIPG4eatL6aQz6vqgjaznrLiQpoD1iSVrfe0xga98ZPXgl0JMbaF78vJT/yG/G&#10;q4uMCpff7lujHWbemfCMf92Rrg//m65pbi2T9fXArUSkuSbweHvOZ9dykWeOQKfXO5QK0P/GuPim&#10;NAfXQU+stS1Dbvh7kIM8B3qzGLcTWfYP3UPAAQE92HV9d7cviepHkqi+7kBkuCIavhN9G8Tep28P&#10;hC2ftVTY/glJO8ZKSN5AFwjkQYA1TB5+js5KJsToXGZNYcaCNbTJdcxYSc6lGKQEPATJOt3uh9n7&#10;+5Or29tNnAABCKRBQCoFn+tmoiRcfI7WIg/vw2hZNVCcCtENoL3wiPzW9uVf32yv9OaawNzc3LEm&#10;qv0sl9+La0+4kac3JLiRhBQI+CUgSWbnfjVIRzoHXdLx5XOWSKLzx/StTNfC+9FoT9Zt679YyLdl&#10;VE4n5m/ZXTV/D5PJ5P3S0tI2yeqW/UL3EHBAQAsXSczjRA7rbzkQhwgIQOBnAhTIY0xAAAI+CTzz&#10;HcD3l0+n5CWbhPW8/B2/tTWDJ/EbjAXGCDB2jKHMuiM+HqN0P4ud+m6TIOXabLd7KNdAHmqVjfo9&#10;8AQEIBAaAd1MlMT1d1oJKzTd0McvAQJQ5vnL721dqqzvme+ZHl0T6P2UqMbvxbUHnMpb56CJUd6n&#10;RnujM2MEZmdnz411lnlHMt9vZo4gafP1sK8eXkvayISNu/3yZVNuEtx51kTdK2C/IJoRwBrcsqsq&#10;/BbknTiUfxvLy8ufLGtD9xCAgGUCWqhIqqqfaeEimQv7lsXF1X2F92GIBrEHGqJXwtGJdVQ4vrCi&#10;icH3FmPFiofoFAIQeIYA6xeGBgQgECwBFkXBuiY4xRgrwbnk/9k7E7M2lm1ta0IIG9uQAWQgIrCI&#10;wCKCAxEciMAQAewIIAPkCJAjQDcCdCOA6x82k4b/WxjvzaChqruquoZPz8Oz7z2uYdW7VldXd3+1&#10;igaZIGDwITOzOfgAL1k2JNtG5jZYkQRIwCsCkgkL1/WOV0bNM8aH+XCejYH+O9dQ9hwHEds27p9t&#10;ez2wZRcE/mRZZ1Z1F7SL7wMbTVrFWxGNBf8XzUgiG8hgMOhHNqRChvP4+Mj5ohDy7jrFRt89d72x&#10;J5MEJPECPnweK7XJZ00lTD4U4rOrZS/MuBbwDqmH3jeQBKFr2Qo2TwIkYJHA9f198/rvv88kUZEk&#10;LLLYFZsmARIgARIgARIImACfvQJ2XkCmU7AekLNSMZWTXyqe5jhJIDACzK4emMN+mxvsQsenD2bI&#10;siHZNiTrBj76tYIMBBpNAiTwigA+Mp5IZizJkOU9Gp/mQ+9h6RnI5y49XllKVyqVY55UkoWcX3Vw&#10;rVCw5pdLrFmDjSZfrTWeWMMQevYTG3Iww8U6kL4x4C3E+DcDzbAJTwngOemI14qnzlEwq1ytnmId&#10;vqJQ9HcRPnMqoyq6IJ9hLXtgwrUgp/Q1Go1NzomW2bN5ErBI4HI8XsFJuoeV0egcp4+0LHYVR9OB&#10;rguC/RYaR9RkHwW1B9nZsea/BAKdt+hCDwgwdjxwQromcO2Sru/DGzkny/B8lsNioy8fGTs5POF/&#10;VaOx4v9waSEJFEZAsm6MS6UzCNeP5SVnYYawYxIgASMEJDMWPuKLaL1npEEbjXANZ4PqU5tcP1lD&#10;+6phEcpAAKuW3dGNSewlA4HFxUWZJ08yVGWVwAjgem0FZrK35tZqtb63xqVtGP1iyP+cLwyB9LAZ&#10;iDOv6vX6gYem0SQFArf394d41mkqFH1dRJ49+fypja2ICnyWdUd9OBzuySl9uOddueuVPZEACZgk&#10;8P9ubnYXb28vcI/bNdku2yIBEgiLANdPYfmrSGsZK0XSZ98kkBYBCtbT8jdHSwIkQAIkkIUAdzhn&#10;oVZ4nWAXOZ5/IINwfVtecsrLzsKdTANIgARyERARpmTKQiPdXA3ZqOz5XGhjyK7a5EtHV6R/9yOC&#10;NmRZ33fbK3szTQBiDQrXTEP1s70mNnKt+GkarSKB/AQQ3/38rbCF53miSRJxEsDa7S+KM8P07c3d&#10;XRuZY3dzWc/n0Fz4XFXmM61F0rgG5DQ+OZXv48ePRxZ7YtMkQAIWCchJuciqfl6tVA7xYorPuLqs&#10;A10PBPtNVNc/sZWnBiE2j3I8JBAFAT5zReFGrwfBdYvX7knPuKmTXqAPBul50MMRM3Y8dIo5k7hQ&#10;MseSLZGAFgG85JSXndd//312fX/f1KrLwiRAAl4REDGGiNblmGdvDOP6zZoruHayhnZmw8i0/v3x&#10;8bFVTO/s1QQBnErRRzv+zJMmBsU2JhK4v7/ntWogNhYWFroGmmEThglg3SdzGX85CdxBFJuzCVb3&#10;l0Afm3r3/TWPlk0jAGHeGj52mjnZiM+jQQQan23tuOn5FL4NOZXPTg9slQRIwCYBuR9CqH4qJ+VC&#10;qN602RfbJgESCIsA105h+UvbWoPPMIwVbfphVzAYO2GDoPWuCVCw7po4+yMBEphLgIuguYhYwCUB&#10;7mx2SdtYX8EucAJ7KEDmqlZlNDrHS9DDS2ajNBa/bIgEiiAgxzzLcc9F9P2qz8DmwcJ5aRjANbYG&#10;LAtFsSnkmJmbLYB12CSzrDuEXWBXEPR+LbB7dk0CVgngPvS/VjtIpPFqtcp5IlJf814fpmNljV2u&#10;Vk+xSXTF2AjkuZTPpsZw2mqIz7hmyY7G45PG4uLm82Zds42zNRIgAasE5NvMzc3NPu6J57h/ta12&#10;lkrjga4Dgv02mkpcTRsntQipRwDHTwIkQALJEeCaJTmXc8AkQAIkQAIkQAIkYJgAjlyu3d6e/7q5&#10;4ctQw2jZHAm4JCDHPUOksSXHP7vs95++Av0QUAgrzU75IV8TmJ3iaw8PD2ayPtqxj63OISDCDcyP&#10;RwQVNwEI1ltxj9Dp6HpOe2Nncwlg81R/biEWUCHAeUKFUmBlcI/v4l5/EpjZNBcE7h8fD/G807QC&#10;g8+oVrCabJTPumZoDsfjvQ+Nxo6cwmemRbZCAiTgioB8k5FvM2Wc7gex+oqrfpPoJ9B1AAVgSURn&#10;pkFy3ZQJWziVAp2zwgGcnqWcM9LzucsRc73ikjb7mklg6mTHG2tSkWP0psfYiTp2jMZK1KTSG1yw&#10;i5vA56xqubxWq1ROr//++0yOnkwv8jhiEoiDAETrHWSm28Ro+nGMiKPgmsmrGGjjHrntlUU0RotA&#10;vV4/gODzSqsSC4dGoMnTEMy4rLANcGbMj7KVWq3G9V1Oz97f3zfRBJ93c3L0sTqegQ58tIs2zSYg&#10;a2s879hdXwf+vi6FGOIzb3Yvj/FsM8Y7oI+NxlH2VliTBEigCALXWJfKtxj5JiPfZoqwgX2SAAkY&#10;JMAs6wZhsqm8BLi+zkswsPp85g3MYXGYG6ymKw78HAUJkAAJkIDXBPhw6LV7aJyfBCrISjkulS7k&#10;CEo/LaRVJEAC8wgsLi728LcBoVlvXllj/84XIsZQvmyILxatYM3b6OGz2C1vO6xfAAHJOIi/vwro&#10;ml06JIBrtOWwu2i7wrXSj3ZwgQ4MgnV3a7tAGc0zG+tjzg/zIAX475JdfWFhoRug6Umb/LSmLpcP&#10;nUDg86oTzHk64bOvPr3ndz4bS5z/9OGxBgkUSOByPF75+++/Dyuj0bl8iynQlDS6DnQNQBFYGuGZ&#10;ZZRcM2WhxjokQAIkQAKmCXCtYpoo2yMBEvCDQKAPkH7A898KPkz576OiLAx2YRPhnCVHUP6/v/++&#10;QLYrvjQt6oJgvySQg4CIMpeWljaQSfgkRzNqVSOcA9UGbrcU10t2+WZtHdk7VyAMOM5an/WKJ4As&#10;60fMsl68H2xagHvgV5vtp9I25rr/TWWsoYxT1neh2OqrnZwffPVMPrtwX9/J1wJruyYgp6GMy+Vj&#10;WVs761ueW/ns6gx3lo74DKxObTQenzQWFzfx3qevXoslSYAEiiaAJEG7i7e3F7gf7RZtC/snARKw&#10;QICJ9CxATaxJg88rXFszdoQA4yCxOHA43GB1XQ4ZsSsHBKZOcgZvqA6GwS5yEuDNLidAVjdLgA+F&#10;ZnmytSQJyFGUyLZ+howfp5L5I0kIHDQJBE7gw4cPOxADHFgbBtf7VtByXW0Fq7FGsamreXt/7yYb&#10;pDGr2dAfAsyyHn8swMet+EfJESZIoJfgmI0PGfND23ijbLBoAicUbBbtAv3+7x8fD/HM09SvaaAG&#10;n2ENQLTXBJ+F57Mdjsd7HxqNHW5km8+KJUjAFwKSFAjfWM6xUesQYvUVX+xKxo5A7/0UgiUTodoD&#10;5XpJGxkrkAAJkAAJGCbAdYphoGyOBEiABEjALgE+RNnlG3LrwS5qAn3ZpRUr+KgvmT/+HzKAaNVj&#10;YRIgAS8IQMCxD9G6CNevjBqUwvxnFJhaY1wrqXEqrNRz3OPY5t3Hx8dWYXaw41wEmGU9F74QKjcl&#10;c2sIhvpsI8QUXZ/tS8024+u41ABivLxvx+d0OTFlYWFhL76RxT0iiPa28cyzXego+SxbKP55nfOZ&#10;eDKhMea8caWy+bHROJrHkP9OAiTgBwHc89YkGRCsOcMmk6ZYxTnOD9/QChKwRoAJ9ayhTaZhPqsk&#10;42oOlARCJhCstitk6LT9NQE+WDEijBPgIsw40uQa5MNgci4vbMApzVfI/FFFBhDJBHJ9f//0cpU/&#10;EiCBcAhAtH4C4dmmMbFTSvOfQzfz2coh7CxdvYn7wXB4SlFsFpDF15FshPAdBW7Fu8KaBff39y1r&#10;jbNhfwjIvBzSXz5yvXzVWRvi5m+kEBcB3M//YobhsHyK+3MT87YfJxXxmdbr4OGz8Wv34NlF1gEb&#10;SwsLXa8dR+NIgASeCMi7opubG0kgcj7phB/OcQUESqD3fYrBCogVdkkCERHg/SYiZ6oMZcq9jnGg&#10;Ao9ldAlwjaJLjOXdEQh04e8OUFw98SYXlz9tjYZxYots+O1yQROQD5EJpDIanUO4fnjJzJUBOY6m&#10;kkCptLi42Gs0GuvPHzqJxDMCXCd55pC35kx4vsUmkJX7hwfJlMVfgARkIw/M7gdoOk1WIABRwFeF&#10;Yiwyg0CtVutZB5RXbG7dQMMd5BlvqfR/hq1JrjnMC63kBh33gPtyYkrcQ4xrdCLeG5fLx7KG9mZk&#10;f+ZlbwyiIS8J8Bn5N41xqdRpLC5u4vmFzy68REggAAIQqreRWf0c97vvWH/6c88LgB1NJAESUCfA&#10;dZI6K5YkARIgARIwT4D6LvNM2SIJkECRBLjRoUj6cfTN7Opx+DGEUaQ+X5XLu4u3txe/8AI2BHfR&#10;RhIggd8EJAMhROubyDB5kplJ6vNfZnDTK/IFswWoppqcI2IR8dvd3d2uqe7YjlsCw+HwwG2P7M0V&#10;AQpT85POlbVYVZid38xkWuCGw3yufj4RpZmvFdb2iYDcw3PNUz4NJhFb7h8fD/Hc4+d1yGdcb6Mw&#10;9Wfl8Wh0sLS4uMX5ztsQpWEk8A8BOUUESX7OIFQ/xTW7Ng9N6vPbPD5W/j3Q+z0FYVaiwW6j1CrY&#10;5ZtC6wbnK95vUgiY+WNkHMxnxBJ6BLg+0ePF0oYJcFIzDDTQ5hgHgTqOZpOAJwS4mPHEEVnMQIaQ&#10;Gl7AXuNFLLKGzH0Jm6UL1iEBEjBPQD50fvjwYQfCnSPt1g2+KNPuO9IKXEt77FjFeC9XKofyYdLj&#10;kdC0KQSYZT3q0Gg+C1SjHqSDwfXf9aEiRndgWGpdVKvVq9TGbHK82FzWNtke2yqcQO/5Hl64ITRA&#10;jYBs8MRzz7Za6YJKKa79C7Iu6W5TfGaGUP1qOBhsYa7bT9r5HDwJBEBAnjshVD9GcpBzbpwOwGE0&#10;kQQiIpDiGiki93EoJGCHAJ9r7XBlq+8IUOPFoPCTACdBP/1Cq0igQAJOHpq4Y7lADyfWNe9zrxxe&#10;QXZZHE97geMu9y/xgjaxaOBwSSBYAvjwuYePKjvKA+Dcp4xKtaCT9ZGqMSz3moBmvI/L5WOKY8MM&#10;ImZZD9NvKlZjI0lLpRzLTCeANX4fx7PIES3//hFYIQQWFha6hXQcSacQ/H+NZCgcBghADLZHEOEQ&#10;kI2dssEzCIs1nwGCGFMkRqb07CynqiBD8+bHjx87kbiPwyCBaAnge8guEvlcYG2ynWWQKc1tWfhY&#10;qRPovZ6iMCvRYLdRahbs8k2h9UDnqxRcwzGSAAmUSlybMApIgATiIcBFVzy+5EhIQJEAFzKKoAIp&#10;hg+Q32u3t+d4SdsKxGSaSQLJE5DMhPiosoEPolczYXCdlnysJAUgQ7zjI2Pz/vExDCFOUs6cP1iZ&#10;BzEHdueXZInQCOD+RoFqaE6jvSRgiQAyXrYtNc1mHROQezY3cDiGnqO7pw2d5fJpjibcV/2zSct9&#10;z+xxDoEUhJ3YLNhpLC5uLi4u9hgQJEAC/hKQ7x/Iqn6BzSWHeO5c8ddSWkYCJBA7gRTWR7H70MX4&#10;GCcuKPvfB+PAfx+FZCF1XiF5KzJbOZlF5tCMw2EcZASXWDXGSWIOj324GURssSN5Ob5qubyGjytn&#10;eGF7ihe3aymNnWMlgVAJPH8IFdE6P4g6dCLXRw5hq3aVU5wCn27f3N21VbtjOX8I4CPzgT/W0BJT&#10;BHgcuwGS4/FPA62wiZwEuKkmH0DJ7ox5fiVfK6ztEQFmV/fIGfNMeXh4OEaZMN8N8f3fPPcW8u8x&#10;P0ePR6ODpcXFLaxhrwqBy05JgATmEpDvHfLdAwXPcK0aub/FPK/NBVpUgUDv8RSGFRUwOfpllvUc&#10;8FiVBEggM4FA73OZx8uKhRDguqQQ7Ox0JgFOfgyQLAQYN1mosc5LAnzoCy4euIgJzmV6BpfLbQgr&#10;zv8fjsXUq8jSJEACRRBAhuF+o9HYRN/dd/1znWbcJfwYZRxp/gYNxTnWN8fcsJXfHa5bkEytFIS6&#10;pu6kv+ZTZlf+SIAEkiaAeaCVNIC4Bn/CrMPhOPTu7m4X2dXb4Vg8wVJDzwhBM/DQ+NiepyFUvxoO&#10;Blt4L7PvIW6aRAIkAALyXHlzcyPX6AWE6sbvbbHNawwaEiABEiABQwT4PGIIJJshARIwTYBaL9NE&#10;2R4JkIAyAT5AK6NKuiDjJGn3xzd4Phjq+RTHYVZxLCayjpzLMZl6lVmaBEjANQHJ4iWi9dFodPJP&#10;35z3jLuBayPjSPM3aDDOJYNruVqVbFv8BUaAWdYDc5iiuciszDWoIqtJxXj6Sg54Jqsy030umljj&#10;fsvVACt7QQDPKFfD4ZAnonjhjflGyMkGZbwPml8ygBIGnxUCGG0wJsbyXC1rLTyHbH78+LETDHwa&#10;SgKJEcB3jW38neNa/Z7Y0OMebqD3d4rDAgxLBwn3YlkXBejdoExmnATlLmvGMg6soU2uYa5JknO5&#10;HwOeOokFurj3gyqtIAESyEzAwcNeZttYcSIBLmASC4xyuTnGMZkQrh9eMstlYs7ncEMk8OHDhx18&#10;NN1BNrwQzffaZhL10D0W4hx+bt7e3+97OFqaNIMAs6zHGR4Qqn6Nc2RuRlWtVq/c9MReSMAeAcwD&#10;LXuts2VXBODHv+RUKFf9sZ/sBJ5ONymX49rAaeGZITth1vxDIPTna7wr7TQWFzd5cgRjmgT8JCCb&#10;r/A94wzWHWMdsmbbytDnNNt8rLTP+7sVrGyUBEjAMAHOVYaBJtIc4yYRRxc3TOq9imPPnkmABEwR&#10;4M3SFEnv2uELFu9cQoPyEOBclYfe77rl8u7i7e2FZCXJ3xhbIAESsEkAYpCTMbJ8ydHUNvtJqW2u&#10;izz0tsV7e6Vc/v74+NjycNQ0aQYBZG/dIaC4CFComs+fg1qtn68F1jZBANkcuybaSbGNu7u7dorj&#10;jm3Mkl29Xq8fxTauWMfz8PBwjLGtRTc+eXaw+PwQHS8OaCYBvGs5WFpc3JKT7oiKBEjALwKy8QpC&#10;9WOsP875POmXb2jNbwIUiDESJhHgtwfGhQoBxokKJZYhARJQIcD1iAolliEBEjBOgIsZ40jZYFYC&#10;zK6elVxh9bh4KQy9Hx2XyyvIIHR8jewk18hS4odRtIIESGASgaWFha4cTS1HVJNQPgJcO+fjZ6W2&#10;A7HJaDw+fsowyV8wBJ4zt54EYzANVSHQ5HWogmlymaVyuZ+9NmuSQPEEeMpC8T4wYQHm8T2KOk2Q&#10;tN8GNonsQtTdtt9TgT04eI4ocHTBdR3as7YkBRgOBlt47tgPDjYNJoEECNzc3Owi2c4F1h3bRQw3&#10;tDmtCEbG++R93ThSNjiBALUMDAsSIAGPCHC94ZEzAjal/H+/fkHzwx8JuCMwdfLigt6dEzzoyehN&#10;jLHjgUftmGA0TqaZyIc8O86z2GqQgnXOU9YiQjIKPXz4cLTKjELWGLNhEshLQIR+d/f3Z/hY08zb&#10;Vor1nayHUgSbdcyu7+njcQdHvG9lNZf13BPAx+m1arV64b5n9miLADLjbTUajY6t9mNv9+Hxke+e&#10;C3ZyfWGBy4mMPkCm53NU5Ro2Iz9PqvWRXX3dE1toxgwC95KUoFyWay6N35i3R58cHYI3JBkATuLa&#10;wfNhzyd2tIUESKBUwnuAFq7RY7z7XPOBRwhzmg+cjNkQ6D19ZAwAG3JCYOTGY5w/nHizmE4MzVWM&#10;kWLcV1ivU+KGcVCYR6LpOEjNVzT0ORASIIH8BFwLRvJbzBYUCfBrqiKoxIpx4ZKYwxWGW65Uvtdu&#10;b89/3dy0FYqzCAmQQAEEJJvhUqOxgWzRJwV0H3SXXA955r4inj2QYfIp0yR/wRBglvVgXKVsKDMs&#10;K6OaWBDCjW6+Flg7DwFsuLjKUz/lurIBCeNvpswghrFjDt+JYRyxj0E2OeN58Sz2cb4aXxHPFkkB&#10;1hus78/eEIR0GouLmxSr6/mVpUnANgFZL/7999+n6EcSdcjakb8UCfCenqLX3Y+ZCfjcM2ePEwn4&#10;vm6m20iABMIgQN1XGH6ilSQQFQEuYqJyZ9iD4cNd2P4LxXq+rLLuqSpeBtcqlVN5OfwsKrDeJzsg&#10;ARLQJ/Ch0dgZjsd7+jXTrME1s2d+L/B+DnHC96eMk/wFQ2A4HB4EYywNnUsAwoPW3EIsQAKeEkD8&#10;9jw1zX+zKpUWsj37byctnEpANswsLCx0ich/AvcPD6eVSmXFf0sNW8g5xjDQfM35OuPL6ZJLOHVL&#10;kgHkGyFrkwAJmCIgG61ubm720d4Frs22qXZNtePrfGZqfGzHDAEKxcxwZCskQAIkEDWBKc+sXGtE&#10;7XUng+M6xAlmdvKHwNRJiy/mGCRZCDBuslALog4XOEG4ybmRXLQ4Rx5eh3g5jJfF588vi8OznxaT&#10;QAIEPjYaR8PBYAsfXK8SGG7mIXItlBmdnYoFP3eIeGdcLh/bGRxbtUFAsqxjTULRug24xbTZFEFC&#10;MV1H0Ot43ItgFCEPgWuujN7DxuivT1VlHfDyL2N7rOaeANZQvBe7x67d4+39/X7Sm8MKftbQdljk&#10;FXx6Fpf3JvL+BM8W+5Fj5/BIICgCSJizjb9zrDO+B2U4jbVLgPdzu3zZ+m8CDhLx+bQWotsNE+A8&#10;ZRgomyMBEshDgNqvPPRYlwRIQJsAF7nayFjBFgEHD3W2TGe7ARHgw59TZ8k9Bh85V+RlMbKtn+PF&#10;ccupAeyMBEhAicDHjx87uE43UbivVCGxQlwve+ZwT+7liIsmxDyHntGhOTMI1Ov1oxE350QTIzjl&#10;gOvK7N78v+xVWTM3gfH4f3K3kWgDo/G4PXHoFLCHEhEnzK7uv6seHx9blXKZgr8/84r/LkvCQh+e&#10;ybFZsifvTeT9SRLQOUgSCICAnHyHbw5nMPUY3yDWfDfZh7nMd0a0jwRIgARIIBsB3mOycWMtEiCB&#10;fwlQsM5oIAESIAESIAES8J4AFyzeu8g7A/HSuAmjzvAS+ZgZMb1zDw0igdLi4mJvsV7fkI+wxPEv&#10;Ab7o8ywaPBGr/6ECMc/uzd1d2zNKNGcKAaxFrvD3FwHFQQC+/J1pmT9tAiNuUNNmZrICTui4Mtle&#10;Km2JIElOOFEaL7OvK2FyXWg4HDK7umvomv3Ju5rBcHiqWS3u4p49f8QNe/boinw2H5dKncbi4qa8&#10;N0nZBxw7CfhCQO5X8o0BG9LPkz4RxBeH+GxHgPdxfnv1OaCKs63IdVBxo06k5wDnqUQ84/cwp8QN&#10;5wq/3ea7dVyD+O6hiOybOlnxphiRlx0OhXHjELbbrpwsbJhd3a1TU+2N85RTz0+bO/ASWY7ovJCj&#10;Op0axM5IgATmEhAxp3yERfbKk7mFEyjgZA2UAEcjQ/Q4wyFe4nAjlhEnu2mEWdbdcHbRC4UJ2SnX&#10;KpV+9tqsmZdAtVzu5W0jxfoQ+rcyjZvZ1zNhM10JwrKDpaUlzj2mwRpu7/7h4VR5Y4jhvr1uju8T&#10;vXFPEc/o49HoaGlxcUvel3gDgoaQQMIEbm5uduXbgnxjCBFDEfNYiJxoMwkERYAah6DcFbOxvMfE&#10;7F2OjQTsE6Bg3T5j9kACJPBMgIsWhgIJkEAWAlysZKHGOi8J4IXyCv7/YzmyUzLlkQ4JkIA/BOQj&#10;7IdGYwcfZZPOgMh1sj8xWfJcICKiHhH3eESMpswgwCzrUYVHk6f2ROXPZAaDTJBXyQzW4ECxNvtm&#10;pDlmXzeCUacRiXnZMKZTh2XdE7i9v9/nZrCZi0j3TmGPEwm4elbHO5Er/O1gs80eXUECJFA8AYjU&#10;W/iWcIF3MIfP3xaKNyqjBa7msYzmxVfN8/eKk4DzG2x8YWhiRJw7TFBkGyRAAiRAAtMIlP/v1y+c&#10;LsYfCdgnwAzr9hn73oPRhW2AD3y++8cH+4zGyLQBceexD67WsiHIlyWco7R8nLew7twBsdERPgAd&#10;MFtRXvKsTwJmCTyfhHBYhiDXbMv+t6Y7j/k/okAtDOj+DTHDXqPROAqUdFJmi8j58fHxHINeS2rg&#10;EQ4WIsgtXHedCIdmfUgPj498/2yd8uQO6gsLXGZkYO8kZse8LDK4Zm4VzNVcI82lVGwBrItaOGXr&#10;rFgrAumd84Q3jrI8Y/dxs95aXFzseTNgGkICiRLAu8k1PMMfx7apyvIclmi0zBh2gPfvEb0YHoGR&#10;fa9x7ggvLJQtNjRPMUaUicdRcErcMA7icK/rUQSpAXMNif3lJ0Cxen6GbOEFgYCEJPQbCZBAPgJc&#10;qOTjx9qTCeCFsxzleY4jPdtkRAIk4A8BbCQ5QeaiTcks5o9V9i2hisw+Y6UeAnvGwMaOQ54aouTZ&#10;wgvJBrnhcJj0KRKFOyGvAc8ZkuHLr3mbYn0ScEpgPO477S+Szu7u7tw8JzL7uo2I6XNDnw2s5tqU&#10;jXyD4ZCnBakiDewZRXVYIZaz9tw+HncX6/UNitVDjAraHBMBuT/hW8E+xnQRm1hd/GRtDospCEyO&#10;JcD7N7/FmgwAtkUC6RDg/SUdX3OkJGCaANcepomyPRIggYkEuFhhYMwjwBiZR4j/HgyBAF9GBcN2&#10;gqFZ5w68eF6DMPYUR3ueSeaUkBnQdhKIiYB8pIXIZB0finoxjWvaWLLOYSmwcTrGUO/d5fKpfFR1&#10;yoqdZSIgG3JQsZ+pMisVQ2CCkBQbRVrFGBNFr0nc133zFDIccd7J4JRCNqdQvJ7BU++rSHZ1Iw2x&#10;EWsE7h8fz/AuhutXHcKhPqvojDHRstisf4T3H5s8ATLRAOCwvSEgJz7i7wL3p+/eGEVDSIAESGAe&#10;AQcnyvPbxTwnBPzvfMYI2Hk0nQTiIEDBehx+5ChIIB0CXDyl42sbI3Xw8GbD7FTb5CIlVc+rj9vE&#10;yxLJmAKxn2Rb31fvmSVJgARsEpCPtY3FxU2IrDo2+ym6bRNzWNFjiKL/sJ8v1iD6OYzCDwkMglnW&#10;A3DyfMFok5tEsvkR3K6y1WStPASw1ujnqZ9q3cI3p8yfi1J1zcxxY57pQvgZ9fND6I6/vb8/xLzU&#10;DH0chdgf9jNLIchsdGrqGV5OlcPfDja1cpONDUexTRJQJACRekuS2aD4Md5FrihWC7aYqTksWACu&#10;DQ/w3s1vsq6DhP2RAAmQQGAEptzbuMYIzI+emMt1hyeOiNmMqZNTgAv1mP1kc2y8Qdmky7ZJgAS8&#10;IsB7m1fuUDVGXkhLBhW8oL6QF9Wq9ViOBEjAHgERrS8tLm5JxjF7vRTXMtfHxbF/1XME923E0vbN&#10;3V3bE6I0YwYBZln3NDw0haH39/dcK2ZwJYXTGaAZqAIB7/8aaCapJm7H4zUMuOnNoDXnKG/sLsAQ&#10;PNMfFNAtu1QkIOvVSrm8q1icxSYRiODZJQbHGniW72O+2nx+NogBCcdAAsERkE3I+A5wXCqXzySZ&#10;TXADoMEkQAIk4JCAgbWPQ2vZVREEGCNFUGefJBA+AQrWw/chR0ACJEACwRNwspBldvWg4oQLlKDc&#10;VYixNuYNvKBew2DO5IU1s2cW4lZ2SgLvCEjGMck8FhMaG/NXTHycjSUiwQfWTcfYcCX3MP48J4C1&#10;RlTzmee4p5uXQwAKH34NdtwFGk7hdDHwR8ywrg/+4aGlX8lRjRxzlyMLC+sGc0xnYWGhW5gB7Hgm&#10;AVmnVrFeJSYDBP7MAwaaYhPZCWR+psdJEIv1+sbi4mIve++sSQIkkIfAze3t/u3d3QVO1Nl+aiei&#10;d0MqXDLPXyqNs8x7AgHGF7/NBhbI1D4E5jDPzA1wjvKMIM0hARLIQYBrjhzwWJUESMAxAS6aHANn&#10;dyRAAloEOEdp4fK5MIRI2/igenFzc7Prs520jQRSISCZx/BBZUOOzQ59zPww5IkHI7tnI0PfSrla&#10;PfWELs2YQUDEdBDVdQmpAAKGhJ4QNrQKsJ5dkkAmArVKpZ+pYsKVqqFsSjE0p8Xi6tFotBfLWGIc&#10;RxXr1Kf1KgbH5yFDHo7secYQFafN6MaynB7XaDQ25TQ5p4ayMxIggScCcqrq3xCq47SP73LaKrGQ&#10;AAmQAAmoE9Bd96i3zJKxEGCMxOJJhXFMeRZlDCiwY5FXBChYZ0BYJTB1UuILNavcfWqcNyafvOGn&#10;LU5ihDuM/XQ+rSKBjARczBvy4hofVA+Rbf38/v6+mdFUViMBEjBEQDKQybHZEHr2DDXpvBkXc5fz&#10;QYXYYaTPooiv5u39/X6ILknNZsxlB6mNubDx2hF0NnkSj75HEfdd/VqskZfAoFbr520jtfqj8bgd&#10;3JjtzHXBYMCcfIQNrox1Tz2G92zLYAAAAP/0SURBVCmHMO3VOxU+FxlyVqTPNYboOGlGJZZl472c&#10;Gienxzkxip2QAAm8IiCnfECofoZM6me4Ztcm4klsPlWZuxhGBgkEGF8UkBn0v4umqIFwQZl9kAAJ&#10;kAAJGCbA9YZhoGyOBEiABEiABEggH4EgFycBvnTK56V0akO43kS2tnMI1w8pTkrH7xypnwREtN5Y&#10;XNwsBZidmB+DPIipP2IuD0yxZYJkCnt8fGzZap/tmiHALOtmOM5sxfL1DvEdrzMHbmQX+Qkslcv9&#10;/K2k04JsVJYs0EGPODHxOp7Vr+r1OjeCeRq0d3d3bbxT2Z1kHp+PDDmN7yMNgczezJxY7svGezk1&#10;LnsPrEkCJJCFgLzHv7m93YdQ/QLXKZ/f3kDkfThLVLEOCZAACURIgM8TETqVQyKBMAgEqQkLAy2t&#10;JAESMEqAiyWjONkYCZAACYRKoKiXqfKRFRlZLm5ubtqhsqPdJBADATk+W47RRvbLkxjGwzE4IpDQ&#10;swSujWNusHIUVzm6YZb1HPCmVXUo0sS96KuFEUTdZK1W60U9QB8HNx73fTTLZ5vG5XLLZ/u0bbO8&#10;eUfbHgsVMB//Jc8HFppmkzkJSEZbNHE8qxl5v1PUO56cw/OrekLPOn6B/9eaiXGMjfaL9fqGbLz3&#10;1W7aRQKxEsA9aPv27u5CNvUrj5FzqTIqFsxAIMD4oogsg5+LrOIgyzrX7UU6OIy+GSNh+MmIlVPu&#10;a4wBI3STaYRrjWRc7X6gUyejABfl7unF0SNvSHH40eYonMSIg4c0m4xSazvIhQnva8mEKT6Er0Bg&#10;dops62fPH1+TGTsHSgK+EfjQaOzIsdq+2TXJHifrnRBAFGVjevfptYeHh5nioKJcwX7/JfCcZb1D&#10;JjkJOBSpv7S0XKm0clqeXHUKSt27fFwq9d33GnaPWLN9C3sEU6wvaK50wLIPIei+g37YRQYC1Wr1&#10;VPXEAj4vZQD8tkp6zzwGoJlt4mUc413FkWy05/rHLGO2RgLzCOB9fevvu7szZFU/lvf488q/+/fE&#10;5lLef7UjhBVIgARIgARIgARIgAQMEQhSF2Zo7GyGBEggFAKJvSQIxS20kwRIgARcE/DlJSpeeLcw&#10;dsm2vu+aAfsjARL4l4Acqz3G8dr4GHzlKxdf5i1f+Vi3K9XniHK5fXd3t2udLzvIRWA0Gu3laiDl&#10;ysVnDW7yJIMMAciM3xmg5agyHvdy1E6y6vNzXtxjj0i8PhwOD+J2Vrije9482dQZAZ+bdGhNKZvq&#10;s48BdKaakHcTsrEe7yq4zjcFle2QgAIBeTZDgpljCNXPcD9pKVRhERJwTyDA+zSFZO7DxPceuWb3&#10;3UMZ7Qtwfso4UlYjARLwiADXGR45g6aQAAmQQEoEnDzUMLt6UCEV5KKED3FBxZhpY5Et7Dtehl9I&#10;9hbTbbM9EiABNQJLCwtdXIubKN1Xq+GulJO1jrvhhNdT4vdoZNb9fn9/3wzPcelYDCGLzFsn6Yw4&#10;50g9E1ni+uL6T9OlzPitCSx/8f/L30Q6LWCjVzud0T6PtPjNP5mRQ5jWlc2rmRtgRWsE8H5kG43L&#10;n/ZPnp/4DKWN7XWFxJ+BctLLW70v7yY4N+XFyPokoEfg5vZ2//bu7gKnYGW697zrLbF5lPddvXhj&#10;aRLwmgA1EV67JxXjeF9JxdPy8D7Z24yBhGIg51CD1IblHDOrOyAwdRJK7EHPAWpvu+CNyFvX0DAS&#10;IAESCJKAr/cVZOFbA9AzCNdPmWkzyNCi0REQWFxc7C3W6xu4Bnu+DMfXOcsXPtbt4HNnCWKJlTGO&#10;wbbOmh3kIsDssHPweSZSf2kt1oBfczmflUnAMgGf1kWWh2qk+aSvaY/n2mnOxTqH2dWNRL7ZRmSz&#10;JK6lw7yt8lkqJ0E+C+UEqF9dNtHU8U5C3k3o12YNEiCBLAQkgczfEKpXyuXvuPesZGmDdUjAOYEA&#10;79EUkzmPEnZIAsUQCHB+KgYUeyUBEshNAKew4mSyE64xcpNkAyRAAlYJcHFkFW9RjfPDQ1Hk/e03&#10;yAUJ5ydnARXCnIEX4228KL+4ubnZdQaGHZEACfxDANfg1VKjsTEaj0+KxhLCnFU0I6v98/7873VR&#10;KjVv7+9zi4as+ivxxpllfUoABJD1Fxn8WomHr/7wx+Of+pVYIyuBarV6lbVuivV4TT97PYD5V4Sh&#10;CzhlKcU49XnMsoEfz2THsmnShJ18pspJkc9EOQGqVx+NRkeNRmNT3kmo12JJEiCBrATw/n0NQvUz&#10;ZPU8w71iLWs7M+slNofynmslitgoCRRDwEGWdc4ZxbiWvZIACZBAyATkXV5pPN6rViobX758WV9Z&#10;Wdkp/9+vXziRlT8SMEuAGdbN8gytNaML1cReDITm66z2Go2RaUY4eCjLOn7We0+AgnVGxSwCTuYM&#10;gy6QbIb4ULUHEVrXYLNsigRIQJHAzd3dbtVAZj/F7l4VC22+yjJGr+vw2WGiewaj0dbHRqPjte8S&#10;Nk4+uGPdcG5K4BUsygCv34VabZXiJPWIQ+bdfYiCv6vXYMk8BBif6vRux+O16mBwoV4jsZJjvz4f&#10;4XSS9ecNX4k5wu/hPjw8yMk+26at9Cv6TI/OQXueXb8ORuy0C4jVdzAfnTjtlJ2RQKIEZGPU7d2d&#10;ZFPfdYIgsfmT91snUfVvJ4HF18gxHnaXk8DIvsc4Z+T0ka/VDc5NjBFfnWzBrilxwxiwwDqkJiWL&#10;erncQRz8LA2H3dXV1au35gepDwvJBynaSrF6il7nmEmABEggO4EgFyMBCmqye6jYmiGKP/HivAlq&#10;Z3///fehvEwvliB7J4H0CECYezQcDLZwpNi7B+D0aCQ0Yt6bpzoba61j3o/8vRZEdIe1w1/+WmjZ&#10;sgCy+U4jAAF2yzKdqJqXTZ1RDcjzwXAzhYaDHh54Lc/C5dc8fUKxukZsOyqKzXfb6Er+jP/knVCI&#10;74WMg8jaIJ+RspKbWQ9CdXnXsEGxuhW8bJQE3hGQ+wzE6hfOxOpiQWLzJ++1vPBmEQjyG27KLnWQ&#10;0I9zRqQBlti9L1IvclgkUBSBK3yT70gW9dHCwvpTFvXPn/dWP3/uTBKri5FcXxTlKvZLAiQwnwAX&#10;RfMZBVjCyUOMg4exANHTZBIgAccE5CU6XqhfPH+8ddw7uyOBtAl8/Pixg2zFmy5F607WOGm7dfro&#10;+dwwMzIkc/f9w8Mpw8dfAvV6/ehZ+OKvkaYt80sAmWl0WOt9zVQx0UrVavUq0aEXMexeEZ2G2idO&#10;5uG1rOK8P/N2QesuuU8uLCzsqZjKMu4IYPNWE/fDQ9s98lkrB+GCrtkcFntdVTbgNRqN9cXFRd5r&#10;vfYUjYuBAN6pt/6+vT2HePwY95oV52Pi/OkcOTskARIgARKIgwCf3+LwI0dBArMIyLMxMqgfjYbD&#10;zS+fP6+urKxsQah+tIoETSrkKtVKZQMK9wNmuVHBxTIkQALzCHDxMY8Q/50ESOAlgSB3zvFFpbMg&#10;juGe8vwy/RjZ1s/wkn3NGTx2RAIkUJIPyPIh2cWzbgzzVbAhw/uykutwP2rd3d3tKhVmIecEJBNy&#10;ElnWCxY7mnZsuVJpmW4z5vaS25RRoDOx9rkqsPvguh6Nx+3gjC7a4AI2Hcl9kicHFO341/3LCT7w&#10;ybFsjnRhGZ+5clDmM1MOeP9WRcyf4B3DBuciIzjZCAlMJSDv0PEu/RhC9bPnk0xJywEB3mcdQP7T&#10;RYD35SC/5Tp0KbsiARIggWQJTLmncV0RZURIFvUTvEfdgUh9deXLl42nLOqrq90so30VI5ciosER&#10;mOXx+Bs+uvBFbRaiideZOukEuPBO3JWZh2/sxsOYyewDnysai495g2SG9XmEvPn3IF9ycH5yFj/O&#10;5gxnIyqVINQ5+PDhwxE/bjmEzq6SJyBCitv7+8NKubxtA0aMc5UNTlba5D1ZH+t4vMFsgPrYXNSQ&#10;uQpZSi9cib5cjOmfPiK+VhdqtVWu69Sj6eHxEYlX+LNNAB8PDjDX79vuJ4b2n7JDVyrnMYyl0DGM&#10;rV/afWRXp0i0UCe/7/zh4eEY/6uVZ6x5Q7UecfMMCPXf7V+roZKZazfe5+0sLS2dzC3IAiRAArkI&#10;3Nze7uM9238Lyag+zfKE5k7eX3OFr17lAONqpDdCli6awMi+xzhnFO1kS/0bmp8YH5b842OzU2KG&#10;MeCjs/RswjerLtbmP3Byand5ebmnV3t26Vc6MUnLvvrly4mkaRc1PG5hW6KORxNXJjtlWyRAAiRA&#10;AiRgjQDF6tbQsmEQiFhs45t/YxWAQoT2HVlizuVIU9+Y0x4SiJWACAk/NBo7It4yPcZY5yrTnKy0&#10;x3tyJqy4Hk5FGJ2pMitZJRBllvUCMvBaddKExiF25ZrONXT2RwIGCYxxAonB5tJtyvIJGsPh8ICb&#10;g/wKL7zT2IZF8lfIj89hGbHzGUob3PMJMRsUq2ujYwUS0CJwc3PT/vvu7gLJJr57JVbXGkX4hXl/&#10;dejDAO/JQSYgc+hSdkUCJPCaAO8pjAgSCJDAeNzHRoMj0Ys/Z1Hf/PLly5FpsbqQUZ4jrq+vm4PR&#10;6D+l8bjF45cCDCpHJjPDuiPQnnajPKGo2B/gg5rKsFIvYzRGpsGkYD2YMAvy5QbnJmfx5WS+cDaa&#10;yR1BMNjBunoPH736BZvC7kkgGQLPwopDZNJcyTvoFOapvIys1ef9OBPaFzF7Uq/XdzI1wkrWCSBb&#10;6QU6WbPeka0OErs+sRnqCJms92zhjK3d+4eHM6x/W0WMK+b79tuMRRjrJrJRd4vgHFqfRcZkaKy0&#10;7TWUlQ399rBu2dDunxWsEXg6maBc9uJkAmZsy+hmc9dnRgPCqIb3dj2s8za5YSYMf9HKMAngPd0a&#10;NhAeY/1ayDOCMrXE5k3eX5UjI1/BAOPKfs7ufEhZ+w0BZllnSGQhYHBu4v0kiwMCrDMjZhgD3vvz&#10;Ct83unjm/Tmq1zuS6NyVxZne1V/i4aHy8NBGYH0r6iODK0DsR50AxerqrGItmWlCmQQjsQ/cscbD&#10;23EZi49ZwChWDyqcghOsc25yFl9O5gtno5ndET5+XeGl/F8fl5b2PTGJZpBA9AREYIEsaWd5Resp&#10;zVVeBQXvx5nc8TZecQ1sNRqNTqbGWMkqAdlYgyMWj612YqPxdK/NXn1hgUJKxZgyJQ7mPXgucArW&#10;5yIqIS/PeOVxMLhUKMoieQjk/NiN70+M5zz8Ddd9um4eH0Wsvma46czN8QN4RnQ5r82MvQZTDbF+&#10;guclbvINxmM0NDQCcj+5vbuTbOq7Qdie2JzJe6vDqAwwtihadxgfebuiYD0vwXTrG5qbeD9JKISm&#10;xAxjwL8YkI3ZpXK5Ox4Of6yurnaLsjD3+/3Ly8uVUqXSLo/HX/HBv42BrBQ1GPZbLAEK1ovl70Pv&#10;uSeUP4NI90O3D260ZoOx+JhlIQXr1vxnuuHgxOoCgHOT6TCY2p6T+cLZaOZ09BxX8nCAcUu29cIe&#10;DHxBQjtIwAUByeCEef006+lhSc1TLhyi2gfvxaqkXpWbFK9ytD3uPXK0fT9To6xklUBQWdZ5XZYW&#10;arVVZt5UuySwaUxOOdmdVZr3WDWWs0ohuzoxKmC8u7trV6rVU4WiLGKCQIYP3lirdCW7sYnu2YYZ&#10;ApjH5RmqbaY1s63wQ3gGnhmuywy9BFcFz0o7eE46Cc5wGkwCgRCQTdqYsw9xP1kJxOTfZiY2Z/K+&#10;6ig6A4wrCtYdxYaJbihYN0ExzTYMzk28nyQSQhSs++xoyaLeQQLFnyX8FyL1Kx+MNf7y+vLXrzYa&#10;/QoBexsCgDUfBkkb3BCgYN0NZ197MTqZ8IO3r27ObJfR+JhmBcXqmf1TRMXgBOucl5yFiZP5wtlo&#10;FDp6E1t4YDjBR7E9ip4U2LEICeQkINmc7h4e5Njhtk5Tyc1TOnBsluW9OBPdOfHaq9frzAydiazd&#10;SkFkWec1+U8QjIZDnligeElA6LhfqVS+KxZnsYwEKFhXA6eygUKtJZbSIqDx4Vs210Gw3tNqn4Wt&#10;EcAmj13M4YfWOjDQMMUQGSBqXJMZWg+qimzqRYxvct4Jym00NiACeM5tPQvVmwGZ/drUhOZM3lMd&#10;RmmAcUXRusP4yNsVRet5CaZb39DcxPtJIiE0I14YA+5jQBJA4NvgD5zk211eXvbyvZrVb+3X19fN&#10;4XAoDx//yZq5zr3b2GMWAhSrZ6EWVx1jkwk/escVGM+jMRYfs+hQsB5M7AQnVheynJucxZeT+cLZ&#10;aOZ0NCWu8BBx9Zxt/cQXU2kHCcRMAB/M5mZ7/TP+pOYon5zO+7C2N1RjFfecAwgy9rU7YAXrBJBl&#10;/RydNK13pNsBr8d3xLDh8AjX0Z4uyhTLI6538Y7Ya7Fj6H6RDxLYjMSM1AqOfDrNggl3FEhZLDL7&#10;A/gJYnnHYu9sWoMANng0MX/L2sT7Hz+GZ3CRITFKhp69qSInH8qJDkwg4Y1LaEhEBOSUQ1xj33HS&#10;0nbww0psvuQ91VHEBhhXFKw7ig0T3VCwboJimm0Ympt4L0kofJhlvThnj8d9ZFDv4Hr7WRoOu75k&#10;UZ8FRPUbZm6ol5eXK6VKpY3M69/wQNLO3SAb8IoABeteuaMQY4xNJvz4XYj/bHdqLD5mGUrBum03&#10;GmufgnVjKKNryMlc4RO1Ofc8PFR0q+XyHjM7+eQ02hIrAclmjOfUYy8enmOFnHVcfD7QJqd7P4Uo&#10;YxPZeLvaHbGCVQKPj48tfNQ/s9qJTuO8FmfR6tUXFnhagUI8SVyjmD9xrWBzaEUoWFfz2O14vFYd&#10;DC7USrOUdQJvPmpKlmPJro7Tx/rW+2YHcwnIyVSYv0Wsvja3sCcFKIrI4AhDgpQMPRdeBTF+0mg0&#10;uEGmcE/QgBgJ3Nze7uMdxX/x3mElmvElNF/yfuowagOLKwrWHcaGia4oWjdBMb02DM5LvJ8kEj4U&#10;rDt1NJLodLDG/jmq1zurAb4/0/2OaQzu5a9f7fJo9A3wWsxkYgxrYQ1RsF4Yei86NjqR8CO4Fz41&#10;aYTR+JhmGMXqJl1mtS2K1a3iDb5xJ/OFL5Q07ncjZL/90GgcMcuTL86jHbESuBUR3WBwCuH6xI9o&#10;Sc1RvjhZY670xeSi7cgYp30I1jd4nynae+/7RzbTs6f3ZkX+eB0q0V+o1VZ5Dc1HRcH6fEZ5S0Do&#10;y5MzFCDe3t9vV+dsVlRohkVME3j+uMkTYEyDzdce1iOnuMe187XivjZFERmYGxSlZOi9kCq4b+5g&#10;c8xJIZ2zUxKImMDNzU27XK0e4h3FWnTDTGyu5P3UUQQHGFcUrTuKDRPdULBugmKabRiam3gvSSR8&#10;KFi36mg5FQz66u54OPyBDOpdq505aDzjt0yzll1fXzcHo9F/SuNxCy++mmZbZ2u2CcwMIn7YtI3f&#10;i/aNTSSMFy/8adoIY/ExyzAK1k27zVp7FKxbQxt8w07mCl8oZbjf4WG+jweQvY8fP3Z8GQbtIIEY&#10;CchR99gkcvz2uTSpOcoXx2aYK30xvSg78sQpXnZ1cKLHVlG2s9/JBArLss7rTzskR8PhFjJzcp2m&#10;QA5xze9UCpyyFsF8vlev14+y1k+l3v3DQ5AC3BT8I9nVF+v1dW4C8sPbd3d3u5VK5dAPa7JZwZuO&#10;JjdDohTNXp0Xl7kGsb3JUw2do2eHkRPACYZr43L5GO8nWlEPNZG5UnzI+6jDSA4srihYdxgbebui&#10;YD0vwXTrG5qXeC9JKIQoWjfp7CvJoo619c9Svd4NMYv6LBh5vmeahPxPW5d4kKk8PLTxcv0rMtu1&#10;rXTCRo0SYHZ1oziDbMzYRMKP4kH6f57RxuJjWkcUq89zgVf/HpxgnfOSs/ixPlc4G4lCRzniCg/1&#10;3fJ4LNmf+go9sQgJkEAGAnLkvWQRxE71llRPan7KwMtKlRzzpBV7AmjURJxCtLEHwe1RAMNNykSn&#10;WdZ57WWOLbw8PoLgaS9zAwlVpGDdurM3cWpG13ovgXdwd39/CaHiSuDDiNL8oWQ7Xlw8iXJwgQ1K&#10;NvNi48B5YGZPNJcCCU0vGhKmaPbqrLhkpsO6bZMbY5whZ0cJEJB3abd3d99xXe0mMFyouNO6s6Q1&#10;2gIjOMC4omi9wHjR7ZqidV1iLC8EDM5LvJckElIUrOdyNNbUXXzr+1mtVjvLy8u9XI15XtnEN01r&#10;Q7y8vFwpVaut8mj07Vm8zpfI1mhnb5iC9ezsYqhpdBLhx/EYQuLVGIzGxzQ6FKwHEzfBidWFLOcl&#10;J/HlZK5wMhKFTgzEFB5WrvBg/9fHpaV9hR5ZhARIICOBv+/ujqvl8nbG6qyWlYCBeTJr1yHWM3kP&#10;lSyD+LjMLIOeBYKTLOu87kx4vVdfWNgw0VDsbSCmRfzYjH2cRY0Pc/kGs8XOpv8kwq1UohDhFhVn&#10;1vodj/s4IWDdWvtsWJnA8ybei5g2dlAgoez+3wUNilM0e7ZaHLF9gk26O1Y7YeMkkBiBm5ubXayt&#10;RKy+ktTQI50nJ/mQ91CHkR1YXFGw7jA28nZFwXpegunWNzQv8V6SSAhRsK7naLwHE5H6uFL5URoO&#10;u6urq1d6DYRb2uS3TesUIGBvlavVb8gq2YaAbM16h+xAiQAF60qYoi1kbBLhB/IoY8RYfMyiQ8F6&#10;MLETnGCd85Kz2HIyVzgbzZyODMYVHu77z9nWu74Mj3aQQGwEcJTxNkQax7GNy9vxGJwjvR2jQcMs&#10;3T97EIpRdGvQTyaaenh4kHlo20Rbr9rgNWcU6UKttspMnfORIp7PwKk1vyRLZCGA7OqWbg9ZrPGz&#10;DgTr+yKq8tO6tK1C8PKEAE9CwOkJLw7HTJGEJmxD4hTNXq0Vx6YuObHwxFoHbJgEEiOAd2YtzKuH&#10;WNs3Exv6v8ONbJ6c5UfeQx1FeYAxRdG6o9gw0Y1l0TrnCRNO8rANQ/MS48ND39oyiaL1mWRxUmsH&#10;6+efo3q9s7q01LflBt/bDfYF9uXt7Vrl4aGNSe0/ST8IFRxhFKsX7ICCuzc6gfBDecHeNN+90fiY&#10;Zh7F6uYdZ6nF4MTqwoHzkqVoeN2sk7nCyUgUOrEUU3iwOcEHtz0KpBR8wCIkkIEAMkW1RbQeU3bB&#10;DBjsV7E0R9o3vJgebN4/kdHhCNl594oZGXudRABCgDUcA3lhlA6vOaM4pbHRcLiFjJ0d4w1H1iAE&#10;66dYt7YjG5YXw5GTMjB/r3phjMdG3HPThJfekYxSi/X6ppfGJWbU06aOcjnaTR0USmgGtCGBimav&#10;RovL/RHP8zxJyihVNpYyAXk+fRaqc00fwRypGsu8f6qSMlAusLiiYN2Az101YVmwLsPgXOHKmQ77&#10;MTgnMT4c+q3IrihYf0Uf77t60B11x8PhD2RQ7xbpGp/6tvmN09k4kXl9pVSptJFh8huyo7TQ8Yqz&#10;zhPviIL1tAPA6ATCj+XRBZPR+JhGh4L1YOImOME65yRnseVkrnA2mjkdWYwrPOxcQbh+8PHjxyNf&#10;hks7SCAmAhBtNDGeU/ytxTQub8ZicX70ZowGDXFx74Sog8Jbgz4z0ZSxLOu83ky4Y2IbWItxs4cC&#10;XRFCQjQWrRBSAYG1IiL4xSkZFPzOIAxGK4PB4JIfSa2FYeaGmV09MzqjFR8fH1u4Ts6MNuphY5wD&#10;NJ1iUKSi2XPu4iIOwN8WEj30czfGBkggcQKyjvr77m4X9+z/YmPTSuI4/h1+wHOkrg95/9QllrF8&#10;gDFF0XpGX7uuRsG6a+Lx9GdoXuJ9JJ6QmDkSCtZFs9EZI4t6qV7vppxFfVacuPjO6fyKu/z1q42B&#10;fYWAvY1dCmvODUioQwrWE3L2hKEam0D4wTzKQDIWH7PoULAeROwEJ1YXqpyXnMSWk3nCyUgUOnEU&#10;U3jY71bL5T1kVuwpWMUiJEACGgTkwxxEdmc84UsDmkpRR/OjiikhlHF173zO0rvO0zv8iYrcWdZ5&#10;rblwZq++sLDhoqOQ+6Bg3Z73sFbpQLC+Za+H8Fu+u7tr48QK2YT46sePpgX7djw+QezuFGxF8t0/&#10;P+9cpHSyFK99jbA3JFLR6DF3UcT0iZwcxWea3CjZAAmU5PTBcrV6iHcSa8TxdiGZzt0knZEWHOUB&#10;3nMpWC84ZnS6p2hdhxbL/iFgaF7ifSShkEpMtC5JRLBO/ol3jp3l5eVeQp7OPFRX3zozG5i34vX1&#10;dXM4HLYx8X2jsCAvzdf1KVY3yzO01oxOHvxwHpr759prND6m9Uax+lw/+FIgOME65yRnoeNkrnA2&#10;mjkdOY4rPBgdLTUaB/wo50sA0I6YCEDodIxrazumMRU2FsdzY2HjNNSx6/umvGSDwIOZeg35z0Qz&#10;mbKs8zozgV65jYVabZXrr9m4JHsvSkSfvVc5aAwWxGajA8zb+wabjK4pbJg4hBh3d9bA+AHVvduH&#10;tdr6Urncd98ze3xJ4HlzrszRSf14zWu425BQRaPHzEXxLLPXaDSOMjfAiiRAAk8E5MTB4XgsQvXk&#10;7g9aIRDQ/Kg1rgmFed/MS1CxfmAxRcG6ol99KEbBug9eCM8Gg3MS7yPhuT+TxbEL1sfjvnw/G1cq&#10;P0rDYXd1dfUqE6eEK7n+3lko6svb27XSw0MLmde/lSuVdqHGRNA5BesRODHHEIxOHvyAnsMTflY1&#10;Gh/ThkjBup/Of2NVcGJ1sZ9zkpPYcjJPOBmJQicFxRQe+vvj4XDv48ePHQUrWYQESECDAETruxAk&#10;HmpUYdG3BAqaG0N0RJH3TIgfKfTwKGi0Mp/yGivEc6PhcAviKK69ZtCnYN1eaGLO3oFg/cReD+G3&#10;jI0/F1jDremMhB9TdWjpl8UxydxooY/NeA05/QLXxnfjDQfSIK9zDUcZFKto9KpcVE6KqtVqWwsL&#10;C13lSixIAiTwjoA8e97e3X3HvWGXeBQIeD43KoxAuQjvmcqo8hUMMKYoWs/ncqe1LYvWOU849aa7&#10;zgzNS4wPdy4rtKcIBet4f9XB2vjnqF7vrC4t9QvlG0HnRX73LBTf5eXlSqlabZVHoz/i9ZVCDQqw&#10;cwrWA3SaQZONTR78iG7QK340ZSw2Zg2HYnU/nK1gRXCCdc5JCl41U8TJXGHG1HyteBBTePjvYsPm&#10;zhIfnvL5krVJ4A2B29vbbfxPkqWTz5K60eHB3KhrclHlfbhf4kP1BgSQvaIYsN/XBOYKynh9FRoy&#10;eHF9hOtlr1AjPO9cxC+DweDSczNDNW+TAr3prkPsrSH2LvI4lx9W89B7X1eEpYv1+jpPpjDLVbc1&#10;2UiE6yP5ky94fWtEjiGxikaPSkURxz38bfH9lxIuFiKBqQRubm52kfhPxOp836UTJ57OjTpDUC3L&#10;e6YqqZzlAospCtZz+ttldcuCdRkK5wmXDnXUl6E5ibHhyF8+dBO4aF2eL5HosovkgD+QQb3rA9KY&#10;bPDh26cXPK+vr5uD0eg/pfG4hQewphdGeWwExeoeO8eBaUYnDn5Md+Axt10YjY9pplOw7tapOXqj&#10;YD0HvIirOpknfOHn0X1uNB4ffFxa2vcFDe0ggRgIyNHIENqcUbSu4U2P5kUNqwsp6tH9sg8B5AbF&#10;ZIWEwbtOp2ZZ57Xlh4NKpV4d14svxvhqB8SR/D5lwTnIKCvC376FpqNoEuu2bazZjk0OhoGcjyae&#10;Ufca9fpRvlZYOw8BrdNb8nQUSF1e0xqOMiRY0ehxZlHE8olsGuQziymibCdFAkjM0MI8eEidREbv&#10;ezYvZhyFUjXeL5Uw5S8UYExRtJ7f7U5aoGDdCeboOjE4J/E+El10TB5QeIL1KySj6Y7L5R+ler3L&#10;LOp249Sj7592B6rT+uXt7Vrl4aGNSfIbHspaOnVTKUvBeiqenjxOYxMHP6hHGUjG4mMWHQrWg4id&#10;4MTqQpXzkpPYcjJPOBnJnE48jCesb/vP2da7PiCiDSQQA4FnkccZP+gpeNPDeVHB6kKKeHivPKnX&#10;6zuFwGCn7wi8yrLO68q7CFmo1VYplprtFsTwJTd7mQ9dbC7y8PZhfpxZW3x4eDjFtdnOWn9ePX5w&#10;nUfozb+Px32sLdY1a7G4YQKYj+U5pmW42aCb47Ws4T6DohWNXt8VxTP5XqPROMrTBuuSQMoEIFRf&#10;w/hFqC7aCP7yEPBkXswzBNW6jBVVUjnLBRZTFKzn9LfL6hStu6QdT1+G5iTeQ+IJiZkjCUCwLlnU&#10;8TL1R7Va7SwvL/cS8YwXw+RL7DluuLy8XClVKm0Ie77i+Ks2iq944bmCjaBgvWAHFNy9sYmDH9YL&#10;9qT57o3FxizTKFY37zhLLQYnWOecZCkSXjfrZJ5wMhKFTjyOKTyAdZYajR2KqRT8yCIkoEDgWbQu&#10;H/e2FYqnWcTjOdE3h/h6r8RpAlsQgnR845WiPf9kQ61W+Y7KwwAYDYe8Vub4BcJhCiQNxy7mBYp/&#10;5zB1uVGCH1/nBzjnyvmMbJfANSHPL7u2+wmxfV7DGl4zJFrR6PGfong+ucLpIlvYsNXNUp91SCB1&#10;AvJceXd3J/eB/+J+8PRsyfkvZ1QUOCfmtFy7OmNFG1m2CgHGFEXr2VztvBYF686RR9GhoTmJ95Ao&#10;omH+IGbES2ExgPenWAN3x5XKj9Jw2F1dXb2aPxCWsEHA1++gNsZqpM3LX7/agPYVAvY2srCuGWk0&#10;sEZmBg1FCIF5U99co5MG40XfAZ7XMBof08ZKwbrnUfDbvODE6mI05yQnseVknnAykjmdBBBPeCCT&#10;o60OPn78eOQDMtpAAjEQQFaqfWSM/R7DWIyPIYB50fiYMzTo831SBCG4d2wsLS31MwyNVQwTuL2/&#10;365WKseGm2VzGQm8vHZxrRwtLi7uZWwqiWoUrJt3s3xsQbbqTfMtx9EihLlNrNHOixpNYR/iihrw&#10;nH4lXhcZr4V6BwLFNq6J00KN8LxzXrcaDjIkXNHosSSZ8PC3xWcTHWosSwL/Eri5uWkjk+Qh/pe1&#10;t1w4/+WMlALmxJwWZ67OWMmMTq9iYDFFwbqeewsrTcF6YeiD7tjgfMR7SNCRoG68B1nWoYXoYHPm&#10;T6x9u8yiru462yV9/hZqe+y527++vm4Oh8MWJtL/pHT8O7Or5w6doBswNmlQsBJ0HEwz3lh8TOuA&#10;YvVg4iY4wTrnJCexZX2OcDIKxU4Ciin5yAfB2w6EVT3F0bEYCZDADAIQrW9D/EER6UtGAc2JRQZ3&#10;IPfJHgSRG0VyYt//EoDo9yLVZAo+xMGMa7aHTJ+8TmY4CeJhbvAyHMRY059gft4x3Gw0zfkUc/wo&#10;i3wBpdImMyIXd3nheWUN37PO8cyyUpwV4fTMa1bRVwbFK/N6lHuebA7kqYHzSPHfSeA9AdnEh2tI&#10;hOqtWXw49+WIHofzYQ4rjVRlnBjBOL+RwGKKgvX5LvWmBEXr3rgiKEMMzUm8hwTl9ezGFiBYF90D&#10;vpl0EWM/Vz9/7mQ3njVtEghOT2YThm7bsvPiy5cvRytfvmzgCMvV0Xi8IzszdNtheRIgARKIgUAg&#10;ApsYUHs/Bi4uvHcRDbRNIDBhpmy8xDr2/O/b20M5CtY2HrZPArETQIa3E4xxQ7JRxz5WpfEFNicq&#10;jclCoYDW0k0R/VlAwCYzEBiOxwcZqrFKDgJyrf75m9GMiEC4psrBmVX1CSDm/le/Vjo18Mzz1ZfR&#10;Ks4jvphr3A7EaodideNYtRpEVrFTitXVkQW0TlcflI2Sjp77MIfsNRqNHYrVbTiRbcZMQJ5PsGFJ&#10;3v3KiTOtmMda+NgczYeFj/P52dgHO2iDXwT4jdgvf9AaEiABEkiAgJwo3xHN7mhhYV00vCufP+9R&#10;rO635/muxZJ/Ln/9apdHo294adKKLdsVM6xbCpoAmjU6YST0wB6Aa42YaDQ+plnEDOtGfGW7keBe&#10;RnA+sh0ST+07mSOcjEShk4BjCh8truCrvWfBrcJgWYQESGAagefMhacpncb1jkXA86GryA71/oi4&#10;ZmZUV0Eypx9mWbfviCzXKU5k3IKYqmPfujB7uLu7a4tgMkzr/bQaG+XkxKQTP60r1ioRaA0Gg8ti&#10;rZjfeyrZxYa12vpSudyfT4QlbBDAxsNDrON2bbQde5upXKO5/Wgo4+JbO2RDeK1W2+KGl9weYgMJ&#10;Eri5udnFRqXvmP9XdIbPeU+H1oSylubDnFYZr844MY50coOBxROzrDuKCxPdWM6yzjnChJM8a8Pg&#10;fMT48My3tsyxkGVdsqjjnf0PvF/uSLJpW6azXXsEgtOU2UNhtmXZqbGysrKDDOzr1UplAxPt0dOx&#10;A4H/KFYP3IG+mE/hii+eMGZHlg/42p1TrK6NjBVIgAQKIBD4Pe7pw0W5fPz33d2ZiG0LIMguSSAa&#10;Atj40YdwbBMD6kQzKJ2BBD4f6gw1a1kna+isxs2ph/cbx8wgbQmuZrPMsq4JTLF43gzIPmVzVhyy&#10;02L4mHDltMMEOoMIqZ/AMDMNEQLdVqaKjispnN7g2CLz3SHj1RHF6ua5qrYom4UoVlel9b5cyGv3&#10;7KP2o+bzt9UNitX98AetCIcA3u22MPdfYO0tm5VWwrGcloZEgPfHkLzlzlaK0Nyx9r0nzhG+eyiD&#10;ffzukwEaq+QmMB738U7pBBuitkbD4apkUYced59i9dxkC2uA9wfH6C8h/Kk8PLTxguVruVJpO+4+&#10;d3cUrOdGGHQDxiYMLmKCjoNJxhuLjVlkKFgPIm6CewnB+chJXDmZI5yMRKGTyGIKx2cdfGg0jnjU&#10;soLvWYQEZhCQY5chJNtNBlJkc6ENv8Vwb8R7jQ42ZWzZ4MM29QjcPzycPZ3wx18uAoavyx5EVRu5&#10;DIq4MgTETdwXzyMeovOhIevsKtfsk7FLRulQ12ExZRuT7MiL9fo649T59PDU4fPpT+e4FlaKsSCe&#10;XmO6Lq15xWTWxfH4BM8ce5w7rHmLDUdI4DkJiYjU23mHxzkvJ0GD82FOS6xWZ5xYxftv44HFE7Os&#10;O4qLvN1YzrAu5nGOyOskD+sbmo8YGx761oZJGTOsQ6DewXr2JzZfdilMt+GYYts0/C2m2MGE1vvl&#10;5eVKqVptlUejb8/ide9fFlKwHlqUmbPX6GRBAYs5x3jSktH4mDYmCtY98fZsMyhYD8JNzo10Mkc4&#10;H9WEDiO9v+GFQb88Hu8gW3TXB8y0gQRCJYAPhtsQiByHar+y3ZHOhcrjVygY030R4rO9BjY2KQyb&#10;RSwSeHx8bOF+fWaxi2ibtnk9UkA8O2wQt/wuZfDKwgYJm+Fs0FL3TT08PFzgA9ea+57N9hj6BYMP&#10;jQcQne6bpcLWVAngOpBNQk3V8iw3m0Do16MT/xoQsWCDLJ81nDiLncRCQE5BQ0b1Xax7vpsaE+e7&#10;nCQNzIU5LXBWnbHiAHVg8UTBuoOYMNUFReumSKbTjsH5iPePRMJGQbT+dLJWudxFTPxc/fy5kwiZ&#10;ZIfJF9keuR4C9la5Wv0GQVAbF6F3L9EpVvcoWAowxdhkQQFLAd6z26Wx2JhlJsXqdp1oqPXgxOoy&#10;bs5Jhrw/vRknc4T1USh2EHk8SSZd+HMPwvW+IhEWIwESeENARKWDweA02syGkc+DJgI6tvuiZEvF&#10;x/BNCNB6JviwjewEmGVdj52La3E4HG5hQwdfrk9xDQXrejE7pzQz+k8BhGeYNay9LozS9qCx4D7o&#10;4ujmOrKre4AuSRPklAGs13aTHLzFQQd3HVpkMbXpjEIWecbAxr8tbMbqFmE2+ySBEAlIkoRnofqa&#10;afs53+UkmnEuzNmr8+qME0fIA4snitYdxUXebihYz0swzfqG5iPePxIJn8nxcoVnv+64XP5Rqte7&#10;q9QfJBIMv4cZpLYsVg+trq52Vz5/3vvy5cv6aGFhvYTsAU87SPgjARIgARIgARIwT4CiOvNMU24x&#10;gXiSY2Tx4uD85uZmN2VXc+wkkIeAfHCHWH0zyue8BObBPL6Xui4Esnlt1K0vmy9wf4j/5ABdMAWU&#10;r5TLBwV0G1SXcg3++XNhOK6Nry76CbUP3Au7odrum91geeWbTb7Yg6zSLV9sMWmHy7nMhN3D8Zj3&#10;KBMgM7TxLGDkM3wGdvOqxLi2nzdm7X/P8Iz4/Ky8QbG6Nm1WSJQANiU1kVX97Pm5fM0GBs53NqjG&#10;1ybjJD6fckQkQAIkQAIkYJqAPO/h7wDflTY+f/68urKysrX65csJxeqmSfvfHteO/vuohMzrK6VK&#10;pY3M69/KlYq8ZF8pwmxmWC+Cuh99Gp0oMryk9IMCrZhGwGh8TOqE2dWDCb7gdsFxPrIeW9bnB+sj&#10;0OggsXiSB8rnbOtdDUosSgIk8ExAjmnGR8VTfFCU57vwf4nNgVkcFvs9ETF9hCzre1nYsI45Asyy&#10;/p5lwdces17PCG8IiUVYE8d90NxlnKklZCPiHDyFHOJM1lvtTGADq+RrVjLZnLJYr28GhjMKc0XE&#10;CP5n0Z7u5ImXfL32PMHz2wz17IsdnMawg3n7yiv7aQwJeEhA3ithU9Ih5vhtF+ZxrstJWX0ezNlR&#10;sdUZJ474BxZPzLLuKC7ydsMs63kJplff4FzE+0e84YM1ax8Z1Lvl0egn3l92kMiZz3rxultrZAV/&#10;t9GylYWfCVz++tWG475CwN4ulctrLsDMDBSKE1y4oNA+jE0UjJVC/Wijc2OxMcs4CtZtuM54mxSr&#10;G0caRYNO5ggfSCV8fxuPRidLS0t7/JjoQyDShhAJIAvWMa4fJx8XrfFJeA5UZZrK/RAvHLcajUZH&#10;lQvLmScgwjQkOjg333J4Lfpy3dVqtVWukybHD+JVBDa74UWXfxZj/j3ApqF9/ywr3iLE2WVqYl3f&#10;PvRiPt5kpmT314IIGR8fH8/Qc9N97+n16Nt156UH5gha5F6G90u8l3npPBrlGwE5/RLrm+94zlhx&#10;aRvnuhy0DYr6cljhpCrjxAHmwOKJgnUHMWGiCwrWTVBMrw1D8xHvHXGFztOpmuXyjyqE6svLy724&#10;RsfRmCLgy/cbU+NJrp3r6+vmcDhsYwL/hgdTay8fmV09udB6NWBjEwXFLNEFkrHYmEWGgvUg4oaC&#10;9SDc5NRIJ/OD0xHN6Czx+xsePK+es62f+OIS2kECIRGAaH0Xz3KHIdn8+mEhqRlf200p0YHI5AqC&#10;yXWKc7XDxGgFZBM+xgvhbaONBtKYj9cb3tlxI8eU+IGQeF+ENoGEl9dmMs4mu0c28SDGkt7EU/RH&#10;X2ZXL27qeFoPlEpJrgeKol709VbUuLX6nSBokWcI/O18/Pixo9UWC5NAggSQUb2F522Z39eKGD7n&#10;uZzUDYn6clphvTrjxDpinZNLHBij1gVF62qcCi9lWbTO+aFwD5s3wNC9jbFh3jUuW5Qs6ngvL89z&#10;Pz9//sznOpfwA+4rOH1ZwKytmC67Ub58+bK/8uXLxmhhYX00Hu8g0yUnACu002zUxw++aXoi0VFT&#10;rB6E44NbTCQuLg4iqEIykvEETRyy+eBjyd93d2ciCgnJfbSVBHwggIzUR4PBYEs+1Ptgj5YNnANn&#10;4krtWUoy2EIcdaoVQyxsnMBwYeHAeKOeNyjXmq/XG9ZJXz3HV5h53NxiDn21Wg1vDWFu+LNaarvp&#10;xt9eip4f8b1ix1868VoGQeM2Rid//Dkk4OtaxCGC+V29eX6EsKGHZ4hNitXno2OJtAlgXl/D3ynW&#10;z3JyxlpRNDjPFUU+rH4ZJw78xfexDiCzCxsEOD/YoBpHm4yN4Pwom4470KbuLNRq618+f16HUH2P&#10;YvXg/FiowbzuC8Vvr/PLy8uVUrXaKo9G33AcdBs9reTpjRnW89ALu66xSYIPT2EHwgTrjcXGLDIU&#10;rAcRNxSsB+Emp0Y6mR+cjmhKZ7y3TQSDDZQHHyDApQjJhyClDSEReN7wIWLftSDs5hw4003J3Asn&#10;UMDLyj3ZiBFEHEdqZApZ1gO6xnoLCwsbkYZarmE9Pj620ICIbvjLSQAxFtAlkXOwGtUxF57hmUTi&#10;jL8XBJxlLhuPT+r1OgXrjqNPnikgAj6TjYSOu2Z3zwScXWOhEv83C2NH5gi+OwrVkbTbBQHM5yvP&#10;p/J5dSoR57kc3jeUiTaHBU6qMkYcYA4slphh3UFMmOjCcoZ1MZHzgwlHedaGofmIseGZX9+YI5uN&#10;kbzux2gw6K6urnb9tpbWhUCAL7ND8JIBG6+vr5uD0eg/pfFYjgtr6jRJsboOrfjKGpskKGiJLjiM&#10;xcYsMhSsex83wYnVhSjnI+tx5WR+sD4KhQ4YS1Mh4cVCfzwc7jFLlkIcsQgJvCAgHyMhMhFxldYz&#10;m3OInP9mIk/mPjiDAmJ5Y3Fxsec8NtnhE4Hb8XitOhhcxIgjxOurVqutUoz1PhopWDd3hVKw/p6l&#10;rKlwgs2lOcrxtWTzY7CcHLRYr69z7nMbNxL3mFtlI5DfzxJusRTSm83rq5ABGe50NBweLC0t7Rtu&#10;ls2RQFQE5LQM3EdFqL7m28A4x+XwiCFRXw4LnFVlnDhAHVg8UbTuICZMdGFZtM65wYSTPGvD0FzE&#10;2PDLr3i/0B+Xy10kSf4p2dQhUr/yy0JaEzqBEL/zhM68cPsvcXRY5eGhjQn/m0qWGQrWC3dZoQYY&#10;myQoainUj6Y7NxYXswyjWN2026y0F5xgnXORlTh42aiT+cH6KBQ6YCwpQEK2hPG4g5jYw4fIvlIF&#10;FiIBEngigAxax3hW2/YSB+e/mW5J5j44Pzj7klWaQrX5oGyVwOaXQ5y4t2urfdfthnxtDYfDLZw6&#10;0HHNLIT+IKzk96icjsJ6u4sMtZs5m4muOtZS7Wq1KifX8DeHgI2LEMdCH2Dj2j7huyXwdMJKqeTn&#10;M4RbFF70ZuPa8mJgOYyQzSwQq+185LooB0VWjZ3A80kZhxhny+exco7L4R1Dwr4cFjipyhhxgDmw&#10;WKJg3UFMmOjCsmBdTOT8YMJRHrVhcC5ibBTrV3nHKFnUqxCqLy8v94q1hr3HTiDk7z2x+8bJ+C4v&#10;L1dKlUq7PB5/xYfMNjpdedsxBetOXOFlJ8YmCIpavPRvHqOMxcYsIyhYz+MiZ3UpWHeGOpiOnMwP&#10;PtDgvU3ZC3jAvcJLhr8+MnuWMjMWJAEhgGxa+5VKxatjn3lKyezYTOYeqH6JnkBEuaNenCVNEng6&#10;seHh4QLzyLv3PCb7sd1WDNcVxFlHEG7u2WYVYvsUrOf3GgXrkxnKph3Mf7v5CafVgpGPw8jCxU1r&#10;7uNGMvFik4YI1vnziICRa8qj8eQxBSx6+A65w1OY8lBk3ZgJyPMb5nJZv2yHME7Obzm8ZFDYl8MK&#10;61UZI9YR/+4gsHiiaN1RXOTphoL1PPTSrWtoLuK9w20ISRZ1vHvvoNefnz9/lv/yRwLOCMTw3ccZ&#10;rBQ6uvz1q42g+IoXR22IEdYoVk/B69PHaGyCoKgvukAyFhvTyFCsHkTMUKwehJucGml9bnA6mhmd&#10;8b6WyRN48O09Z1vvZmqAlUggQQIiPMGw5YPlSuHD59w30wXJ3AM1AxFCXWaW1mRmsjgEm/tITuDX&#10;xheFAUZ4PfVEvKkw9OSKIBvwBU5iWEtu4AYHjHmWmawn8GRs5QuyPB+Jh6PRztLi4kk+C1hbh8Bz&#10;Nt4zL54ZdAxPqGyeayoKTDh9Tzay8vSlKLzJQVggcHNzsysJC3CNFP/uR2N8yc9tGqzeFTUk7Mtj&#10;gou6jBEHlAOLJQrWHcSEiS4oWjdBMa02DM1FvG9YD5srvEfs4t37DzyfdXk6unXe7GAGgQi/AdHf&#10;pghcX183cWxxC+39Bw/JzVftUqxgCrPX7RibIBgvXvtZ1zhjcTGrYwrWdd1SSHkK1gvB7nWnTuYH&#10;HwjwvpbZCxIjeBg+wUPwHj9UZsbIiokREAEKrpviBSic+6ZGXjL3vwzXHmL3ChuWNvjyMwM8A1VC&#10;y7Ie87VUq9VWufZ5H9QQFZ+Bi7x75C8jAQrW34PD3Lc2GAwuMiJltRcEMnws7tW5QcdpDMm9HqdV&#10;nKPTNacdszNtAhmuJ+0+fKwwGo8PsIll30fbaBMJFE0ASQpaWAvL6RhBzuGpzmtG4saQsM+ILRYb&#10;YYxYhPun6cBiiYJ1BzFhogsK1k1QTKsNg3MR7x1mQ0eSySFZ8Y/RYNBdXV3tmm2drZFAdgLBac2y&#10;D5U1dQksLy/3vnz5coS/DQjXVzGR7eAjSEe3HZYPk0DMH4rD9AitJgG/CAS3gKDIznoAJXPfYCxl&#10;jqU/MSJH297d3V1I9qDMjbEiCSREQI5MbzQa608vlor6ce6bSj6Z+1/G2JNMn9Vq9TRjdVbLSUAE&#10;0ojRv3I2Y726XEexX0vYfNSyDjLMDq7CNNsfqzHPdv2xxg9LsBGC15shV+jOz3KilqGu2YwiAcR7&#10;sEJHxSFGUyz2tc5bR8nG1QFOW6JYPZoQ5kAMEoBQfQ3vRmXj5hmaXTPYtNOmUpvXjMJN5D0bY8Ro&#10;1ExuLLBYCu7bsgMXetkFEwt66RavjQpsLvKaZU7j8B2xj81BJ2OcfjccDFa/fP688eXTp32K1XOC&#10;ZXXjBLgmMI40zgYxeV1BuH6ysrKy9fnz53JpPN56muQw2cU5Yo7KGAEuToyhTKYhPgQl42oOlARI&#10;IF0CcsQtBIyH8nFGskenS4IjJwE1AiI6hXB9E89fJ2o1DJbien4qTH54U46zJub6feXSLGiUAI73&#10;PMI7HC/f3egKIY2CcdwY5vGvjrsMojvc1/4nCENpZFAEcL19C8rgAIz9M1/PWvvgeu4uLCx0AxhO&#10;NCbieXoX8d6OZkAJDCSV5wdkRexVyuXNj41GJwG3cogkoExATsWAWH0fc7ecBNNSrsiCJEACJEAC&#10;JBAZgVTWxZG5jcPxlIC8j8Ez2B6ewTYgUF9f+fRpR/SdovP01GSaRQLRJzCiix0QuL6+liPq/4MJ&#10;UI4uazrokl04IGBskUiBiwNvuevCWFzMMpmCdXcOzdFTcDveOBfl8Pb8qk7mhvlm2C/BOMrMeF6M&#10;4GH6CBmkD0SUm7kTViSBRAjg4+YhsqnuOhku572pmOfNa078E1gnmOM3KWQrxmm39/fb1UpFMrB6&#10;8Uv0+ukh/je8cIBHRshmFtzTvntkUnCmIK4SvaSmuwpxdSknfATnzMAMfntMN7J3bcjJQIENI1hz&#10;ZeM31lbnwQ4gccOjPuZ+PO5gw+QO3+8kHuQc/jsCeJezjf/xUJJ4xIYn6jnNtrPGadBLY5S2g2VO&#10;+4HFEhJj8uc7gZF9L3Fu8D0INO0zOA8xNmazl8TCeBnYQamfw+GwS2G6ZqyyuBcE+ELbCzfEY4Qc&#10;Y/YwGLTxgvorPgy04xlZWiMxOjFQ5BJV8BiNjWlkKFj3PmYoVvfeRc4NdDI3OB/VhA55T8vsBcUY&#10;6ePBeu/jx4/ykM0fCZDADALyoRPPW3bFp5zzpnpAcU5jDL8n0BfBLsUrxYTGw8PDRalcXium9xIz&#10;ZgB8rVZbZfy/jsDHx8cW/pezouIy9H6RQEROYFkNfRwm7WdMmaSp1tbTh2ScAiQCVbUaLJWXgGTo&#10;RayLWL2w+3reMbA+LpsIIYzG44OlxcX9CIfGIZFAZgJ4fyPJ3mSDpqx7o/3FOKc5cZZBcZ8TezN2&#10;wvjICE6nWmCxZF8KrQOPZacSsCxa59wQYewZmosYG+9i4wrvALvlSuVnvVbrLC0t9SOMHg4pMQLB&#10;ac4S809ww5WJ8cunT0crX75sDQeDVbys3sKC8wQDuQpuMDQ4PwGKXPIzTK0FitVT8zjHGwGBZER7&#10;vKdljlaNGFmrVqunONb8TDZBZu6QFUkgAQJ47pJnrA0RqlkZLue8qVg15jQrrgm80TWIpu1utAgc&#10;kE3zhxAQ2Wx/WttyzfC6+U0H2XBbRfiAfcZLAOKnXryjyzYyrI14nWVDl7kWEtdcYUNaIfeYzEYH&#10;XvF5PbUW+DCSNz+m9ZE8lw5Goy2K1ZMPawJ4QUA2F/3999/HWK/J5kyuTxgdkwkk8v4tpnuet6Gc&#10;SCx5y5+GZSLAuSETNlZKhADWkj3oLY+gu9z8/OnTqmgwRYtJsXoiAZDAMClYT8DJRQ1Rjp34/Plz&#10;Z+XTpx2ZQGUilQlVjqcoyib2SwIkkJ0AHxqys4upZnALB76kiSn8OJZ0CMhHnHOI1vfTGTJHSgL6&#10;BJBRtYdaG08vrkz+eO+cSpPr4fyBho/1bWxM2s3fElvQJQAB0QneyTh7H0Oh+nsPIf6/6vot9vLI&#10;Ou8sJiNleRXpuDIPCyfQfMtcmRWzEvgL8xuv5az0NOvJOkrWU5rVWJwErBFA9sNepVze/NhodKx1&#10;woZJIDAC8k4T8/UF1iXbgZme2Vy+L8mMjhVJIEkCwX1rTtJLHDQJFEcg0XXFlSQDRlKAHUkO/OXz&#10;5w3oLfegu+wW5wn2TAL2CCR6ndsDypbVCEjWzIfBoI2Ppf/BC9amWi2WckHA6KRAsYsLlznrw2hs&#10;TLOaGdad+TNrR8G9ROA8lNXVyvWczA3K1lgqyDjKDNZAfPQhxt3BjnE+kGf2AivGTkCydj1nWWwb&#10;GSvnvIkYDcxnRtwTQyOSgRHvATafN13EMKRgxgDRRLuC00xsGsxrZSbdHrIQb9jkH2Lbj4+PPOk3&#10;o+Mwnx5gLt3PWD26arImGgwGl9ENzOMByT29Xq+v475+5bGZ0ZiGkzqaYH0ezYA4kCcCId8EMe92&#10;F+v1Lc4BDGYS+E0A375buB7kVLG1FJmEPJ8V7q9xGvTSGGWB0RRYHEGYyV8IBEZ2PcV5IYQg0LTR&#10;0FyUQmzI81SpXP5RLZe7y8vLPU3SLE4CQRPgd6Sg3ReH8ZeXlyvYZd7GDecb/tvCqFbiGFmYozA2&#10;KVDoEmYAzLDaWGxM64Ni9SBiJijBOuch6zFlfV6wPgLFDhhLiqBeFzMZH3ho7zQajR1+BM3kClZK&#10;hACEqHLU9Hau4XK+m4jP5HyWyz9xVe5B4EbhbgE+vX94OMNcIe9ejP54najhREbxVa5nXrOCAPMS&#10;7wP5LlAthF6Vwhp5D3PpUYaqUVaRTTlVy5tyogSXY1AQrO9g08RJjiZYVZGAbMjABh8Rq68pVmGx&#10;gAiEKMYY4TRlnOCzFxBmmkoC1ghIkrZnobrx5yxrRltqOMT5zBIKvWYNifv0OnVfmvHhgHlgsWRX&#10;Cu2AdwpdWBasC0LODZEFkqF5KMa4wHN9H+/QO/D4z+Fw2EX29KvIvM/hkIAyAX5PUkbFgq4I/Pr1&#10;q42+vuIG1MYD/pqrftnPbwLGJgWKXaIKKWNxMYsKBevex0xQYvWnCc1J5HrvN5sGJkGYcZQ5hEzH&#10;Bx7krySL5MePH48yG8WKJBA5AXwk3YboT7J56f84301kZnou03dMvDUwrx9B5EaRi2MXQ+zWwvuW&#10;M1Pd8hrRI4mPEVvYhNfRqxV3aZwSYmUTRdzU/hndJrL2dxMZ69xhyokzuTfvze2FBf4QkA+tkl2d&#10;RNwQwOYezpVuUBfWSyiCDDlZAScn7+EkvJPCYLFjEvCEgGwmwoa5Xaw/vntiUuFmhDKXFQ5qkgGG&#10;BH5eju2FUYwRyx4KLI4oWLccDyaap2DdBMW02jA4D0Vwz5Dv2t1ypfKzXqt18AzVTysYOFoSmE6A&#10;35UYHV4TuL6+bg7H4zZegH3DA3/Ta2MjMM7ohEDBSwQR8e8QjMbGJDIUqwcRLxSsB+EmZ0Zanxec&#10;jWROR7yfZfKEzfjAx6AeBLmSya+XyThWIoHICYgYdTAYnGplq+VcNzEqbM5lkYeh8vDwwpbiXWVa&#10;5gqayLLO6yObPxDz3KjxBh0F69liSWohnja4Jv6XH2LpgslPssdThprcMJEBWpYqEKvvUwyZhVx4&#10;dQIQZPTxrW6L957wYosWmycgCQPQ6iHm5xXzrYfdYgBzmZ+ADQr8/Bzgb6sYHw68E1AsUbDuIB5M&#10;dGFZtM55wYSTPGvD0DwUYmzIN2y8N+8iackPZFDveuYZmkMC3hDg9yVvXEFD5hGQI9Xw4UEygX2D&#10;+KI9rzz/XZ+AsQmBghd9+B7XMBYXs8ZIwbrHEfDbNIrVvXeRcwOdzA3OR/WmQ97PMnvARXxIZl5k&#10;KD3Ah6GrzIayIglESgCiliauEcky2pw7RM51ExG5mMfm+iaBApKhEYKXdc7lbp2dN8s6r49c/uoh&#10;I/ZGrhYiqyxCTLznY1bKDH5FLPFyfOaGdc8aNuxdZMDIKhkIgHcX2dU3M1RlFU0C/9yzDX3w1+ye&#10;xQsg4KsoQ677xXp9i+v2AoKCXXpFAN+qW8+biFpeGeaRMb7OYx4hmm5KIvd7xojlaAwsjihatxwP&#10;Jpq3LFgXEzkvmHCUR20YmocCiYsrzGOd8mj0E986OhCpX3nkCZpCAt4S4Ettb11Dw2YRuLy8XKlW&#10;q61RufwNIso2yq6QWH4CxiYEil7yO8OjFozFxawxUbDukccnm0LBuvcucmqgk3nB6YimdMb7WSYv&#10;uIwPfDCV49R2Pn782MlkLCuRQMQE5GhqiADP5orWOde9iwKX81jEIag8tCfxy+IiRW/KxMwUzJJl&#10;ndeGGfa1Wm2VYq9/WVKwni2uMHf2IRhez1Y7vlpIcrKL6+owvpH5OSJm93fjl6f1PE4OeHVykqEP&#10;/25GwF6yEvBNmDFCwoClxcW9rONhPRKIgYDMybf394f4TrIdw3hsj8G3ecz2eI21n8h9nvFhLGIm&#10;NxRYHFGwbjkeTDVvWbTOecGUozxpx9A85GtcyPeMUrn8o1oud5eXl3ueUKcZJBAUgeD0Z0HRpbHW&#10;CMiupM+fP3dWPn3a+fzp02qlXN7AUYRHcryGtU4jb5gfniN3sM/Do1jdZ++EaRuFd2H6jVaTQAYC&#10;cuwuNjGe3t3dnclpPBmaYBUSiJaAiCFxCsEGnpFOpg6S98x3aPhc5P6SQKy2MI/vuu857R5HCws7&#10;qgTkuuC1oUprfjkItFvzSyVVop/UaM0Nltxes/xqDi1bmkVA1pbYaNYjJfsEHh4fT1+J1aVLrt/t&#10;g/egB1/WXXIa0mg43KFY3YOgoAmFEsA7x308s17gW/Q252E1V/gyj6lZ61Ep3uc9ckbApgQWRxSs&#10;BRxrNJ0EphEwNA/5sp6QpBGiR8Tf1nAwWP3y+fPml0+fjihW5yVAAtkJ+HJ9Zx8Ba5LAGwIiVnoY&#10;DNq4WXyTD98EpEbA2GRgaPGhZjVL2SZgLC5mGUrBum035m4/uJcFnIdy+3xWA07mBasjUGyccaQI&#10;6nWxouMDLw0OINA9YtbSTO5jpYgJiBj4XdZRznPvPF70HBZxCCoNDXP4BgVwSqiMFUJG4mMILran&#10;NchrwhjqVw1B/HWEWGeW0mcqj4+P8u7uzA7teFsV0TAyrCtvPImXxO+RYSPI5Tthb+yDLmh8OCVi&#10;HevKfkHdJ9OtnD5RrlS+Tx2woYx1yQANdKAFZxQUUcYW1+eBBg/NNkLg5uamXa3V5ASXtXcNch6e&#10;y7jgOWyufd4WSCS2GB+WIzCwOGKWdcvxYKJ5yxnWxUTOCyYc5VEbhuahguJCTvfu4pn8Z71W6ywt&#10;LfEdiEehRVPiIMBvT3H4kaOYQuDy8nIFHyva40rlKwSXbRRbIazJBIxNBhS+RBVixuJiFhUK1r2P&#10;GQrWvXeRUwOdzAtORzSlM97PMnnBk/joQ8CzgxcI3UyDYCUSiJSAfGjFs9Hxk5iLc9w7L3syf0Ua&#10;fcrD6i8sLGxw05Eyr9wFb8fjtepgcPG2IV4PudHOa6AnsT6vUCr/DlFmE/em81TGa2qc+HB2ABHh&#10;vqn2Qm6Hmx7ceY9x54a1xDQ+yqtt5DEkAnAzMvaShUARAg054n6xXt/iujyLx1gnBgKSGA3xL5t7&#10;W1PHw/lXydVFzGFKhvleKIH4Ymw4CMKA4oiCdQfxYKILy6J1zgsmnORRG4bmIFdxgWegHt6Jd4fD&#10;4Y/V1dWuRyRpCglESYDfoKJ0Kwc1jcCvX7/a+LevuKm18bJhjaT+JWBsMqD4JaqwMhYX06hQrO59&#10;vFCs7r2LnBtofV5wPqIJHfJelskLvsUGXi50MJA97nzP5E5WipSAiALxwfUUw+Oz0Asf+zZ/RRp+&#10;qsNixmBVUobKvcyyzmvBEFSFZpCheJUisH9BQZzp6vuTgnfCKALh8A4E6ydhWGvXSslEjU0P0zNR&#10;2+0+mdYRc1fI6i/Z1a+SGXQBA8Vz7Mr9w8OF1okBhoQABQyXXSoScHmTHOGo+yWeBKPoGRaLjYDM&#10;wTih7juyae4qjY3z71xMLuevucaEVCCR2GJ8WA7KwOKIonXL8WCieQrWTVBMpw2Dc5Cl+8UV5p1O&#10;eTT6iXcdXX5LTic0OVI/CPBblB9+oBUFELi+vm4Ox+MWjjX8D160NwswwZsujU0EFPh541MThhiL&#10;i1nGULBuwlVW26Bg3Sre4Bp3Mi/4QIX3s0xe8DE+8KFJjm07+Pjx41GmQbESCURI4EkE8/h4hms2&#10;6WegP671ce6KMOy0hoQsJnJKxolWJRbOTECyrJcfHs6rcvoCf84IIM63Go1Gx1mHnndEwXomB20i&#10;U383U83IKiF+JEM/1zWW/Yo15B4+4vK5yjJniNXP8K2ipd2NQTGAdt+s4ISAJZHGP7bLphR8K5NN&#10;/1yHO/EoO/GNALKqb8OmQ4jV1Z+LOPcqudH2/KVkRIiFEogvxoblwAwshihYtxwPJpq3LFgXEzkv&#10;mHCUR20YmodMxYWcJIWETj+r5XJneXm55xEpmkICyRHgt9nkXM4BTyJweXm5gqwlbdzovsl/U6Nk&#10;bCKgwC+q0DEWF7OoULDufcwEJVjnHGQ9npzMC9ZHMacDxlEmD/geG3KUGwYmH167mQbISiQQGYFn&#10;0fohrt3tyIamNRzf5y6twURUWMQyiNENZjVx51RmJ3bH+k9PiPMjZMfec9+znz0i0382gaafw3Fi&#10;FbL0S6brvpPOPO5E1jSDweDSYxOjMA2c+5JdPYrBeDwI3I9FKLmby0RDgoBcNrCyNQKmhBoTDOxD&#10;rL6FtYm8O+GPBJIicPv42CoNh4eZE5tx3p0bLxbnrrl9B10gkdhifFiO0sDiiKJ1y/FgonnLonXO&#10;CSac5FEbhuagrHEh7zLG5XK3Mh7/QPKQ7urq6pVHdGgKCSRNgN9nk3Y/Bz+NwK9fv9qjcvlbGRnY&#10;8ZJiLXZSxiYCivyiChVjcTGNCsXq3sdLUGJ1ock5yGpMWZ8TrFqv0TjjSAPWv0VDiQ+8nDhCNtMD&#10;HmOfyc2sFCGB2/v7/Uq5/D3Coc0dUijz1tyBxFugB2HcRrzD82tkIviEYPgCG/hX/LIsamt6yI7N&#10;GH92MQXr+rGO+OGtDNju7u7a1Wr1VJ8ga+gQ4KkQOrSylZVYrpiKZUOigGwjYS3bBLKKNabZJVkG&#10;F+v1Lb4nse05tu8bAWRUX4OA6TveiWznto3z7lyEpueuuR3GUiCB2GJsWA7WwGKIgnXL8WCieQrW&#10;TVBMpw2Dc5Dq/QJJQjrYCP6zXqt1mBAnnVDjSMMjwBfb4fmMFjsmcH193cRN7T+4AYp4vem4e+vd&#10;GZ0EKPKz7i9XHRiNi2lGU7Duyp2Z+6FgPTO6KCs6mReKJsf7WCYPhBYb+Bh7hYHymOtM3malGAk8&#10;HXtdLh+mJlQNbe6KMfbmjQnz9QGyPO7PK8d/N0OAWdbNcNRpBRmyVykO+00MgvVjsNjW4ZdyWWa7&#10;/tf7jB37V4KIWbGJbNN+T+n2cDser5UfHs6NrscNCgPS9Yy/I1cVa8wbwQib+pd44ss8TPz3CAng&#10;PYg8Z/4XYqYVI8PjnDsXo6l5a25HsRVIJLYYH5YDN6A4omDdciyYaN6yYF1M5JxgwlEetWFoDpoW&#10;F3LCNr71dLHR/gcyqHc9GjlNIQESmEGA32gZHiSgQUB23D8MBu3xaPQVL5DbGlW9LWpsEqDIz1sf&#10;ZzHMWFzM6pyC9SyucVonKME65yCrseFkTrA6AsXGGUeKoP4tFnhsdPEiY4c77LXdzgoREoBQtQmx&#10;wplRkYzHnAKfuzwma940CFg3kUWYL5rNo33XIrOsO4D8pgtmLP4XCDdM6MUfBcT/8pLTIVI4HVMv&#10;QoyX5r3YONLXDT48Pp7jf2la6caQOMCKbWw0F4E8Qh4kaLoqjcfcyJ/LA6wcIoGbm5t2tVY7hO1r&#10;xu3nfDsXaZ55a27jMRdIILYYG5YDOLAYomjdcjyYaN6yaJ1zggknedSGoTnoRVxcYZ7olEejn9hc&#10;3+U3Xo98TVNIQINAUFo0jXGxKAlYISA3uy+fPh2tfPmyNRwMVvFSbws3wxN0dmWlQzZKArESoFjd&#10;e89ygeC9i2igaQIUq5smGkJ7cnrOhWRVEpFeCAbTRhKwRQBZrHuNxcV1vPTr2erDl3YpVvfFE2p2&#10;QNB7yjlajVXeUs+Zvv/K2w7rqxMA86/qpeMuyUzzev6V7FF6NeIsDQ5rFKvb9S0Yn3DjmF3G2LAj&#10;wsmmtV74rsMa2qIbzvFc069gUyi+dZ0UPQb2TwKuCEgysru7uzOI1U/R55qrftkPCZAACZAACZCA&#10;PoEc61z9zlgjCAKSuAFxcYDnmI3Pnz6trnz6tPPly5cTitWDcB+NJIGJBDjXMzBIwBCBy8vLVrVa&#10;/QaRRzuUjyVGJwC+/DYUScU3YzQupg2HgvXiHT3HgqAE65x/rMaTkznB6ggUG2ccKYL6t1hksdGH&#10;KHLv48ePHW0QrEACERF4zrB8XCqX2xEN65+hRDZvxeiiiWNCXHawqWIrmQEXPFBmK3bqgB6EoBtO&#10;e/S0s8fHxxZMO/PUPO/MQmbcA8yL+94Z5tggzFe7eAcrYl/+LBGo1WrrYNy31HzyzUI82a5UqyKe&#10;tP8zlNXOvqHsQYeAbvZJEXos1utb3CimQ5llQyYg7zgw134vVyq7TsbBuXYuZt15a26DKRRIJK4Y&#10;G5aDOaA4YoZ1y7FgonnLGdbFRM4JJhzlURuacxDWcH08s8gp2T/w7ba7urp65dFoaAoJkIABAvxe&#10;awAimyCBtwRkt/7DYNBGBvb/4Eba9JWQsQmAIj9fXZzJLmNxMat3CtYz+cZVpaDE6gKFc5DV0HAy&#10;J1gdgULjjCEFSO+LxBgbIorESOVY7H4mKKxEApEQuEWmR2Sr2I1kOE/DiHHOisk/88YCceZeo9E4&#10;mleO/56fADK9blcqleP8LbEFFQIQg65SNFYqUbCuEi3/lsHHui3MibJuTfoHwfoprp920hAsDh73&#10;3iNsjNiz2EXSTd/KCQEPD+e45644A6EpEnBmFzvKRUBVzDMaj4+WeE3nYs3KYRHAd9ptWHwIsbq7&#10;eVYQca6dGSiqc1ZY0ebA2gTiirFhOY4CiyGK1i3Hg4nmLYvWOSeYcJJHbSjMQXgH0cHz8U+8K+3w&#10;G61HvqMpJGCJAL/ZWgLLZkngDwFkXl/BjbWNRdU3/LeF/93ty5EZrjA2AVDoF1XAG4uLaVQoVvc+&#10;XihY995FTg20Pic4Hc2Uzngf0/ZCzHEB0foVgPyFFyL72mBYgQQiIiAfd5HxMQrRasxzVkQhN3Mo&#10;eGF9BVHiJoRzvVTGXOQ4mWXdHX0Kj/9lDdE6v0eqh94msvN31YvHWRIbbC6din3jxDhxVHLfrdfr&#10;kl1dno34s0Dg4fHxHM02LTQ9v0kFscD8RljCJwLzbqCj4XAH7zhOfLKZtpCALQK3cnLPcHhYWDIx&#10;zrFzXTtvzprbQIoFEokrxobl4A4ojihYtxwLJpq3LFgXEzknmHCUJ21MmH/wLbYH67p4N/oDGdS7&#10;nlhKM0iABBwR4HdbR6DZDQn8IfDr1682/u+vWGC18cJkrUgyxiYACv2KdKPRvo3FxCyrKFg36jMb&#10;jQUlWOf8YyME/mnTyZxgdQQKjTOGFCC9L5JCbDy/LJFs63xRkilKWCkGAhCCNZGJ7yxkMVgK81UM&#10;saY4hh4EmpsUzynSylGMWdZzwNOsygzG/wKjYF09eJiZn1n51aMlW0nMTQfYJLafrTZrzSOA+6xk&#10;/N2dV87qvwckWLLKIaLGJwl6ZPMJTs7ips+I/MyhTCcgJ1+Py+XviPntwjlxjp3pAgoQM0ZoAnHF&#10;2MgYG6rVAoshitZVHVtQOQrWCwIfcLe/k4V18IzyExvku8yiHrAvaToJGCDAb7cGILIJEshK4Pr6&#10;ujkcj9s4Iu6b693+xi5+Cv2yut/LesbiYtboKFj30vd/jApKrC5Gcw6yGk9O5gSrI1BonDGkAOl1&#10;kSTi4sWQ8fLkBC9O9iiQ1A4VVoiEgHz0LVerp7j2m6ENKbX5KjT/ZLEXm4mOIKDby1KXdfQIMMu6&#10;Hq8cpWUjxkaO+tFUZcypuxIxk/wtDoLffWyo+65OjSVVCeBe25fs6qrlWU6PwO39/Xa1UvHjFKPA&#10;REt6pNMs/VLoh/+7t8jNnmkGQoKjxnuLfQz7v9gMtOLF8Dm/znUDhclzEb0vkEhcMTYyxIZqlcBi&#10;iIJ1VccWWM6yaJ3zQYG+NdS1JAbDC6wf+L7aWV5e7hlqls2QAAlEQCD5l9sR+JBDiISACEHwca6F&#10;hdc3fHBp2x6WsYufQj/brnLavrG4mGY1xepO/Zmls6AE65x/srhYuY71+UDZEosFGUOZ4CYRG2/I&#10;4KXKFf4nybZ+kgkaK5FA4ARwDazcPzyc4sViK5ShpDhXheKbzHY+37dHw+FWo9HoZG6HFZUIINu1&#10;XO9nSoVZKBcBZsv+jQ/vxM5Cus/kcnq+ytzkAH6Yo87xn2Y+lKw9iQA27O5gcxifeyyEh5xehHf/&#10;fp1eFJhwyYJbomtShD34O2nU6zvRDY4DIoE3BG5ubtrVWu0Q//Oad3A4v850CUWIGSM2gbhibGSM&#10;DdVqAcUQBeuqTi2wnGXBuoyMc0KB/s3QtWyAx3eZLv77YzgcdldXV68yNMMqJEACCRDgN9wEnMwh&#10;hkng169f7VG5/A3i0TZGsGJ6FMYufor9TLumsPaMxcSsEVCwXph/VTumYF2VVPzlnMwJRWPkPUzb&#10;A0nExWwqXQip9iDg6GnDYwUSiIDA3cPDMeaB7RCGwvkqBC9p2Pjing0h3dUiMr/y5AsNfhmLUkCc&#10;EZxmNXzA4SYMMEO8ycYoeQfG3wwC+OjXRfbrzZQhyUa6wWBwmTIDW2NnfNkiC6EF4vZxMJCNYE17&#10;veRoOSDxUo5RJlEV64odbrZPwtVJD/JpA9B4fIjTV1veguC8Otc1FCHORfS+QAJxxbjIEBc6VQKL&#10;IYrWdZxbQFkK1guA7l+Xo/G4A33JT7zT6zKLun/+oUUk4CuBoHRpvkKkXSRgg8Dnz587K58+7Xz+&#10;9Gm1Ui5v4K32kRyZYqIvijdMUGQbJBAfAS4K4vNp1hHxPpGVHOslQKCF9dg5TsY5FMFBAuPlEEng&#10;FQHJ0ofs1t5n6uN9LKLAFaH6mw1mOJFs5eHx8TSiUXo7FHxoOPDWuIgMA+evEQ0n81CwtvqfzJUT&#10;qghOPxMa7sShQqTWSp2BrfFz3rdF9ulUAMkA3LTXQ86WuaE/J8Diq8umTtwjNihWL94XtMAeAXkX&#10;9/ROrlQ691qsLgg4r9oLhJRbTiCu+E7PcoAnEEOWCbL5lwSYqDDJeBDNGtZiR+PRaOvT8nL5y6dP&#10;W58+fTqiWD3JcOCgSSAzAWrTMqNjRRJwR0Bu7hCw7335/HljoVZbxwJgTzLeuLNgSk98qCncBUEZ&#10;wIeWoNzlvbGcf7x3kfcGMoa0XcSXxf8ig5BjF0KZczl6WBskK5BA4AREAIENtZsiiPBxKJyrfPRK&#10;Rptm3KsxD7cwD+9nbJnVFAksLCzIEa7Fv3tQtDfUYtiE0QrVdtpNAkUQwDXzrYh+Y+8T831H5v3Y&#10;x1nE+G7v77chXNwuom+tPvmeRAuXZ4V7OAlunafBeeYVmmOUwM3d3e7d3d1FuVLZNdqwzcY4r86k&#10;y/c3NoOPbZMACZAACZCAMQJXkkV9VK3u1KrVdSRc3fi8vLwnCViN9cCGSIAEkiPAZ4HkXM4Bx0Tg&#10;8vJyBR9p2uNK5St2n7QxthWV8Rm78PmyRQV3EGWMxcSs0VKw7nUsBLeDjfOP1XhyMidYHYFC44wh&#10;BUiviyQRF9pUniqImE+O3O5nq85aJBAmgacjuMvlY8wNTV9GwHnKF08YsEPxPo1MLhsU5hjgPaMJ&#10;ZIRt4Z/P7PbC1mu12io2YlylTIKxpuz9zdRFxQ8PDxe4XtaUibGgEgHMQ+vgymcaJVrqhZ7WzLiP&#10;ygkx6rUKLjmGxfyFROCkjpOwQjKYtpKADoFbeR4ZDg9xj/Lm3YOO/Tg9W6t4aoVJJ6PHE4grxkbG&#10;2FCpFlj8jFTGxDLFERjZ9xDnA/fulSzq+NbyA+uvDjOnu+fPHkkgBQL8npuClznGZAhAwN6qVqvf&#10;sGhrz/pwY+zCVxQRJOOAgAdqLCZmMaBg3esICUqwzrnHaiw5mQ+sjkChccaQAqTXRZKIC20q/1bA&#10;y5sr/H9/QbS+n6MZViWB4AjIcdz3j49nPojWOU8FFz7TDda5T4/HfQg3N1IX+tr2PsShx2C8bbuf&#10;lNsfDodbjUajkzIDCtaVvZ+0YB1rj7XBYHChTIsFlQiAKwWvSqT0Csla+XEwkE1fTb2aHpQOTMjk&#10;AbFCTMD6QTbPnxTSOTslAcsEbm9v10qVyiGe9duWu7LfPOfUmYwpRMwQggnEFOMiQ1zoVAkohuzL&#10;oXXAsexEApZF65wP7Mcdnl37WHNJcq4feMborq6uXtnvlT2QAAmkTIDfdFP2PsceNYHr6+vmcDxu&#10;Yff+f15mHjB20euICKImHcfgjMXFNBwUq3sfKBSse+8iZwZanw+cjWRGR7yHaXshibjQpvKiwr8x&#10;1cfJNztLCwvdPM2xLgmERuBOxKyl0nZRdnOOKoq8hX6z3KMpsrPgiNdNUiBqHXFpNBod4bSAPfs9&#10;+dsD40zNN9ikk/RtDxtodvGe81CNFkupEMD8c4XszJJd/UqlPMuoE5ANX6XQN3wFJGZS90z4JeW6&#10;xTW7yZOGwvclR/CegGz2ubu728W//Lcc0ukUs5zJuXRmqFOImHEmSCCuGBsZY0OlWmDxQ9G6ilML&#10;LEPBeoHws3c9Go870If8xHNFl1nUs3NkTRIggWwEkn7BnQ0Za5FAeASQeX0Fx4628WD3rYr/GhlB&#10;FiGBkY7ZiGkCTm4EFKybdpvR9oISq8vIOf8Y9f/LxpzMB9asV2yY8aMI6t9iScSFNpUXFSbEFF70&#10;nCxBdEbRRx6wrBsaAfmgjI/JzgVknKNCi5QZ9ua4Rw9Hox3MuycR0fBuKMyybt0lPTktwHovnneA&#10;LOvUJMzxEQXrD6dYY5t5t+n59eDKPAhfDyB63XfVXyr93N7fb+M9/HEU4w1M0BQF89mDkDXDJt83&#10;JODpBId4c3PTrtZq8l5hLbrhcy6d6VI+BGSI+ARiinGRIS50qgQUQxSs6zi2gLKWBesyIs4H+f2K&#10;TYE9aCy6yJrx8/Pnz538LbIFEiABEshOgN92s7NjTRIIlsCvX7/aeKH5DYuSFv6b7cVPDjFBsOAi&#10;NdzJjYCCda+jJyjBOuceq7HkZD6wOgKFxhlDCpBeF0kiLrSpvKgwJabGyHg2KpcPPjYaR3maZ10S&#10;CInAzd1dG+uKY2yWXXFlN+coV6Qt9mPg3ixZJsf1+sZSudy3aGnSTTP7tX3312q11dTFZ/f395cu&#10;7yH2vWq2B1yHXWTC3jTbalitMUbM+kuO/ZbNMqnPPWaplkqI0yYEFWdRzWcBCZpM+9Oz9k5wH9jx&#10;zCaaQwK5CTzNm+PxIURUrdyN+doA59GZnqEQMUPgJhBTjIsMcaFTJaAYomBdx7EFlbUsWud8kMmv&#10;V0iu1S3Vaj/qpVJ3aWmJ780zYWQlEiABGwT4bdcGVbZJAgERuL6+lhdBbfx9w8eJppLpBgQFSv2w&#10;kBMC1m8EFKs78WOeTihYz0MvnrrW5wIfUPH+pe2FJOJCm8qLCgoxJVkLKuXyDo/qzgOadUMiIB+a&#10;8SLUiUCHc1RIkTHFVoV5VGOUvTozVGvg0i/KLOv6zHRqDIfDrUaj0dGpE1tZxNgZ3k21YhuXqfFg&#10;XdmBUHHLVHuhtYMM/BIbZ6HZ7bO92PAlzyknPtsYmm24TlceBwOJ02Zots+1NyBR09yxBFgA64Qd&#10;iEx4vQboO5o8nYDMmTit7TtOa9tNghPn0Zluphgxw1WQQEwxLjLEhWqVwOKHonVVxxZUjoL1gsC/&#10;7la+R+KbyQ+8W+ssLy/3vDCKRpAACZDABAJBadToQRIgAfMEZKHy6dOnfRz7soFsXuvoYQ8fKzrm&#10;e2KLJEACPhLgQsBHr9AmEiCBmAjIhkC8WD+/vb09lA9xMY2NYyGBSQRkc0ZjcXEdcW/1hSjF6hHE&#10;n1mxugBpYsPEfgRkvB0CsvDK+4Irbw0M3DCsGb4GPgSab5kA1pL/Y7kLr5vH/NPy2sDwjOtRrG7e&#10;aQ+Pj8eyJjHfsgctml+7eTAo/014OkloPN6gWN1/X9FCPQI4oW0XYvWLZMTqenhYmgRIgATsE+Da&#10;zj5j9mCMAL8FTEYpp6aVxuMTnPi8NXh8XP386dOGaL8oVjcWemyIBEjAEgHq1CyBZbMkECIBOQYG&#10;C5ijL1++bA0Gg1UscCRr0wn+rkIcD22eT4CL+/mMWMIjAnx54pEzAjSF8aPtNN4j5iDTjCn5ACcf&#10;4m5ubtrazmAFEgiMAESXV4sLC5sQrcuzhPEf5yfjSN03qDmHqhqIufb7cwZe1Sosp0FArm0U/0uj&#10;CotqEKhUKi2N4lEWxXuon1EOzNCgnq9BQ62F1wyukW/hWe21xXteWxegcXcPD7u4TuN+3rO0hgvQ&#10;3a5Mlo0l6zyxzRVu9uOCwC1OTLm9uzuvlsuHeH5bcdGnN31wDp3pCr7ryRCpCcQU4yJDXLAKCRRB&#10;oELpoSvsON22A5H6HubHDQjU16Hv2kFy0s7q6qq8t+WPBEiABIIgwDVeEG6ikSRQPIHLy8tWtVqV&#10;D0NtvERaK94iWmCCgPWbAB9OTLjJahtBPT4m8PLNqrNnNG59LihqYC/7ZfxoeyGJuNCm8qJCnpga&#10;j7sQZMlx3v08JrAuCYRA4BYZryvl8ndTtnJuMkWywHbyzJ8KZksWysV6fT11YacCqkxF5LSQh4eH&#10;CwhHVzI1wEozCeDku9WUY1dOSUBsGbtnRBhumzjpoBvhuOYOSeYeJNe4nFuQBZQIgGe3Xq9vKhVm&#10;ISUCmL+aeGd+rlQ4hkJjbE3lzzaBE1ynO7Y7Yfsk4IoATh5cK1Uqh3imb7vq09t+OIdOdQ3vLhmi&#10;NoF4YlxkiAvVKoHFz0h1XCxXDIGRXQ+lOhc8ZVEvlzul0einCNOLcS57JQESIAGzBILSqZkdOlsj&#10;ARLQIYAdeV0sgPbwt16rVtdl1x6OlunqtMGyJEACfhEIahFgWdjkl2doDQkUT4CC0Dk+yDsnlcst&#10;iBku8LFuv3hv0wISsEtgaXFxfzQc7oiIOG9PnJvyEvSgft75U2EIIqR+eHw8VijKIhkIMMt6Bmga&#10;VSB4bGkUj7FoP8ZBmRqTiXupKVtct4ONMm3XfcbcHzY+UARr0MGyoQL3x1ODTfrflKzpHKzr/Adh&#10;x8Ihnp8oVrfDlq26JyBz5PP7r3OK1d3zD61HvvfJ4DHejzNAY5V/CDB+GAwBEUjoHnElWdRH1eqO&#10;6LIki/rn5WXRaXUCchdNJQESIIGZBBKa0xkJJEACNggg8/pKpdFolwaDb8ic2EIfKzb6YZvmCTi5&#10;ATDDunnHGWyRgnWDMANuyslcUDQfvnTT9kAScaFN5UUFszHVH1cqO0uJZsvM4wbWDYuAZJ3Ei9az&#10;PFmZOTeF5fN31pqdO+fCQLztNer1o7kFWUCbALOsayNTrgBB8tHi4uKecoXICj4+Psp7pbPIhmVs&#10;OBAZJ3srhGD9GILgbWMwE24IczizNhv2//3Dwynis2242XCaCywzp89gZWMSYmkTa4Gez3bSNhJQ&#10;JXBzc9Ou1mqHKL+mWieZcpw7p7o61Qy6uWI/gXhiXOSKkNmVA4ofu/m7LTJOqWlmWc/kbTyn9/DC&#10;58egVuuuLi11MzXCSiRAAiQQEIFkX3IH5COaSgJBEfj161cbx/p9RQb2Nl6u8iWUx96zfgOgWN1j&#10;75dKQYnVhaRjgZPXzjNsnPW5wLC9mZpj/GhhSyImtIi8KWwpnvDSvQNh5c5z5to8FrIuCXhLQI4A&#10;L1erp5hnmrpGcm7SJeZZeUtz56xRPgl+SiUKfiyFAsSju7hnifiEP7MEehAlb5htMpzWZHMTNjad&#10;h2OxO0tlToOAcdVdj371hDnngu8Z8/tE4ghZmzfAsp+/NbYgBOR+iHdWvB8GJHTyOHJ7yKy+tbS0&#10;xOvTYyfRNDUCsqaD8OoQ82NLrUaCpThvznQ6xckZronIY4oxkSEmdKoEFD8Ures4toCyFKwrQcc6&#10;qY/31t1RrfZzdHfXWV1dvVKqyEIkQAIkEAkBfvONxJEcBgn4SOD6+lpeSrXxEPkNH0KaPtqYsk3W&#10;bwAUrHsdXkEJ1gsQOHntPMPGWZ8LDNur3RzjRx+Zdo3EKliMqTEEJKNy+eBjo3GUGFUONyECz5mZ&#10;j/Hhuq067OjvVaogQixncc5UxNFbqNU2uRlIkZZmMQpINYEpFq/VaqspxyyyrFOLMCFWcP/sQmi8&#10;qRhGURXjRgZz7oRg/QAbH/bNtZh2S29jM/nJKyChk4eRe4INa3sp3/899AlNykBAnvcxN4pQfTtD&#10;9fSqcN6c6vPk76lZroYE4olxkSUwFOsEFD8UrCv6tKhilgXrMqxQ5wJ8/+tivf8Df93l5eVeUS5i&#10;vyRAAiTgAwF+9/XBC7SBBBIgINkUH0qlVmkw+FbREKckgKaQITqZ/ClYL8S3qp1SsK5KKu5yTuaC&#10;ohEWL5QrmoBW/0nEhBaRN4UdxZMc/1eqVveWFha6ecxlXRLwmcAtPmLjuWB3no2cl+YR8vjfHc2Z&#10;8wjgY8ARxHl788rx3/UJQIyyjWzYx/o1WWMWAcmu2mg0OqlSomB9suexPuxAsL6VYlzwRAczXn/O&#10;rr5OQawZniLKxHx1/jbzf6jiCTNU0EpAYidjY87ZEK7NPdz3j3I2w+okUDiBu7u7XcyN3/F8sCLG&#10;JD8fqniEc+ZMSowhlSB6USaBeGJMaMaETvGA4oeCdR3HFlTWsmg9lLlAsqhjE1+nNBr9/Pz5c7Lv&#10;+QqKQnZLAiTgOYGg9Gqes6R5JEACMwjIUZZflpZOvnz6tPVpebkM0cAWXmCfoMoVwUVIgGJ1r53K&#10;m7/X7qFxJgl4IpQzOSS2lQYBOZmmPBqdYcPfoQgh0hg1R5kagSUIiEfD4c6scVOsHnBUeHQPLlcq&#10;uxBPtAOm6a3p2Ahw8vTxhT+jBLAO+Gq0wfAa64Vnsn2Lca39j/1evO0h9WvClGOYvdkUSbQDsfrx&#10;W7G6NJ/8+tWjNaBBd1tpSjaRIIY2KVa3gpeNOiSA+bCFjawXiOfDP2J1h92H3RXnzLD955v1CcRT&#10;8ussmzEXUPzwG7fNQGDbOQlcjZBsYFSt7tSq1fXPnz6tf15e3qNYPSdVVicBEoiSANd1UbqVgyKB&#10;sAhcX183sRv2PxCwt0SgFZb1YVprffKnYN3rwAjqYT6glyReO32CcdbnAR+AMH60vJBETGgReVO4&#10;oHjCJr8rWLKHzX8necxnXRLwlQA+bDfxIvfs7Ydtzkm+ekzBroLmy1mWiSBosV5nVlkF9+kWYZZ1&#10;XWJK5XsLCwsbSiUjLIRs2md4N9SKcGi5hoR5bEc2ieRqJNDKzLqf33GyuQgZ+tfzt8QWhADufftY&#10;u36fRyOUzH/zxpHp3wPK0plpfPkr9eREFUnyk78ptkACxRCQU5UxFx6i9/Y0C5KeB1XdwvlyJinG&#10;kGogPZdLIJ4YE5oxoVM8oPhhlnUdxxZQ1nKGdRmRL3OBnJaM7xg/BrVad3VpqVsAbXZJAiRAAkES&#10;4DfgIN1Go0kgXgLykmswGLSxuPuGTHiteEda3MicTPwUrBfnYIWeKVhXgJRAESdzQdEcPRTMFY1k&#10;Vv9JxERWB/gQS+NxF+ujHX7QzupE1vOZgIjWx+XyMeah5h87OSf57LEZtvkwX04xD3NoF6L1zUDJ&#10;em02xKTnMPCf69drYwMxrlarrUK0fRWIuUbNhGBdshZvG200jsY2sZGhG8dQ1EchWVtR+ky9BktO&#10;IZBk/NiIBt2Y9EVIYYPF3DYDEj3NHYvZAieYz3nigVmmbM0hATkJECdY7aps3BGzkp4HVf3C+XIq&#10;KcaPahC9KBd5PDEmMsSEapXAYoeidVXHFlTOsmi9qLlANoPju0V3VKv9HN3ddVZXV5N8d1dQVLFb&#10;EiCBiAgEpVmLiDuHQgIkMIWAiLA+ffp0hKNxNgePj6tyZA4yr5+gOBd7oUQNxepee4o3fq/dQ+NM&#10;EvBYMGdymGwrIQLINIrNfBfY3LcvHwcTGjmHmgABZIztLS4sbIqgWIZLsXqgTvf83isZmyUjaqB0&#10;fTd7z3cDQ7MPsdoKzWZT9uJe8L+m2oqpHWxi6Mc0HtWxILP8N9WyLDeZgKyvUtzsYCMe5DkMMXmq&#10;03bS61rP14Y6fjRVFvGzh9MOdlLdlGaKI9spjgDeSW1jc+G5qli9OEvZcywEkr6PxuJEw+NgTBgG&#10;+rI5rt0swmXTIRPAKchd6JX2MP9sfP70aR1app0vOBGZYvWQvUrbSYAEiibANV3RHmD/JEACygQu&#10;b29b1eHwGxaEbbzUXVOuyIKvCFif+ClY9zrighKs8+WItViyPg9Ys1yjYcaPBiyKQ2fC8jOW+uNK&#10;ZWcpwSybWoHNwkESkMy6MHw7SONTNtrPuXKiR/CRYUM2SaTsLhtjx7V7JpsCbLSdYpsQtB0hTpPc&#10;CIBY2kUsHabo91ljhuA4ice4twx4gkP+KwHzCe97+TE+tZD3XldUFkBDw8/eTGDZOrMPdHpNXIdX&#10;1Wp1i5tHbNBlmy4IPJ2KNh4fZl3vJzv/6TiHc+VUWowfnUB6Lht5PDEmMsSEapWAYocZ1lWdWlA5&#10;yxnWZVS25gLJol4qlzul0egnkmx2CiLIbkmABEggagJJvuiO2qMcHAkkQuD6+lpekLWwEP0PXpI1&#10;Exl27mE6mfQpWM/tJ5sNULBuk244bTuZC4rEEZBorkhML/uOPibygPY4nrAOkpdme3JCTZ4hsi4J&#10;+EZAsrZB0CHCdf5CIODxPDkRHz46QCy0wcyWZoMLotIWWjwz22rSrfUkTlMkwFh673X5WIqMvOup&#10;xYNksx4MBpepjdvkeMHwRLI5m2wz1bbklBYTGYVtiSq890tA4icLLHvD4XCLz+0WyLJJ6wTkXoz5&#10;T4Tq23k6S3bu04GW9jw5lxRjaC6i1wUSiCfGhGZMqBYPLHYoWld1bAHlwhKsX43k5Nda7Ue9VOpy&#10;3V5AvLBLEiCB5AhQm5KcyzlgEoiPwOXl5Uql0WiXBoNvlXK5Hd8IzY3I+qRPsbo5Z1loiWJ1C1AD&#10;bNL6POADk9CEcwUzSyImsjIOIJaQKfgKw/sLL9H2sw6T9UjARwIiWISw4xTCoBUf7aNNzwQCmCcn&#10;+ooCPishnDfzrBWjAm60VqutprixgoL190ELsVgXouPNgMM5k+kQyG1jHcANbJno/a6EeWQd80g/&#10;RxOsCgKm56VkBVaBCaAMBf8JNqDtpXg/N8SPzRRI4O7ubhdrkO+mnsmTnft0fJjmPKlEiPGjhOnf&#10;QgnEEmNCMyZ0igcUPxSs6zi2gLKWRet55gGscXrIot4dVqs/VpeWugXQYZckQAIkkDQB6lOSdj8H&#10;TwJxEvj161cbL4G/YZHawn/X4hxltlFZn/QpWM/mGEe1KFh3BNrzbqzPA0WPP1ThXIHcoo+JPGwD&#10;iqenF2zV6t7SwgJfruXxOet6RUCOHcd6/hRGcU3vlWeejQlojpyEbzga7SwtLp74iDZUm+SahaDl&#10;PFT7fbNbsrE2Go2Ob3bZtodZtd8TTjVLNjbBHOfN6Go7Xn1ufzQaHSwuLu77bGMItsmchFi8MCXY&#10;fDnmPAKLENhNtDEgAVRexrgG93AfP8rbDuuTgGsCskkH8Ssbxow/hyc57+k4MKE5UgfLn7KMH01q&#10;kccT40EzHnSKBxQ7FKzrOLaAsn4J1q9K43FnVKv9HN3ddVZXV68KIMIuSYAESIAEnglQn8JQIAES&#10;iJrA9fV1Ex8W2nhw/YaPXM2oB6swOOuTPgXrCl4orggF68Wx96ln6/NA0YMNXDznGl/08ZAHaKCx&#10;hKMLTyDAZAa3PL5nXa8IiEgIH8zPYFTya3mvHBPoHPmSIUQYV+N6fWOJmWeNhhYFpuZwIkaPIDbd&#10;M9diOC1h3qf+4IW7UhUei0iYiSiyXbdyj0NWfsmufpWtBdb6Q8D26SFJTnYBiaCyXAly/VWr1S1k&#10;Vu9mqc86JFAUgdvb2zVszjlE/21bNiQ55+nCjHyO1MXxsjzjR5NeArHEmNCMCZ3iAcUPRes6jnVc&#10;1rJgXUYzax7A6cRdPBP/wF93eXm553j07I4ESIAESGAGAWpUGB4kQALJEJAXboPBoI0Hl6+Vctna&#10;SzdfgTqZ8ClY99X9JYrVvXWNU8OczANORzShswgEdC4RJhETWYEGHEt4EXeFYe8tLS2dZB0+65GA&#10;bwREBAubtn2zK0l7Ap4fJ/irV19Y2EjSj5YGjU0m8tx9Yan51JrtQeyWZHxSqPw61FPMts8TG/JN&#10;d5iL9yBYP8rXCmsjDvch3vxum0SyYquAhFAaMdCTORvP4n2NOixKAoUSkE3id3d3uy7mOxlosnOe&#10;qpfjnBtVRz+3HONnLqLXBSKPJ8aDZjzoFA8odihY13FsAWUti9ZfzgNY0/RL5XKnNBr9xJq8yyzq&#10;BfibXZIACZCAIgFqVBRBsRgJkEBcBC4vL1eQ6aSFHZXfsHBtY3QrcY3w/WisT/gUq3sdQhSse+0e&#10;Z8ZZnwecjWRKR3EJ6KzTjD4e8hCMJZbGY8kgsYfsrL08OFiXBHwh8PwRXTK+8VcUgVjmxxf8sMnn&#10;APPkflFIY+yXWdbNebVWq0mG5L65FsNoyXZG4zAovLJyM7VMvYiBXcQ+7/kZglU+0kt29QxVWeUF&#10;Aaw723h3fOoKSrKCq4DEUAqxcIK5mqedKYBiEX8IIMnT9rNQfc2VVcnOdzqA45obdUY+tyzjZy6i&#10;1wUijyXGg2Y86BQPKHYoWNdxbAFl7QrWr4b4BgYNxE+8P+tw02gB/mWXJEACJJCRAHUqGcGxGgmQ&#10;QFwELm9vW9Xh8FtpPG7Hetyw9QmfgnWvLwoK1r12jxPjrM8BTkYxp5MIRXQ2sSYRE1kBRhZLIsZs&#10;NBpHWONcZUXCeiTgCwERD8GWY3xUX/HFpmTsiGxufOk33BOTE4PajFtmWTdHdzQa7WBDxYm5FsNo&#10;CWLlU6xbZL7nDwTw4XU1tXUcYyB76KeYkT87rck15T6GGDwvYr2ZpPAqIEHUtFjD/XpPnrlNxyLb&#10;IwFbBOQkE8x1h1hftGz1MavdJOc6HdARzIs6w9Upy9jRofVcNvJ4YkxkiAnVKgHFDkXrqk4toJxh&#10;wTrWLz2sX7rYXPwDAvVuASNilyRAAiRAAgYIUKdiACKbIAESiIsAskrIEeZtLHi/lSuVQl7YmSbq&#10;ZLKnYN2024y1R7G6MZRBN+RkHiiSUMQiOhtYo4+HPNDijaX+cDDY+/jxYycPHtYlAR8IPH9cPytC&#10;ROTD+AuxId658QknREZXi8hGm5og1GYs4To9xDW6a7OPFNrGe4kTZEreSWGsL8eI+Nl/zvaZ2tAn&#10;jhcZe5Nbvj8+PlJ7kiH6MWd0MWdsZqjKKi8IIP7O8f82i4KSZPAHJIh6GReyhoRYZiu1UzCKujbY&#10;b34CuE+syDodzz3b+VvL3kKS85wurkDnRd1hZinP+NGkFnksMR4040GneECxQ8G6jmMLKJtPtH6F&#10;9UsHG/l/IpFNZ3V19aqAEbBLEiABEiABwwSSe9ltmB+bIwESiJzA5eXlSqXRaJcGg2+V39kmVkIc&#10;svXJnmJ1r8OCgnWv3ePMOOvzgLORTOkociGdabzRx0MeYJHHEl7id6DM3OPxiHmChHV9ICAf2iEm&#10;OoMtTR/sidqGyOfFP76Tjx8QrW9F7UuHg5NrFNlpL7ixJB90cOxDfLqer5XwalOw/spnPQghN8Lz&#10;YnaLcX+X929yj+dPnwBPDNFn9qqGLxuukhRfBSSKeg6aHu7TchJKL2fYsToJOCGARE376Oi/vqzP&#10;k5zndDwd3pyoM7pcZRk7mvgSiCXGhGZMqBYPKHYoWFd1akHlNAXr2BTaxea6H5JJfXl5mWvtgtzG&#10;bkmABEjAJgFqVWzSZdskQALREfj161e7VKl8LY3HbSyS10IZoPXJnoJ1r0OBgnWv3ePEOOtzgJNR&#10;zOgkESGdKczRx0MeUInE0hhZ4IDpL4jW9/PgYl0SKJrAs2j9EHZsF21LtP0nMi/+47/xeA/i4KNo&#10;/el4YBQdmwGOLFKS/b9vprUwWkHWrDYy1p56Z62Ndx9zPtymmDHbF8Gwd/E3x6BUT2Qw6Sff5p4k&#10;xVeBCKNko6OcgMLTeUxegWzLFgHZCAbh1zHaX7PVR9Z2k5zndGAFMifqDMlUWcaOJsnIY4nxoBkP&#10;OsUDih2K1nUc67js/PcefayrO1iv/BwOh11mUXfsH3ZHAiRAAgUQoF6lAOjskgRIIA4C19fXTbyc&#10;buNB+BsW0U1fR+Vkorfx0dZXoIHZRbF6YA6zZK6TecCS7UrNpiamU4IyvVD08ZCHT3qx1B9XKjtL&#10;CwvdPNhYlwSKJiCiWKzHvxdtR3T9JzYnyv0RH0au8J9NZso0E83Msm6GI+JSsreemGktjFaMZ9gO&#10;+J0FProfLVare2F4zoyV8P85WvL2PZuZUZpvJcXNLSYp4p61hpNBzn3JPPxnbEkKsDwXRiFWDnBf&#10;3jcZf2yLBGwQQEb1NTwnH+OvZaN9E20mOcfpgvN8TtQdjqnyjB1NkpHHEeNBMx50igcUOxSs6zi2&#10;gLKvRetXsjkfVvzEc2yHpwEX4A92SQIkQAIFEwhKx1YwK3ZPAiRAAq8IyBFEnz592v/86dNGrVpd&#10;H1WrOyNkV0kOU8AffpPzFQecJAGKk5N0OwedhUBiwsxnRGvl0ejs77u7YxEVZsHGOiTgAwERjCD7&#10;yo4PtkRjQ2Jz4p/1kojU8Mc50VAgP2cd/ctQc8k2A45fUxs8Plj2lcYs7yNU/pQa87bQ/3lrmQXD&#10;ntekTQtNR90kNrYcpXYSg2mHDgaDU9/E6jJGWaMk917H03WobGzE3xbF6qavPrZnmoDcSyFW38ec&#10;duGzWP3PHGd6/GwvDQLJ3RvzutXTe2veYf2pz3gwRZLtkIA9Alif9ND6EU7T24TGZhUamy38HVGs&#10;bo85WyYBEiABnwlw/eazd2gbCZBAsAR+/frVxsvAb6VyuY1BrBQ5EOsTPQXrRbp3bt9B7UyL/KXZ&#10;XGdZKmB9DrBkt3KzjBtlVFIw+njQovGmcOKxNJaP7+XywcdG4ygPRtYlgSIJINO6nIB05qPYqEgu&#10;2n0nNB9Ouy+K8A9ipKQyGmvHiWIFZllXBDWjGBj26/X6ev6WwmoBWbZ/J8pL/J3D8PFxq9FodMLy&#10;XnZrcS/flo1D2VtIr6aIaGWOeN4klB4AAyNG3B0i7nYNNGW1ieSyh/qV0bOH+7GceNKz6mQ2TgI5&#10;CUCovo0mZE5bydmUs+rJzW1ZyPo1H2YZgZU6jB1NrJHHEeNBMx50igcUO8yyruNY62WvxsNhBwkJ&#10;ft7d3XVWV1evrPfIDkiABEiABIIhQM1KMK6ioSRAAqESuL6+buIB6T+l8biFj0dN1+OwPtEn/vHY&#10;tT91+qNYXYdWvGWtzwFFo0tIVGcCdfTxkBUS4+hfcjiKEeuVPX6IzxpMrFc0ATn2HJlaTmGH83V3&#10;0WM30n9C8+G8eyKy9iclEjUSP1MaoQA1P1184BMxaj9/S+G0cP/wcFmpVlfCsdiSpaPR5sLCQtdS&#10;6941+/DwcIxY3/bOMI8NgmD9gBmfszsI4on289oxeyMOayYnxvJAIAWhegebQna4KcRhoLMrbQLY&#10;6NfC88t33zOqTxtYcnObroc9mAt1TXZVnrGjQTqBOGI8aMSDTtGAYoeCdR3Hmi+LZ1P5tvSzjPUz&#10;sqj3zPfAFkmABEiABGIhMO/7XCzj5DhIgARIwAsCIqDBEbNtvOj+Vq5UWraNsj7JU6xu24W52qdg&#10;PRe+KCpbnwOKppSQqM4E6ujjIQ8kxtI7esi4foRsngf8KJ8nsFi3KALPGZ1F8NYuyoYg+01oLlS5&#10;JzJjrdkohgj1AtfkmtlW02kN8ShZXU/SGXGp9DAcnuFatf7exHemC9WqypTl+zCU7eNcoYzqqWCq&#10;JzDoUZpeWk7nwb8GdzpPUmKsggVSuMa4IcTUBcd2rBCQZ185JSL0zV5JzWtZI6Hg+TCr2bbrMXY0&#10;CUceR4wHzXhQLR5Q3FCwrupUM+WQQb2PlrpYj/zAxrkus6ib4cpWSIAESCAFAkm98E7BoRwjCZBA&#10;OAQuLy9XKo1GuzIYfC39FtOsmLbe+iRPwbpplxltj4J1oziDbMz6HFA0lYSEdSZQRx8PWSExjmaR&#10;6w8Hg72PHz92suJlPRIoksDzh/vdIm0Ipu+E5kKd+yE+uHSRUXMzGD96bCizrOdzDmLxRLK75msl&#10;rNoUrP/2V0qCdREPVyqV87AitVhrU9zMYoq4iDyRVOQM7TVNtemynaQEWQWIpGTjIvy5g03cfBZ2&#10;GdjsS4sAkiPto8J/ce9c0aroaeGk5rUsPihgLsxiZhF1GDsa1COPI8aCRizoFg0odiha13WuXnlc&#10;Z53ScPgTJwF2lpaW+nq1WZoESIAESIAEfhPQ+U5HZiRAAiRAAhYJXN7etqrD4TekR2qbyjxnfZKn&#10;YN1iRORrmmL1fPxiqW19DigaVELiuryoo4+FPIAYRzPpSeyIYBN/O3wBmSfQWLcoAviIv12tVo+L&#10;6j+IfhOaB7PcDyFYYmZNQ4HMzMnZQaaYRfl+ODzEc+1udmrh18SH4G69Wk1m0wzmiF28DzsM33Nu&#10;RsBNVfk4I97kNJ7tfK0UXzsZYZZbkVRPnn9xskmveA/TAhJ4T+Dx8bGFZxR5xl2LiU8y81lWp7md&#10;B7NaWUg9xo4m9shjifGgGQ+qxQOKGwrWVZ2qVg7XVA/vU7vVcvkHvg911WqxFAmQAAmQAAnMJhCU&#10;no3OJAESIIGYCaxikf95eXnv86dP61j4b0AdtoeX45lfjGcRY8TMl2MjgdQIRD8HJCSuSy12nY6X&#10;cTQT9595BEKOFjJ2XTxn73LqInZGAnkJ4EX6CWJ48zlLYt7m4quf0DyYdW2E+e+7ZP2Nz/nuR4Tr&#10;cM99r3H0KJva8X5gLY7RKI/i/5RLsmAsBL7GMhAX48C8cOCinxj7kFM/YhCri2+yrm+C86ujNSvu&#10;tZ2FhYVNitWDi5AkDMY7mbW7u7szrKnldIjo1oXJzGdZo9XRPJjVPNYjARIgARKIhsDVeDg8gUB9&#10;B3/rnz582Fj+8GGPYvVo/MuBkAAJkIAXBPj854UbaAQJkAAJTCdweXm5Umk02qXB4FulXG6rsrI+&#10;wTO7uqorCikXzI40vmi1Fh/W5wBrlis2zNhRBJXQB2xlIi8KMo5mUpsyj/Qh3tzBR/xuFuSsQwJF&#10;ERDBMYRJkoWuWZQN3vWbyBxoYk0k2a0x720ghq6882NgBiGj7ZlshArMbC/MhThJsr2eeGGMAyNE&#10;UFqp1ZI+IQOZ4Q4Wq9V9B7i96AIZY5kQUdETIqqt1+tbisVZ7AWB501oZ3imWYkJTDIXj8Xsnriu&#10;eKpOTBdFRGNBbK5AqL4rG2kjGtbUoSQzn2VxpsU5MIs5PtVh3Gh4I/I4YixoxIJu0YBih1nW9ZyL&#10;901dvKv7WcZz5vLyck+vNkuTAAmQAAmQgD4BE9/t9HtlDRIgARIggcwEfv361cZDwzc8dLcky9q0&#10;hqxP8BSsZ/ah7YrBiNUFRCJCKds+f9u+9evf9YDeDTD6ERolTFpTcHL+mRlnCnEjIpkdijeNXq5s&#10;zDIB+dAPsewpxbLprMEU5jLlqEP8nMi8p1yBBScSgCC1hX+QrJD8aRJILQafYqVSSTpWUhKsT/T3&#10;iDKDadNErVZbx3qmrzmNJF9c1oKDwUDmlWaMMJIRaBkWSz2fxLTTaDQ6McYFxxQ2AWRV38YIDmPb&#10;ZDPLK8nMZVlD0/AcmNUM3+oxbjQ9EnkcMR4040G1eEBxwyfJ2U5FBnV5luzi+ejHcDjsrq6uXqmG&#10;AcuRAAmQAAmQgAkCJr/dmbCHbZAACZAACWgQuL6+buJhoo2H72/4UNX8U9XJ5E7Buoan3BalYN0t&#10;bx97czIHFDlwCo216EcfD1o0XhRmHM0kpxI38mEf648DfNg/yuoG1iOBIghAtC4Ze7eL6NuLPhOZ&#10;/1TmMV1/pJbhWpePanlmWVcl9bqcZPrHpon1bLXDq3U/Hjcro9F5eJYbtHg02kzlVJv74fAQ7zJ2&#10;p9KjeP0fNKltXjF4RZVkDYjnl6jXgMkItMwJpnq4puQEk57JWGNbJJCXgGzkgoDse6qbrZOZy7IE&#10;irn5L0vvXtdh3Gi4J/I4YixoxIJO0YDihoL1947FddEpDYc/sfm5s7S01NdxPcuSAAmQAAmQgGkC&#10;Nr7fmbaR7ZEACZAACSgQQLaNNWQJauMh7Gu1XG4rVMlehGL17Owc1AxGsJ6IWMqBy991Ef0Cj7Gj&#10;HFbRx4IyiTcFGUMzyenGDT7w9/ARlR/5s8Yj6xVCQDLVVatVEa6n9Utk/tOdx1SDQDbqQDC8way2&#10;qsQml2OW9ez8Usuq/DgcJq01GFUqG4vlci97xIRTE/PCOTLqN5UtTlTA/nwfkuzqV8qsWPCJwP39&#10;/TYyFCex9ktm4swpmsJzLE8N4/zgHQE5CQLz1WHsm2vmgU9mHpsHYtq/55z/snbrez3GjaaHIo8j&#10;xoNmPKgWDyhuUhet4xro4f1oF5qRHxCod1VdzHIkQAIkQAIk4IKArW94LmxnHyRAAiRAAlMIXF5e&#10;rkCA08KLTcm83kaxFaOwKFg3itNkY8GI1WXQiQimTPpXpa3oF3eMG5Uw+KdM9PGgReNFYcbRTHJZ&#10;4wYCmiNkWz+ggCZrYLKeawJ3d3eyTj5O5nj1ROa+rHOYRvz1kPF4Q6M8i04gwCzr2cIitSz/qQvW&#10;F6pVB1Natlg0WUvEeYPR6DJXm4kI2DEHHCAT9H4uVglWhviziWGfJbPmw2CTEWllFE1h3uG1lOBc&#10;4PuQsala5vf/pjRXzfJJMvNYlsDMOPdl6Sq0OowbDY9FHkeMBY1Y0CkaUNwkKFi/Gg+HHSQ6+AmX&#10;dplFXSewWZYESIAESMA1gSReeruGyv5IgARIwDcCeNkpR0h+w8v4NkRka7nto2A9N0JbDVCwbots&#10;OO1Gv7hLRGxnIuKij4WskBhDM8nljRvJ+ogO9vBC9CSri1iPBFwSEAET1sen6DP/Gtml4bp9JTL3&#10;5Z3DVLFSMKhKano5PJvKCWEX+VtKqwVwO0GW/51URq2ddTsiMKPh8GqxXl+NaEhTh/KU+bpWM5f5&#10;OlLxOq7/vmyY4uZQvaviaUPEYHCGWk29muGXTkaopSGcen5e3cFG6074HuYIYiFwc3PThrjsMPpn&#10;Uk2HJTOHaXL5p7jG3Je1ixDrMW40vBZ5DDEWNGJBp2hAcZOCYB1r2y6eD3+WcXLQ8vJyT8eVLEsC&#10;JEACJEACRRJw9S2vyDGybxIgARIggRcEIF4XYUAbH2y+IVtHKxMcCtYzYXNRKRjBeiKiKRc+f9tH&#10;1Is7xo1WSEUdC1ok3hRmHE2lZzJmsM7o4m+HmTzyBCvruiIgQiaIIuMVMiUy75mcwxRjbxPCwa5i&#10;WRabQABZ1o/xYW2bcNQJiGAVgvV19Rphl3wYDs9wbWd7bxH20CU7crderW4GPgwl8+HnY/jZzlwQ&#10;kXg9tRMWlIJHoRDuNafPp08qlI6zSBKCLTXxVE+eUXFKQS9OT3NUoRGQ7zSYn2Q9nORaR8VfScxf&#10;KiAmlVGb97K2Hmw9xoym6yKPI8aDZjyoFg8obmITrSODeh9uku8uP5CosLu6unql6jaWIwESIAES&#10;IAGfCBTwPc+n4dMWEiABEkibwOXl5QoyyrQhYP/2/GJ0ZS4RitXnIiqqQDBidQGUiHDKdSxEv7Bj&#10;3CiHVPSxoEziTUHG0ExyNuJGshBjrXHETJBZg5b1XBIQ8Sz623bZp5O+Epj7bMxf83wjGTpFOMz5&#10;bR6p6f/OLOvZ2CEDp8RdP1vtsGpZFTJ7jgLiig4E61uem2nEvIfHx4typbJmpLFZjYQtXu9JdnXr&#10;jCLrAGu7XcyXkrU4+V8Sgq0Z4inZUI112xbXbclfCl4AkA3Td3d335FMaNcLgzw2Iom5Kw//gESj&#10;eYapW5dxo0Es8hhiLGjEgk7RgOImBsG6vBsoDYc/sY7tMou6TqCyLAmQAAmQgM8EgtK2+QyStpEA&#10;CZBAiARk5y0yn558+vRpCw85qxBdyMfQI8naFuJ4aDMJkAAJkAAJkEA2ArbEnvgA+x1CkXNkr25l&#10;s4y1SMAdAYhYdrAe3nPXo4OeKFa3Bhnzm2Tml00O/GUkIKJrPHueZKyebDXcV5O5p+LD7P+m6miM&#10;/X9SGPv9eNx0IlYXmJKA4c9feHDjWp844H9/f9+kWP1f0Lae9xy4Ur2LKeterDWOkFV9k2J1dZQs&#10;aY8AsqpvQ6x+QbG6GuMk5i41FCxFAnYIJPDOyA44tkoC9gjgXUAPrR+NBoOt5Q8fyp8+fNiCjuOI&#10;YnV7zNkyCZAACZCAewIUrLtnzh5JgARIwFsCnz9/7uCBZw8PPnLE+AZe6B/gTx6M+CMBcwT4Eswc&#10;yxctRf8Cn3GjHDfRx4IyiTcFGUNZyZmotwYR8BlEI6dy5LWJBtkGCdgiICcC4EhVEa5f2erDWbsJ&#10;zHtF3/MgfGpL9lZnPo2wI2QMPohwWOaH9EJoW67VvprvwM8Wy8Nh+HNxRrSpjL1c1KbGgMTrkhka&#10;c2U3YyglWU2yF+MefZrk4GcMuuh1kxN/vFj/ynpe1vUQq3PDhxP47GQWAdnED6H6OYTqx7LxlbRI&#10;wAiBBJ75s3BK4n6XBUyCdRgLlpwe0NwTiBjuSrKoV8vlHfytQ6C+AaH6nmg2LHmQzZIACZAACZBA&#10;4QS4TivcBTSABEiABPwn8Cwuaw3G42+4cbT9tzg9CwN56P7tmIBeZoQUSdEv6hg3yuEYfSwok3hT&#10;kDE0lZzLmBHRAMQjByIKzupK1iMBFwQkKyfETmfBigkin/Nczlvz4u15c8MmxFC9eWX575MJ4Hrb&#10;lxM5yOcNARHUTviNR6N+fWFBNplH/3s6oaVSOYt+oJMGOBptpiBSfhgOzzCnt7zx8ci/Q+Nrtdq6&#10;nEjhDaMADMFmslPZVBaAqYWYCEFM3L/x0wjlFJctrs/idnUIo5PvKuVq9Xt5PN4OwV5fbYx+3soD&#10;/vecx98bAqSiERKRxxBjQSMWdIoGFDf+PeGVSk9Z1MfjH1gfSCLBng56liUBEiABEiCBGAj49I0v&#10;Bp4cAwmQAAkkQeDXr19tfPj5hpetbQx4JYlBez5ICtY9d5AD86Jf1EUuvDMZItHHQlZYjKGp5IqI&#10;GTnBpVqt7qUgxMoasqxXPAHJzgmxpAglm8Vbo2FB5PNdEXOWAv0eBIWbeEa6UijLIm8IyLUGceFF&#10;sBtETHp0ikj9bRe1SiUJAWvKgvVRpbKxWC73TIaXj209Dof+akg8EK9jfjyp1+s7PvrOV5vk5BPc&#10;jw99tc8Xu/y98PITklMJsLFri+uy/CzZQj4Ct9iUCTHaf/9Z4wYk7ss3cvO1Y56zjNBibE3EyLjR&#10;iK7IY4ixoBELqkUDihkfBOvj4bAPtF2sU3/gBKDu6uoq3x+qxhrLkQAJkAAJREnA0+98UbLmoEiA&#10;BEggSgLX19dNZDz7Dx74W7ipNKMcZACDCkawHrmAqqhQiX5Bx7hRDq3oY0GZxJuCjKGp5IqOGWQm&#10;PkK29QOKCbIGN+vZJvAsWhfR07btvoy0H/l8V/ScNctHMp8hi+eeET8m2EjSWdYVReovw2I0GOwg&#10;3k5iDxWZgwej0WXs45w0voVq1ecpz4hL7u7u2tWFhVMjjdlupADxupzgAbH6BrOrqztXTsiBMPRc&#10;vUbaJWMUb+EUEq7H0g5rL0Z/g/sbNhfKM+TaK4MCEvd5AfKNETHOWcY4M7YmomTMaERY5DHEWNCI&#10;BZ2igcRNUYJ1xF2nNBz+xPNcl1nUdQKLZUmABEiABFIgEP2L7xScyDGSAAmQgC8E5IjLwWDQHiP7&#10;Oj4QtXyxK3Y7ghGriyMiF1EVFWvRL+gYN8qhFX0sKJN4U5AxNJWcDzEjYhwYuLe0tHSS1cWsRwK2&#10;CUAAdYgPDLu2+8nVfuRznQ/z1Tz/IEvSFjbhdOaV47+/J5BklvUMQvU/5PDh86RerSaRddnrDNyW&#10;LmYILvvIDrxuqXlvmr0fDg/xPsPve+skWo7E61gjH2Bjyr43DvPckOdNhudYr615bqpX5sUi4JJn&#10;SoxlbymBzVxeBRCNeUVAvo2UK5VjzEOtqWgCEff56tpY5iwrfBlb77AyXjQjLeIYYixoxoJq8YBi&#10;xoVoHXHWw7vLLhIM/Pz8+TPfDarGEcuRAAmQAAkkSSCE731JOoaDJgESIIHQCVxeXq5ArNGGgP1r&#10;uVptYzwroY/JV/spWPfVM+7sinpBF7n4zmSURB0HeUAxhqbS8y1m5Oh2fNjdgzCnl8flrEsCtghA&#10;gLBdrVaPbbWfq93I5zrf5qtpvnrOhrvOUyOyRXMSWdZziNRfUk1F0Cxjfnh8vID4ay1bVIVZCx+6&#10;u9iQsBmm9epWPz4+nuPEvqZ6Dc9KWhSu836i7+uHh4dT3H/l/SN/mgSCF3GNx308S27xOVLT8Sxu&#10;jIBsmLl7ePheUdngHJC4zxgggw0FP18ZZPGuKcbWRLqMGY2gizyGGAsasaBaNKCYsSRYlw2T3Vq5&#10;/APIukjG01dFx3IkQAIkQAIkkDqBUL75pe4njp8ESIAEgicAgU9rOB5/Gw+HbQjY14IfkEcDoGDd&#10;I2cUYEr0i7nIBXgmQyb6WMgKizE0lZyvMSPZJLHp7YiCz6xBz3o2CUBQ24Qg4QynCa3Y7Eer7cjn&#10;OV/nqmk+ks039Xo9eqGpVoxqFIbg8CLK7LiGhOovUdYqFdkc0dfAG2TRh+HwDPNAy6TxATxDn2CD&#10;VNQZ9DFXrg1GowuTfi20LcPidayHdyC+PSl0TAF1jnvHLubDw4BM9s7UUEVcT+uuhYUtPjt6F1LJ&#10;GCSbmnGi6KHW82FAAj8fHRnqfOWEJWPrHWbGi0bkRR4/jAWNWNApGkjcmBKsSxb10nj8ozwed5aX&#10;l3s6qFiWBEiABEiABEjgXwIBvJ+nu0iABEiABGIggJ3F3eUPH/Y+ffq0XhqNNiBc33t6sOMvHQKR&#10;i6nScSRHSgIBEeC8M9VZPgtA8aH3O0Qn5zc3N+2Aoo2mJkJAMjdCGLOB4XId68DnPs9V04YPwVRL&#10;MoU7wBNlF7i+DqIZmIjU//xZGBTulS0LzfrY5JWqUfKiW+VPtb0Cy/1vgX076Tq6+DV4rWMe7FOs&#10;rh6GyNTfolhdndfU9Uv+Jpy3gNNGjhaxSZBidefo2SEIyNyDrOrnFZzApSVWF3p8V8UYIgFnBEJ8&#10;p+AMztuOODcVhp4d2yeQVRQHLUMffyejwWDr8f5+9dOHDxufPn7cp1jdvs/YAwmQAAmQQNwEuE6P&#10;278cHQmQAAl4T+Dy8nIFWVTbA2Rfx02p7b3BnhmY9SG7kGHwhZcV7FEv5hgzyjETdRwoU5hQkDE0&#10;lV5AMdNBhsk9HqmZ50JgXRsE5Nh3iO2OIZApdv0a8TwX0Dw1McQwd23IBgcb8Rd7m8FnWbeQTX2S&#10;z7EB/KQeeRZuGff9cLiP597v8n8H9fyb40IdDAbRZ9dG5vxjzPPbOTD5XzV71vXNhYWFrv8DLN7C&#10;5/XYhbZYtHjTvbUghOyjWGNdwc69JZ5C4G0cxWwYMqqv4fTY77nvYYFkpPXVlyHMVYWwY1xNxM54&#10;0YjGyGOIsaARC6pFA4oZ1SzriJNOaTj8iXe+XQrTVQOB5UiABEiABEhAj0Do3//0RsvSJEACJEAC&#10;3hP49etXGw+B32BoCy9/17w3uGADg/pgH7GgqqgwiH4hx5hRDq3oY0GZxIuCjJ+p1EKLFxEkYDB/&#10;QbS+nyUUWIcEbBIQ0Tra37bZx/SLObSrWZ1SDCOTDLkQHG4w66e63/+URIb6bYgP5doK5+dIpP4S&#10;CDLL9usLC+vhQMpm6RCCddR8Eqyn8sPaJ3rB8v3DwyWy0q4k4VMN4TruHd06MkYnwcXAILEOO5OT&#10;TQw0xSZeEPBazIX1Fa6TLW4KZMgWQeBWTlEaj/9rbJNMQCK/InjP6tPreapoWIyriR5gzCgGZuTx&#10;wzhQjAPdYoHEzTTBumRRhx6hgyzqPz9//tzRHT7LkwAJkAAJkAAJ6BOI4Rug/qhZgwRIgARIIAgC&#10;19fXzbFkrYSAHTesZhBGOzYyGME6haNWIiPqhRxjRjlmoo4DZQoTCjKGptILNWYgTOhVq9U9ZpzM&#10;c2Gwrg0CyLK3jdh0K66NeI4LdY6aFFuYt04gPNyxEXextxlMlvUChOovfV+rVNYh1uzHHA93d3dt&#10;3PtPYx7j27FBCBe1X+/H42ZlNDpPyadPY1UQrvN0DvWowOamfVwrSW1mUaeTv6SPgq6nDR0LC1vc&#10;DJjfv2xBj8AN1iJYcx2i1ppezTmlAxH4GR2zwcZ8nKcMDi97U4yriewYLxohFXEMMQ404kCnaEAx&#10;8yxal9N6urVy+QeG2eXJrjrOZlkSIAESIAESMEMgpu+AZoiwFRIgARIgAS8JyHGbOBa7XapWv+Lm&#10;1fbSSMdGBSNWFy4Ri6ocu/1Vd1Ev5BgzyqEVdRwoU3hTkPEzlVwM8SICUGTU26NQIesFwno2CDw+&#10;PraQBfjUWLa9WUZGPMfFMEe9dR3EhzuYs05sxF3Mbco1hfGdeTvGgoXqf7ggA1j08SWxgLnV31iw&#10;EKTYBBXjdPgPKWxI2UUGOxH+pfmbIlznJif1cPD+HqE+FK9L+iTqwqkiR/IM6DUwGhcdAWyMaeI6&#10;OLR6kkNAIj/fHOzTHOUbG5wE4J1JRRtEIhoeiDx+GAsasaBaNIyY6eF56wfeLYhAvas6NJYjARIg&#10;ARIgARKwQyDql992kLFVEiABEiCBoglcXl6u4ANuCy+Lv+EjZxv2rBRtUxH9U7BeBHV/+ox+ERex&#10;GM9kFEUfB1lhMX6mkoslZiAAvcI64KDRaBxlDRPWIwHTBETQgLiUTOtN023/017E81ss89Nb38t8&#10;hSzrG7FnwbYR8xC1nlkVCGUx2hOh+h/T8bH9pF6tRp3FHx+V13AdXWRxV4h1MNYeMspvhGi7qs0P&#10;w+EZ5vyWavmoy70Qr9dqtagz65vyI+aEFTmFw8kmQVNGB9xO0aIuWUfBhr0lbv4LOIrCM13mmbuH&#10;h++VcnnXuvVhiPysY8jaQdFzVFa7rddjXE1EzHjRiLyIY4hxoBEHOkU9ixkkFenD/C6esX7i1LbO&#10;6urqlc5wWJYESIAESIAESMAugVi/B9qlxtZJgARIgAS8IoDs663hePxtPBy2IWBf88o4i8YEI1iP&#10;WFhl0b1zm456EceYmev/PwWijgNlChMKMoYm0osxXuRYeIgZ95Btr5cnZFiXBEwReBZRnVoR2UY8&#10;t8U4P72JqegFqKauoZfteJNB1zOR+ktGyDjbry8srNvg71Ob+Nickq6giw36mz7xN23LY1r+VMKH&#10;0xIOsJ7dVyqceCEvNzNF7pPCJuDxuI+19Raf9SIPMM+GB1HbLmL+u9NNMZ6J/DxzyUxzCpufQoDE&#10;uHrnJcaLRuBGHD+MA4040CnqQcxgo2NXsqjjnWx3eXmZ3wp0/MeyJEACJEACJOCYQALfBB0TZXck&#10;QAIkQAKFEoB4fW0wGLTHyL6OF8utQo2x2HkwYnVhELG4yqKL5zYd9SKOMTPX/38KRB0HyhTeFGT8&#10;TCUXc7zghfQRsq0f4IX0VdbQYT0SMEkAYirJtL5tss1Y11Qxz00v/Y95imLEDBdEocJEj4XqL1HW&#10;KpXoszInJlg/gmB9L8PlEkQVCAHbyCB/KsaOgrDYvpGj4fBKNp5wHTufNU6z2ce7vu/zS7KEaQKu&#10;xV2yMRnXxRavC9OeZHvTCMhGSSTEOcSzSbMQSh4I/QoZt4FOXc9PBkx20wRjaiJnxoti+EUeP4wD&#10;xTjQKVZAzEgWdTw7d6AJ+Pn58+eOjrksSwIkQAIkQAIkUCyBoPRuxaJi7yRAAiRAAiEQWFpa6n/6&#10;9Ono8/Ly5uP9/Wq1XN7Bywd5UL0KwX7aSAIqBFIRdqmwSLkM4yBl7+uPPfZ4gXBlF6LG85ubm7Y+&#10;HdYgAfME6vX6DgTK5gSHkW7GiX1uehlZIrB7zhhuPuAibhFCtQPnwxOheiBidWGD+1/LOSP3HXbd&#10;d1lYj/9XWM8OOoZY/eufbuTDxMs/B9172QXuhdx0qeAZuYdSrK4AylIRp2u28fhksV7fpFjdkjPZ&#10;7CsCkvwGm2FOR+PxWWFidfqEBGwQiPQdgg1UbHMCAcYPw0KXgJuYuYJZHawRd/C3Di3A+ocPH/Yo&#10;Vtd1FsuTAAmQAAmQQPEEnL5nKn64tIAESIAESCBlAr9+/WpXarWv4+GwXa5W10JmEcyOMzcvKUJ2&#10;ZSbbo17AMWaUYyLqOFCm8KYg42cquZTiRbLx4W9HNrFlDSXWIwFTBCSTLNo6znWkfKRzW0rz0p94&#10;wiaGK2xmYBZdzQsMguxTfIyUa8nuLyCR+ksQ2KB9Uq9Wd+zCKbZ1ZE47gwWtYq1w0ztEuVs4Nabj&#10;pjf3vWB857gnNlV6TiED+3g06kt2dRUeKZfB2n5NNqfmWk+lDNDg2G1nJB2ORjtLi4snBk1mUyQw&#10;kQDmlZW7h4fd0nj8X2/mlgKy08YSHrbnpmA5MabeuY6xohHNEccP40AjDnSK2omZHu7ZP3Cv7uJd&#10;f1fHHJYlARIgARIgARLwl0CK3wf99QYtIwESIAEScEbg+vq6ORbRQ7n8LcTsKRSsOwsVLzuKegEX&#10;qSjPdCBFHQN5YDF+JtJLMV5EFAoYf+FF9n6ekGJdEjBBABn7mhDbnqKtNe32Ip3XUpyX/vgeH9o6&#10;EK1vacdCwhVEqIgjni+sIQhUqP5PTCUgeIVg/RDj3bUWAx41jDXMJrKQdz0yyZgpci1jfJmu5VjF&#10;68PINyiYCh7Z6IC2mqbaYzv5CNgQecnzG9aHm4uLi7181rE2CcwncINNxbVKRdYW+s9n85vPXsKO&#10;0C+7PQHVtDEvBTT82aYyrt7xYbwoRnfkscM4UIwDnWIGYgbP/n102a3Vaj+RBKSzurp6pWMCy5IA&#10;CZAACZAACYRBIOVvhGF4iFaSAAmQAAlYJyBHf6KT1mA8FvF623qHOTsIRqwu44xUZJXThbmqR794&#10;Y8woxUf0caBE4U0hxs5UaonHSx8ZWHZiFX5luVRYpxgCksEPYivJENxUtiDSeS3xOenJ/YiHPYjW&#10;j5RjgQVLyKx7jI0f20ZRBC5Uf8kCoivJ3N83ysejxvDReh/mfPfIJGumYN2yCl9eWeugwIaxgWsb&#10;woNjEybEIGCHSKaL0xE2TfCIuQ3EzSGui92Yxxji2AyLvHoLtdpmrHNfiP6N1WbZSIzYPUSstbwd&#10;owGxn7djs2yY4XnJsrUOm2dMvYPNWNGIv4jjh3GgEQc6RTPEDDYuymmpP3B/7i4vL/d0umNZEiAB&#10;EiABEiCBMAnwO2GYfqPVJEACJEACFgn8+vWrjQfjb+VqtY1uVix2lanpYATrkYqsMjnNYKWoF2+M&#10;GeVIiToOlCm8Kcj4mUiOsfIbC156nyBb3x5FEFkvMNYzRUBEt2hrW6m9COc1zkm/Pf98CgSziCpd&#10;CP/M4+ayrEckVP+DcDQY7OA+d6KBNKiiJoXOvg+8Wq1GO1Vi44H6PVDDUcGK1yPOpq/hvplFkVWx&#10;jWtCTqnhz0MCRoReeE7DJr4dD4dHkyIiIJuH7x4evlfK5V3vh5VB6Of9mBwZaGROcmSr024YUxNx&#10;M14UozDi+GEMKMaAbjGFmJEs6ljjd3CS3s/Pnz93dLtgeRIgARIgARIggfAJRPsCPHzXcAQkQAIk&#10;QAI+ELi+vm6WKpX/4OVFCzfNpg82UbDugxeKsSH6hVuEwjwbkRJ9HGSBxtiZSo3x8i+ap2Pmy+WD&#10;RqNxlCXMWIcETBGA8HIfsTg7U3Ck8xrnpFdR1EOmYWYT1biwcmdZj1Co/gcfnldPkKk5WsEfTqho&#10;IcOynFIR9Q9rlR5OhdmIdZC4hi8hTFixOb5QxOuxX7MmfAyB6Rpi5hzXvtWYMWFrym3kEXsNR6Od&#10;pYg3W6UcFz6NHRtfdhGn34OaSxTEfj4x9smWPHOST+Mwbgtj6h1SxopilEUeO4wDxTjQKTY5Zq7Q&#10;RBfvQn/If5eWlvo6TbIsCZAACZAACZBAfAT4rTA+n3JEJEACJEAClgjc3t5KVr/2GNnX8ZK7Zamb&#10;mc0GI1aXUUQqtCrC73/6jHrhxnhRDq2o40CZwpuCjJ+J5BgrkwMK4pceXpBLJtpe1pBjPRLISwDr&#10;ym3E4eFE4USkcxrnpPdRA3HqkZz+kDeeUqmfWbwYsVD9j+/Ho1G/vrCwHmsspCJYh/+6EHRvxuhH&#10;XL9NzHnnLsfms3i9VqmsYx3Qd8kjtL5w3Uu8NEOzO0V7dcVeTxuJSyWeNJNisDgcs6wdhuPxoS8J&#10;aLSHHrlIVJuHYgXd+Uix2fCLMZ7e+ZCxohHWEccP40AjDlSL/hsv8t79SaQOgXpXtTrLkQAJkAAJ&#10;kAAJpEEgKN1bGi7hKEmABEiABHwlILu+P336dPR5eXnz8f5+tQqx23g4PIG9V77aXJhdkQqtCuPJ&#10;jkngmQDFfgwFEshPAC/Km2jlHILhQzkaPH+LbIEE9AlgXXmCWNwUwc6r2pGuoXj/mhwj2LCwi6yP&#10;bf0ISrPGs7jzL+XRi1A9AbG6vNytViprIuhXZhNYQWQd7wZmclZzf2at6Hs9EQ66tlGujT9/rvue&#10;1R+E9EcUq8/2CE6jOUQJWbPzFwABzXVeb7FeX+fm4QAcG6iJknAGc8jpaDw+C1asHih7H8zWnI98&#10;MNmNDZG+Z8gDj7GShx7rksAEAuPxFTaKybvOHdyHVz98+LCBvz2K1RktJEACJEACJEACkwhwPc64&#10;IAESIAESIAEDBPAyXLK2fIOAvV2uVtcMNDmxiWB2mvElqPEQiH7RxphRipno40CJwptCjJ2J1Bgr&#10;asEkYmH87Xz8+LGjVoOlSMAsAdk0ARHfGVptxno6Deej2TEj81Adwi181LsyG11xtibXzMPDw8XE&#10;0wleDjlyofqk50KcBianh5zE6flSaTgcppAA7wAZ1vdj9CH8J/e6lg9jKzLz+mg4vJLTEDjnT48E&#10;2ciF6+DUh1ihDXoE5k7SEDFhzbOj1ypLk4AaAVkj3j087JbG4//OXSeqNVl8qYizGtuEO3custm5&#10;z20znt55h7GiEbARxw/jQCMO3hTF5rAu7r8/yrVad5knmWYHyZokQAIkQAIkkCABfjdM0OkcMgmQ&#10;AAmQgF0C19fXTTykt0rV6n9MZnIJRqwueCkgNR5kUS/aGC/K8RJ1HChTeFOQ8TORHGNFL6Bw35YX&#10;7DtymopeTZYmgfwEngW4x+VKpZ2/Nb9a4Fyk5g+ZgyDg2lQrzVLI1rUPIdL3iSQSFKq/4HACkWe0&#10;QkBs7jmH35sxXwHYwLIZazZ5XzccuBavo7+DxUg3JZi4NuWkCGxKkmt9xUR7bMMtgVmCryE2CS9F&#10;vKnKLWn29pbADTa61CoVOZlhLSo6EQtEbfqJ4tMZdBlT7+AwXhSvxohjhzGgGAMohqRt/Wqp1BmM&#10;xz+HHz50V5l4QR0eS5IACZAACZAACbwiwG+HDAgSIAESIAESsEjg8vJypdFotPEA/w033XaerihY&#10;z0Mv/LpRL9ooOFYK0KhjQInAhEKMnYnkGCtZA6pUEhERhBT72VtgTRLITgAi3EOI1nezt+BXTc5F&#10;ev6AUPUA2bE5/yhgm5hlPWKhuupzIGKoD7HzugLCIIv4lKHbFsBYBeuSMRux6XXGbBfC9TGuUcmu&#10;bit+Qm9X5nacFPH71Bn+giXwVvQlJ8lgTbiJNU4v2EHRcG8J4PmpiZg7xKkVLW+NzGtYxCLRvGhm&#10;1acAdQodxtM7MIwVxSsx4thhDMyIgfH4Cv/ahVD9JzaGdZjoRfF6YTESIAESIAESIIG5BPj9cC4i&#10;FiABEiABEiABcwR+/frVxkv0b2ixVa5W13RaVhUq6LRppSwFpMaxRr9gY8woxUz0caBE4U0hxs5E&#10;aoyVLMGEOv/GU79SLu/EmuE0Ix1Wc0Tg9v5+u1qpHDvqzlo3nIeyoYWoa4OCLjV2yMC7i+eqw1Kk&#10;QvWsz37ISrwOLn01imGVgmBd5sbtsKzWsxYZ8qOcPuE7yXq7q0ejuNK2xOujwWAHc/xJcSPzu2fM&#10;68eYv6K+xv32gDnrXgi/egu12ib8emWudbZEAqWSbHC5e3j4juf2YO4tmf0WsUg0MxOFihSgToHE&#10;eHoHhrGicEH9KRJx/DAOXsTBeNzD/9fF+u0HBOpdjQhhURIgARIgARIgARJQJhDlS3Dl0bMgCZAA&#10;CZAACRRI4Pr6ujkul9sQyEn29eY8U7KKFua1a/zfKSA1j9R4ix41yHhRdgYX7m9QMXYmxg7jRPmS&#10;el1wUjyNxx2IR/eYPSYjU1bLTOA5U+AZhKcrmRspsCLnoezwIb6RDNkbFHapMXx4fLzAqQRraqXD&#10;KJX3mQ/ZiaMVxEL0vA8vfg/Dk9msjFWw/vj4eI572tx3Htmo2a1lSrwOEUy3Xq1u2rU23Nax9tlG&#10;jAS/YS9cD5i3HGuak3q9vmO+ZbaYOgGc2rGLOfV7qM9KmfwXsUg0Ew/FShSgTgHFeHoHhrGielHF&#10;SyrekSn4FlnUh6VSp1Yu/7xrNDqr3GioAI1FSIAESIAESIAE8hLI+x0kb/+sTwIkQAIkQALJElhe&#10;Xu59+vhx/9OHDxvVcnl9PBzu4cVIZxIQ3rCTDRMOnASeCFD8x0AggQII/N5Udi4fxAvonV0mTEAy&#10;bI/r9Q0g6IWGgferfB6DUH0Nwk7JRMyfAoHxaHSgUMz7IvKs9+cvr7G1Wu1r3jZYvzAC3cJ6ttgx&#10;RKtroYrVBYupa7McyXxlI1Rkox7a5b3PBtyC2sSm3x2K1QuCH3G3WCO3cBLDBe4ph0mJ1SP2KYdG&#10;AiRAAiRQDIHReNwdIknLqFLZ+PDhwyq+Ue8gYcsJxerF+IO9kgAJkAAJkECKBPgtMUWvc8wkQAIk&#10;QAJeE7i8vFxBZrUWBCvfytVqG8auBCNYZ8ZjK7EV9YKNMaMUM1HHgBKBCYUYO++gME4yBpNCLGFD&#10;WQ+by/aQ+bibsRdWIwFtAnLUPTJIn2JN2NKuXEAFzkHmoIvQCxsXTsy1GG9LIWdZt/GMh9iRLP3r&#10;MXpchGoQqJ3FOLbnMXXwHmArtvFJ5mxspIgqc7Zu1nVJTIDs6tH51kSsyloHJ0PIdd000R7bKJYA&#10;7kFXsGBTNl8Wawl7j4nA7e2tbHw6xDNR++W4ksuGy6zYmcI6uThRpcR4ekWKcaIaOCgXcezEHAdD&#10;nOZXxTPJYDz+OfzwoUthukbMsygJkAAJkAAJkIAVAvyeaAUrGyUBEiABEiABcwTwYr6Fj3jfcAR6&#10;Gx+w18y1bKElBdGfhV6jbjLqxRrjRSl2o44BJQITCjF2JpJjrGQMKI14Qgaao0a9foCP5VcZe2M1&#10;EtAmgEyCx8j2v61d0WEFzj9mYYvgC5lJNzDX9M22HF9rIoatBCSGtSFSf+tViLrWY4ydBATrB3je&#10;34/tKsV7DBGre30Py8pcVbhei/SazMrtZT1Z42C+ijI+TPAJrI0eNqds8jkpMK95bO7T5t2Hh13E&#10;1PdJZsYsLJzolohFojbDMLk4UYXJeHpHirGiGDwRx05UMTAey3vrLoTqP/Es0kH2dL5bUgxxFiMB&#10;EiABEiABEnBDgN8U3XBmLyRAAiRAAiRghIBklUH2qbZkX4cQoWWkUZONaIj+THYbc1tRL9YYL0qh&#10;G3UMKBGYUIix8w4K4yRjMGWIpafMgePxnhyVmrFXViMBbQK3EOVWKxVvM9RyDtJ2qUqFHjJlb6gU&#10;TL0MhMznpUql6TMHF0L1P+PH82KUGfpFuIZ78KXPfs5jG4Tde9iocpSnDR/rQmx4CSH+io+2mbJp&#10;lnAdwpcTZFffMdVXTO08bTjyeG0TE2vbY8H8fIL5i3FuG3RC7eP99zbuHSJUX5s17KjEhSr+jVgo&#10;qjL8rGWSixNVUIynV6QYJ4qBE3HcBB8D43EPXuzi2/EPvLPuKnqUxUiABEiABEiABEigEAL8plgI&#10;dnZKAiRAAiRAAvkJXF5erjQajbZkX0drLfyt5G81RwsZRH85ekumatSLNcaMUhxHHQNKBN4UYtxM&#10;pMY4yRJMqJMjnnD/7Y5Hox1mqcnIntW0CUh24eFodApxV7FrvrfTsvZIWEGVAMS5R4uLi3uq5VMt&#10;J9cGBOtnPo7fpVD9xfhPIPKKUjgIUXfwOoJpcYrrfRObVLo+xnFWm7BWamJc51nrh1jvpXh9NBxe&#10;1RcW5MSDqxDHYtNmiNWbaP/MtzWNzTHH2jau8Sg3ScXqL9/H9Tw3HGLebKnaGu3CYBqAiMWiqj7X&#10;LZdcjKgCYiy9I8VYUQyeiGMnqBhAFvVhqdSplcs/7xqNziqfORQDmMVIgARIgARIgAR8IEBdgw9e&#10;oA0kQAIkQAIkYIDAr1+/2jh+9ys+4rchUFgz0KReEzlEf3odpVM66oUa40UpkKOOASUCEwoxdiaS&#10;Y6xkCChDsTQajw8ayIhKMVIGH7CKNgERcZR/ZyNtale2UIFzjwWo75uMTsRqg9rDcHiGeGzZaDtL&#10;mwUJ1Z9MhXiwD+Hzeha7fa+DzQkXELi6f9Z1AAbj2sBaouegK2ddILv6Lt5NHDrr0KOORLiOv4PF&#10;anXfI7O8MEVOS8BJELLJyIu1jBdQAjRCTp3CvLUV20abAF0RhckyL+AeL/eLbd0BBSUu1B3cpPIR&#10;C0VN4JnWRnJxogKTsfSOEuNEJXBQJuLY8T0G8A66Wx6Pf45rtc7y4mJUz46K0cdiJEACJEACJEAC&#10;kRDgt8VIHMlhkAAJkAAJkMBLAtfX10187G7jT7KvN53QMST8c2JrIJ1EvVBjvChFYdQxoETgTSHG&#10;zURqjJMswYQ6ZuOpPxiN9j4io01Ga1iNBJQJPAk6PBB6ce5RdlmugiIIq9frzNA7h6IPWdaLFKm/&#10;xQMRocRMP1fweVgZm7NF5Nry0LTcJkHYHd20GrO/5jlcNo4goYBsQriaVza1f8dGhmNw2U5t3JGN&#10;t4f43orxPhOZn4IYzt3d3S4M/Z7nxAXfBYbGHRGxWNQ4q+cGk4sRVZCMpVekGCeKgRNx3PgWA8Px&#10;WJ7pu3gP+GP44UOXWdQVY5TFSIAESIAESIAEvCcQ3Ytw74nTQBIgARIgARJwTOD29nYNXbbwUkPE&#10;621r3ZsV/lkzM6SGo16oMV6UQjHqGFAi8KYQ42YiNcZJhmCyFUvjcQcCpb2lpSX5oMAfCVglIIIv&#10;bLzYttrJlMY577iljnV8B6L1Lbe9htdbUVnWfRKq//EashfvLC4unoTnxdkWxyqAxrhkY8pqhP7y&#10;TfPhDHGs12BegJJ1HyLnJLPu52XnS32sSU6QVX2PmzF88Ui4dshmQ8STnBy1lncUyd1sIhaL5o2F&#10;WfWTixMVmIyld5QYJyqBgzIRx07hMYD3PxCq/6xVKh2+X1aMRxYjARIgARIgARIIjgC/MQbnMhpM&#10;AiRAAiRAAvkI/Pr16ynzOjK4tdHSSr7WnmvbEv4ZMS7MRqJepDFelIIy6hhQIjChEGPnHRTGScZg&#10;shhLkg0ZIuK/lhYX9zNax2okoEzgDsKvimPhF+cdZfcYLQhBzx4ErUdGG42sMddZ1n0Uqr9w6Qme&#10;93Yic3EJwm65t36PbVwYTxf+2oxpXMiY24ao9TSmMamOBWvBHsa+oVo+lXL39/dNZFA+T2W8MY6T&#10;a5EYvep+TJJYBXPBoZwMarL3wgWGJgej0lbEYlGV4Wcpk1yMqEJiLL0ixThRDJyI48Z5DIzHPXke&#10;xH3xBwTqXUUPsBgJkAAJkAAJkAAJBE3A828rQbOl8SRAAiRAAiTgJYHPnz93Pn36tPPhw4dVfEiV&#10;j6hH+JOXIvyRAAmQgL8ELAqM/R00LbNCwHIsyVHmEBB/h5D4/Ek8yR8JWCTQgIB5NBxuPW2UcPCj&#10;WN0B5CldSEZaEfsVZ4H/PUMg2sXH5RPblsrLVN9fqGJO4P3HdiCYbd/JHG7W5Nmt4Xr86rI/z/ra&#10;88yews2B0HkF97EkNzAUDt+AAc/rzE1unDMAM+EmZB7AWnYfG7QuTIvVBSufUxIOLsWhM0YUQbEY&#10;CZCAXQLj8RUyqJ9gTtrB3zq+027gT07r7NrtmK2TAAmQAAmQAAmQgD8E+Hzmjy9oCQmQAAmQAAkU&#10;SkAy3ODY6qfs6xDbtbSMsSz+07IlksJRL9IYL3OjNGr/zx39lAKMm3dgGCcZg8lxLIl4cnFhYQ/3&#10;16uMFrMaCcwlIELmJyFYubw2t3COApx3csAzU7VXq9U2OZ9Mhwkx1NpgNLowg/t1K76L1N+OGc90&#10;64iVvg0WRbUZcdbuAwj49oviaqNfbNo7Rww2bbTteZvRZcs3wfvh4eHUhkDVhG1sYy4BWXtsxXY/&#10;mTtqFjBKAO+ct3GfkxNSrD6rOM+Ka5RShsYiznCcgYZSleRiRIUK4+gdJcaJSuCgTMSxYzoGRuNx&#10;tzwe/xzXap3lxcWeImEWIwESIAESIAESIIFoCYT2rSVaR3BgJEACJEACJFA0Aezg7yPz+tHy8vIm&#10;RE+r+Bi1gyPXT2DX1UzbHAv/iubkov+oxWCMFxchFF8fjJv4fFrUiAqIJczp23f39xfykb6oYbPf&#10;+Aks4oMXstnKyTk9W6ONen1iC5r5dpsQ/YnYh78pBERQZzrLeggZ1SfhQKy0YgsUiN1mP5sGOmBs&#10;HO8HavpEs2XjSKJi9RLGvROTL02MBXPRLsXqJki6bwPX8snzRrmo5ij3JNPtUTbV4u8M9+9jUFiz&#10;TYLPK7YJs/0oCRTwnixKjhwUCbwggAzqfcmijs30W/eNxuryhw+bHz9+3KdYnWFCAiRAAiRAAiRA&#10;Ar8J8PmdkUACJEACJEACJDCXAER2LXyo+gYBexsfGV5/YOBLzbn8dAtEvUBjvCiFQ9QxoETgTSHG&#10;zTtqjJEsgSRPwMWSw720Cwv2RFyccQSsRgIzCSDGVpDV9hCxvm0SVbFXjsmRxNEW1uRbjUajE8do&#10;zI/CVJb1CLJ8nODZLSrxrPh2ZCmDvvlIVG8RY9rEpqOueg2/S0KcuA2Rq4gTU/tFd83ldaCIVSHi&#10;P8/bDuu7J4D5dq9erx+575k9xkDgn2cSbN52PR7TWXFd26/dX8QZjrVZKFZILkZUuDCO3lFinCgE&#10;TsRxk8n/43EHIvWftUqlI8nBFAiyCAmQAAmQAAmQAAkkS4DfHJN1PQdOAiRAAiRAAtkIXF9fN/Hh&#10;oQXxw3/QQrNo8V+2UfhdK+oFWsFiUb89/9u6qP2f1QGMm3fkGCcZgsmjOMJRsAcNCECQbfIqw0hY&#10;hQTmEoBAbL9cqRjJxM35Zi5u5wUgbr2CiGxDsok77zyQDu+Hw0MIznezmBuBUP1p2IiTPkTQ61kY&#10;+FwHGzYy6Qd8HhMEvesxXc/w0Sl4t31mbto2jPlKTjqJyY95GT0LVs/BZC1vW6zvjoCsMTAnbcW0&#10;icYdPfYkBO7u7mT99R1xtFIUkegWCrNARiwYtRU/ScWHDkTG0itajBPF4Ik4bubGwHjcA6Uu1ro/&#10;IFDvKhJjMRIgARIgARIgARIgARDgd0eGAQmQAAmQAAmQQGYCl8ji2bi7a0v2dQjX25kbYsV/CES9&#10;OPNILOpzyEUdA1nAM24mUmOcZAgm/2Kpj6Nh9z4yS3IGZ7KKCoFbZLjFXHGYRyzCuUaFdDFl5MQG&#10;iNY3i+nd/15FKPnw+HhRqVZXVK2NRaj+cryxCaFlbDEK1rEZPKrp9uHh4RJjUr72VK9Rz8sdYMz7&#10;ntvo1DzEwSkEPHxP5JR67s56OB1hixsvcnNMsgGc8iSnc8rpGmtFA5grMizaQNP9RywYNY3qT3vJ&#10;xYgKSMbRK0qMEZWgQZmI4+ZdDIzHV8NSqVMrl39i5F1mUVeMERYjARIgARIgARIggQkEonoZTg+T&#10;AAmQAAmQAAkUS+DXzU0bH7a+wYpWlVm0Mjkj6sWZf2LRTD6yXSnqGMgCj3HzjhpjJEMgeRxHIjod&#10;j0Y7/NCRwa+sMpcAMq038ZHtLItonXPNXLyFF0AW1IPFxcX9wg3x1ABkWd+HCH3uSQMxCtX/uGQw&#10;GOwgRk48dVEmsyBYP5PnzUyVPawUWyZ8rGuaGNO5h6itmfScXV2y5F9Z6ySwhiFW3wWPw8DMTtpc&#10;XLsnyKq+xzhOOgwyDf729nYNzxrHiB2v7s1JiU0jFoxmCkqFSknFhwKPpyKMo3ekGCcKwRNx3Ij/&#10;cUJmtzwe/xzXap3lxcWeAhEWIQESIAESIAESIAESUCDA748KkFiEBEiABEiABEhAn8A1BFLlweC3&#10;gL1cbuq3kGaNqBdnHgtGfYm2qP2fBTJjZiI1xkmGYPI8liDsusK98q8lCk8zOJdV5hGQTNOPg4EI&#10;PLXWY5xr5pH1498xf2xAkNzzwxq/rFDJsh6zWP3ZGyfI+rzjl2fyWRObYB00uvBRNKclwD/7GNPc&#10;jSL5osCv2jFuDMlDWLIslyqVs9JolKcZ1nVIAPfLPZzacuSwS3YVAYGnddbvzSnezvlJiU0jFo3a&#10;ulySig9ViIyjV6QYI4qBE1Hc4N7Wl+cz/PfHhw8futzIpxgDLEYCJEACJEACJEACmgT4/VETGIuT&#10;AAmQAAmQAAnoE5BsO4PRqI2s618hyGvrt5BGjagXZp6LRX2JsKhjIAtkxs07aoyRDIEUVhz1K+Xy&#10;DrIbdjOMlFVIYCqBZ+GuZD5UWodxrgknmOSDKuaMDX5IneyzaVnWExCqPwGJLXu3jAmCaMnavBvO&#10;VTrX0qg2FUS4oWCmA2O8xuZG7IwC7zYKUbSeB6f1urJpFpmxt/jsYR11dB3gPe+2nKKQ5RQnlzCS&#10;EptGJBh1FSNJxYcqVMbRK1KMEcXACTxusH7t4O9nrVbrMhmAos9ZjARIgARIgARIgARyEuA3yJwA&#10;WZ0ESIAESIAESECPwCUy8FT//rslmderpVIbAvYVvRbiLR31wiwswWhhQRZ1DGShyrh5R40xkiGQ&#10;AowjfBQ7WVxY2KMANYO/WWUmgfv7+8NypbI7qxDnmfCCSD6wIjPqVniW27f4rXgyFaH6S7IQk63j&#10;ftK3T9tNDxFm8D5AhvV9N/Ts9iLXGwSwl3Z78at1jHeTYt9/ffIwHJ5hHdF65yUK1/0K3N/W9CDM&#10;2orp/uAj5NhskhMUMO99R9y8v849HWxSgtPARaOuQyip2NCByzh6RYtxohA8gcUMnll6GJVkUf/5&#10;8ePHjsIIWYQESIAESIAESIAESMAwgRS/0xhGyOZIgARIgARIgAR0CKyWy1ef8SLo04cPOzhWbxUf&#10;MzdL4/HR8Pdxe/yRQLIEKBB84/oARca2g5cxkoFwoHEEX2/f3d9f3N3d7WYYNauQwFQCyBa1NxyN&#10;dqYV4DwTZvBI5nxsRtgO03q7Vj9t/BmP9+QFaKovQR8eHlp2KbttfTAYRPXcCPFfzy1Be71hHooq&#10;1hRIdSlW/5eSnGgxUawuRSqpzsAKUVRAEQi0TiBW36RYvQD4gXb5tAHw4eEY/z0LSaweKG6a7YgA&#10;n30dgWY38RPw/N0r7l1XsskfjpB3Yev4JrmBvz2K1eMPTY6QBEiABEiABEjAXwJ8HvPXN7SMBEiA&#10;BEiABJIjgCNl1wajUVuyr1cCytZjylHRLsw8f2lpyn9524nW/1nBMG7ekWOMZAimCOIIH1W68P0e&#10;j6XN4H9WmUoAosImMoWdIfPyyp9CnGPCDhhku7xClvUNis8m+xGi4AvE+1rYXs5s/QkyeE/dqJK5&#10;1YIqSnZX+PKsoO6NdxtThm5kvz8EoF3jkDxtEHEoc27PU/OcmiXXJUTpatcls6079c3bzvBssYf1&#10;wlGhRrDzoAjguWEfcfPfl88NQQ0AxiaVITmwTMdFx1JSsaEKmzH0ihRjRDFwPIsbyaKOvx/YoNfh&#10;+1RFH7IYCZAACZAACZAACTgkwO+RDmGzKxIgARIgARIgAXUCl8je07i7a+PF0jfUapXK5RX12uGV&#10;jHpRFoFg1HZERe3/rPAYN6/IMUYyBFJkMTTCaSSNev3gKVswfyRggICI1suVyjGaakpznGcMQC2+&#10;iR6y/W4Ub4Z/FkgGenyslnhP7gdBdB9xsR7LwGMTrEMAiEPI4ri3J7YxJKqNIHnmh6fMy7IpqFpV&#10;f2dD0Xoe5JnqysY2zDdbPBUgE74kK8n9Fte3rJ3WQgeQlODUM9FoCLGTVHyoOoRx9IoUY0QhcAqO&#10;Gdyv+rCyKyJ1ZE/vxvJ8pUCeRUiABEiABEiABEggSAL8Hhmk22g0CZAACZAACaRH4NfNTbtWLn8d&#10;lkrtarkc/MeStx6MelEWmWjUxtUXtf+zAGPMvKPGGMkQSBHGkQhNRjjC9mOj0clAhFVI4B2BZ5HZ&#10;aYon28QaDpgnjpBBbC/W8eUZV2Ji2leoIFJcjyn7PjJ5R6MbQfb7KJZ5uJ+sYf65yHONhlQ3tmsq&#10;D/uH4fAMQdzSboOidW1kOSr0cH3uMMNoDoIJVZXTLzHHHWPdoH9de8wpmoWDCuOChaMqJvpUJqnY&#10;UAXPGHpFijGiGDiO4wbPHx38/cTG9C7XOIo+YjESIAESIAESIAES8IRAFC/EPWFJM0iABEiABEiA&#10;BBwRuJaMoINBGx9PviHzetNRt1a7iXZRFqFg1EYgROv/rLAYN+/IMUY0gynyGMIHme4YopOlpaW+&#10;JhkWJ4GJBB4eHkSUsk080RDYZAbV975MOcv6YDAQoeJJLBEei2AdAtJoTkVI7Po6wEaD/Viupzzj&#10;uB8O9yul0vc8bZQoXM+Fb15lEXNhTbDDTKPzSPHfnzayPjzsIlbyXdOeokxKcOpYNOqpy7XMSio+&#10;VMkwjv4hxfhQDBrLMYP7VA+WSBb1nx8/fuwoWsViJEACJEACJEACJEACHhKg7sFDp9AkEiABEiAB&#10;EiABdQKS+Qel5ZhaEa+31Wv6UzLqBVnkolETURS1/7MAYsy8o8YYyRBIqcTReHwAAeJ+BkKsQgLv&#10;CIjYULIpEk34BOQ0hnq9Lhm1r8IfjdkRQOh8Js8OZlsNorUTCGx3grBUwUhkyz/HfNVUKOp7kS78&#10;sum7kSr24do6Rbkgn8dVxvenDMZ5BfEv51cAwXXYKlUqMqfm/1G0np/hhBawHuCzghWy8TWKd6vb&#10;WDce4t66Et/o/h1RUqJTy8LR2OIkqdhQdR5j6BUpxohC4BiOGXzvu0KvXdyffsh/mbRDwQcsQgIk&#10;QAIkQAIkQAKBEKD2IRBH0UwSIAESIAESIAE1Ar9ubp4yr1flY3m5HMSHlqgXZKmIRtXCc2KpqP2f&#10;hQtj5h01xohmICUUQ8+x0cd9b4fZlDXjhMUnEhDxGcRNp7GLVVJwv2RUhWh9K4Wx6oxRYhzxbUZg&#10;qdNxwWVxXfdFZFuwGca6j2jjwREE63vGwBTYELLyXmIsQTx/58GE2NvD3HqUp40Y6j5lYn58vKiY&#10;9DlF68ZCQzauwUc7jUajY6xRNhQlgee1/3c8T7aiHOCbQSUlODUsHI09PpKKDVVnMoZekWKMKAZO&#10;zriRLOr4+1Gr1TpI0NFT7JXFSIAESIAESIAESIAEAiNA7UNgDqO5JEACJEACJEAC6gSu7++bleHw&#10;P6jRgni9qV7TbcloF2QJiUbzREy0/s8KhXHzihzjI0MgJRJDb2PjWZy6w4zKGWKGVV4RQKb1JuLo&#10;FH9rRBM2AcwLFFZOcGFEYmetAIVQX7JC97UqeVoYPpTTILY9NU/HrAOIvPd1KvhYFnNNEwLZcx9t&#10;M2lTbBs/8rCRUw6QXd38OxaK1vO45U/dHmJ1hyIvEyjjbUM2neA6PozkXqrlqKREpzmFo1pgIyic&#10;VGyo+osx9IoUY0QhcDRjBvcjeT7tikj9w4cPkk39SqEXFiEBEiABEiABEiABEgicQCVw+2k+CZAA&#10;CZAACZAACUwlsIwsDHjRtYe/DQj71oej0d5oPO76hIxiVJ+84d4W+v8N80SExu4jLaEeE44hfNRp&#10;Q2h8cXd3t5uQxzlUCwRE4IRMzBtoumeheTbpkADmhUPZgOCwyyC6gpDvIAhDDRuJDNgtw00W2dz/&#10;Ftm5qb4hFoxinsU11TbFxOd2JLu6z/a5su1+ODy0IlaXAVTwuUr++MtEQDawIiPpJsXqmfAlUwlr&#10;w315bsSAt5MZ9IuB8j1cil7nmEmABHwiIOsVPD/sYUP1Br7breNv5+PHjx2K1X3yEm0hARIgARIg&#10;ARIgAbsE+Gxuly9bJwESIAESIAES8JDAJTIJNe7u2oPx+Gu1VGoj+/pKUWZGvRhLWDiqGk9R+18V&#10;wstyjJl31BgjmoGUSAwpxIUcocvMiprhw+LvCUDgeoyPhttkEzSBnojX+PH3tQ8TzbJ+gmzeO0FH&#10;87Px8N8+/s/voY8FQo1NbBDqhj6ORK6nLq6fzdB9ldd+bIxsVxcWTvO2o1Sf2daVMP0pJJuxIFSX&#10;uZE/EphIAJukWnhGlBNK1lJHlFSWZM1sx4yN1Am8GT/j5xWQpOaOPJfCm7h5zqLewX9/ijA9T9Os&#10;SwIkQAIkQAIkQAIkEAcBhe/ccQyUoyABEiABEiABEiCBaQRub2/lo823IcTr1XLZ6YebaBdjiYhG&#10;815V0fo/CxjGzDtqjA/NQEoohlRjA/e2o3q9fkChqmYssfgrAhCt70qmbmIJlwBEbEcQsTEz8AsX&#10;Yn5sgst5uF7Vtxzj7UMcva5f078aIrpDRr4z/yzTswgCaNVbul7DDkvjWlpBbF067LKQrmLZXJAH&#10;Hny99vD4eF6pVlfytKNVl6L1ubgQm1eyUbXRaHTmFmaBJAngneca7pmyCbWVJIApg05GeErBsVbY&#10;JxMXOlQYQ69oMUbmB88YaxOU6uK+80P+u7S01J9fiyVIgARIgARIgARIgARSIhD8S/GUnMWxkgAJ&#10;kAAJkAAJ2CdwfX/fHA8GLQjX/4PM603bPUa7GEtIOJo1RqL1fWYgJPIWHYloBlMi845uXDyLWPbw&#10;gehEkyiLk8A/BCSjKj42HkPsskIsYRJABuQtitle+w5MJMvodpgezWY1ruF1XMv9bLX9qUXBuj++&#10;kPsDNkK4ybhd3LCjOZ0gD0Jcd+elSsX6O5J3NlK0PsttPaz1eapSnsCOuK5sKMLG0++47+9GPMzM&#10;Q0tGdEqxsXaMJBMbqmQYQ69IMT4mBw7uOT2w+VH5LVDvqoYXy5EACZAACZAACZAACaRJQPdbd5qU&#10;OGoSIAESIAESIIEkCVzi404DH+Al+zrE623TEKJeiCUiHM0TE1H7PwsYxswraowPzSBKKH6yxgbu&#10;ZV0RtDCzkWZssfg/BO6xqQ//zxlF62EGhWxewYkLGzGIlU15QLIFg8uFqfZCaGcwGIiw8SQEW2fZ&#10;GElW7y4yrG+G7gts/JATOHZDH8cs+2PZ6JHHR/fwMwRIxfqZwvVXLsQ82MFmkR2epJQnsuOti6zq&#10;23JCEtfts32cjPCUgmOtiz2ZuNChwhj6hxbj4zcKcOiXRiPJov5TNsZzPaJzQbEsCZAACZAACZAA&#10;CZBA1m/dJEcCJEACJEACJEACyRH4dXMj2UW/YeCSgX0tL4CoF2IJiUezxkHU/teFwnh5R4zxoRlE&#10;icSQibiAuOUAotUjfkzSjDEW//1REpv5IHg9w//ZJJLwCMjGFVz/wQtkTZJPMMt6NJmi4bvQ9SJR&#10;CNaRdfsCgsjcz8Ymr2vDbR1hY8Ge4TaDak6y6Fd9yaJP0fpT7GCz1QE2H+0HFUg01gkBOYEE6z3Z&#10;SMS1ugLx0BcSCkP8XYRiY2VUT7i0SidSmDH0ytGpxgjG3R0Phz9qtVoX65BeItHPYZIACZAACZAA&#10;CZAACVggYOJ7twWz2CQJkAAJkAAJkAAJ+E3gGllGy4PBbwF7udzMYm20C7FEhKNZfP6nTrS+zwqF&#10;MfOKHONDM5ASih+DsdHH/WsHWRm7mrRZnASeROsQwxwihraJIzwCFLm99llqWdbh/z7m/vXwIve9&#10;xQ8PD5cQEq8EPJYD2L8fsP1yP4j6lAJsiriS6yXlTX7i44fHx/OKT9dawqJ1OS0FPtmRTKYhzx20&#10;3TwBZFRfwz3lO1rm+lwTbzLCUwqOtSIjmbhQpcL4eUUqlfh4yqKOE13Go9HPjx8/cu2her2wHAmQ&#10;AAmQAAmQAAmQwFwCOMmRPxIgARIgARIgARIgAV0Cy8gigRd1+x8+fNiAgHB9OBrtyQs81XYMig5V&#10;u2Q5EiABEiCBgAkYvm+sQexydn9/fyrihoCx0PQCCIhwD1m6d0T4XED37DInAWRC/n4/HjdzNhNN&#10;dcRzH4NJJpYlE7YIUGNwIIR5vRjGEfIYsGmgFbL982xHjP2Vslhd+OBUlVOvxOpiVCXZT1oy521S&#10;rD7vyk3v3/FMt4+56hwj305v9BwxCZCAEwIJJYpwwtPTTvCcKBvjOvjGtYO/9Q+NxvqHpaU9itU9&#10;dRjNIgESIAESIAESIIGACRj+5h0wCZpOAiRAAiRAAiRAAgYIXCLraPXvv1uSeb1aKrWRfX1lUrNR&#10;L8L4EntuJEXt/7mjf1OA8fKOGONDI4gSih9bcSGZGkH8AOKXIw3yLEoCTwQgkNnGfw4hgp243iEm&#10;DwlA6IcMaf2FWm0jdSHmH+88nxpwEXi2buVggwB1B0e4nyhX8LQgsl+fwbSWp+bNNQv3383QTzqB&#10;D04x0PbcwQZYIKbTCLLih3+PUVfu86VR1kZs1kso07qIxzBf7PC+bTOgwmv77u6ujTX4ISxfC896&#10;vyxOJVsyBKh+gffcGtJ64yDGzysgscQH1hg9jOUHtgN2l5aWup5fljSPBEiABEiABEiABEggEgLJ&#10;pqOIxH8cBgmQAAmQAAmQgGcEVpF19DOOSPz04cMOsq+vQmC4iQ8CR8PxuO+ZqXbMSUg8mhWgLdFp&#10;VntYzy8CjA+//OGLNTbjQoTGInRAltTzx8fHli9jph1hEHgWvW4+b3wIw+iUrXzOSltGlu3H0UiE&#10;iPyBgAgAJZNyKjBqtdrXSMb6M+RxwA9XIdsvtkPQHO26IfVTRJ43pG3/iVEvPyIlkmldYhEn22xR&#10;rB76jGnOfjkhC9foGZ7hZNPQmrmW2RIJkAAJkEDsBCBO72MD+4lkUW8sLq4ig/rGx6WlfYrVY/c8&#10;x0cCJEACJEACJEACfhGw+d3br5HSGhIgARIgARIgARIomIB8VBqMRu2n7Ovlcqtgc+x0T8H6XK5c&#10;gL9BxJh5BYTxMfcSel0gkfhxHBcnyOC4R1GMZiwmXhxZudaQtVlEM83EUfg7/AnCvlEkmbZNQE8p&#10;y3osmaMhlt6H77+b8H8RbWCThOPbu9lR4pppIpbOzbbqTWtd+GfTG2scGyK+xSbGs0mnTniZaV34&#10;RJhtXTYDwhc7OAWp4zgE2J2nBGStgk3G3/GctuupiUGbFUu25LlOYJbsuYj+FEgmJpSJoCDj5x9a&#10;IcUHbO2Oh8Mf2DDbRdKBno7LWZYESIAESIAESIAESIAEbBAI+sW4DSBskwRIgARIgARIgARcEJAP&#10;TXJ8L/77Df218MFpxUW/1vtIRDyahyMX4C/oMV5ehRJjQ/PKSiR+ioiLZ4HMHjIsnWh6hcUTJvAs&#10;+D3GmqadMAY/hz4lC+1oOLyqLyxswGd9Pw13a1XoAmgdWsjKuh663+VZChusZKNMcD/E2hUyJq8G&#10;Z/gLg2O+XrAO2kRsdUP2T1bb5V6ODWiSubk5qw0vhetxidZ7iMMdisqyRnJ89ZAAYxv37UM5HSu+&#10;0fkxopDEp7mIUXCshS+ZuFClwvh5RcrX+JAs6thc0EEm9Z8fcRKwqntZjgRIgARIgARIgARIgARc&#10;ESji27ersbEfEiABEiABEiABEgiGwM3NjWRe/wqD5b9rwRj+0tBExKN5fMPF9xt6jJlXQBgfmldX&#10;AvFTdExAtNSFV/YoltGMzcSL39/fi5hmN3EM/gx/ilj9HwNHox6EmRv+GFycJc9CzXPEb5hrcQ10&#10;EKSKEPJEo4p3RZEBugVfnXlnmJpBwWfwhmBd2LfUhhtUqQ4yi28FZbFBY+HXYzS3rdIkResqlPTL&#10;yPob9+Utnnakzy7GGnKvQ0wcYmzNGMfn25h8FZ8a50TRsTLSZGJClQhj5xUpX+ID94krGNbFO8Qf&#10;8l8kn+irupTlSIAESIAESIAESIAESKAIAkV//y5izOyTBEiABEiABEiABLwmAKFXEyISEa5/w1/T&#10;a2NfGpeAeDSvL7j4fkGQ8fIunBgfGldYIvHjS0zg49cBMsEeUTijEaOJF8VaZhtCUhG98VcUgXlC&#10;9Rd2QXR4tFit7hVlqk/9SuziqPQUYvcEotwdn9jr2oJ7UxMZiM9163lSPmhRtGzuAPtLT1gaNSOG&#10;0weyAsky/1G0npX25Hq4ro6wmYj3Y7NYg2ztdjxeqz4+fofx20EOIFCjfRGfWsdH0bEW4mTiQpUK&#10;4+cfUkXGBtbjPRjyJFKHQL2r6j6WIwESIAESIAESIAESIAEfCPjy/dsHFrSBBEiABEiABEiABLwj&#10;gGN/12CUZFQS8XrbOwNfGpSIgDSPD7j4fkGP8fIqlBgbmldWAvHjYUz0IaLZazQaHU1vsXiiBCQj&#10;JGLmFOK/lUQRFDdsDbH6P0aORpvI6Notzmh/ekbsXsSeZR3XZh/+XveHejZLkA26SJ1INqN/1zrA&#10;hoH9PA0UWffu7q6N+Dkt0gZLfQe/kSMrF9kAgrnvDHGZ6Z7tnXB95J1FM12DOfkKBeRUo5OsPmS9&#10;eAhg88g+bm7//f/s/et528jyxQuL1NWzPwwdwdARDB2BqQhERWApgi1FYCsCaUcgvRGYjsBUBOaJ&#10;wDwRWP/zjLdkXch3FU15yzJAdgPVjb4sPQ9H9rhRXfWrQgMgFgrzc2gKQ70nNtYTCytQrCs7XFaj&#10;MxjM+vklyb7WjHkX9dlsiPtDl/K9HBtKZLCvMUQSIAESIAESIAESSJhAgPfAE6bN0EiABEiABEiA&#10;BEigJoFv377NO6/DjPzu1DSnu3kGAtI6wHji/Ywe6+UXIKwPi70rk9oJtSZwk2wownW+YtiiZjMe&#10;Km+NWXRa72WMwW/oVcTq8HD68HC1BQEzb3yvrVXpMuw3yTqzpdBJOlbBOvw+ljeX6GTSvxX4f4pZ&#10;j/zP7G5GxHQlD3HkuAZKx3y84e0T1oRax+rgJOKRiNbBf4LPPsTqY3cVTssxEJCHgbAfnq61Wt1f&#10;/KU41Gv6fIlPvQZVNBnryjgF2dSEKRHWzq9LtCm3CuNQe6PZw8NHvAFsxPOECgC5CQmQAAmQAAmQ&#10;AAmQQLAEQr0HHiwwOkYCJEACJEACJEACoRAQERhurL+FP33cWO816lcmAtI6jHni/YQe6+WXUmJt&#10;WO5ZmdRPyHUhXSBx3PkPbpi9t8weh2dIQIRw6Nr6ATXTzzB8vyFXFKs/Ookb4sOt9fV9v06HOVsO&#10;XdYhUD2MvZsvroU+ybVQmFVU7hWOo1G/0SDR/SPqrvd19gHsR+fY/qCOjcdtKVq3o4hzpBEelNjP&#10;8UEJO1Jpj5bv9iBSPy09V6Y41HsBZCFQZl1Z1VUWNWFDhPXzk5ZmbcDWRLqoz6bTyz/++GPE8wOb&#10;ouRYEiABEiABEiABEiCBmAiEfA88Jo70lQRIgARIgARIgAQaJXB9fd2F8GHefb0RQVgmAtI6SeaJ&#10;9xN6rJdfSom1YbFnZVI7EdXEBMecQwhtRhZZ5NBMCdze3p6jXg4yDd992DXF6o8OooNb1J2ftUBL&#10;l1OsbR+07AVq52J9ff0wUN+M3IpVsI4Ouq+xHo6NggxsEAS2ct35JTC3armDeCboXCk5uaplKMKN&#10;Xb1RIijheqCd1lF3Z3ho6DjCsqHLSgTkoU6cH79rtdtHK01SHLoSkeYATQGqpl/qtlhXxkizqQlT&#10;Iqydn6Tq1AaOA3LuORKBOq4PhnyToWkBchwJkAAJkAAJkAAJkEDsBCK6Dx47avpPAiRAAiRAAiRA&#10;An4IyE0vEdng9xvMKCL2jvOZMxGRVuXIk+5n5FgvvwBhfVjsWZnUToQ1cQFh53GOQi+L6uVQEBBh&#10;HG7ESidX/mgSUBKrP7o0hZh2O1IxrSbWWMXQpgxEpIu1+5Xp+BDHIUen8OsoRN+W+YQHBSI81P+I&#10;yJXAuckcpvC2gSr88H1BD+vA5yrbmmxD0XoxJXlTEf7lOPY3XJjUAMeUE7i5vT1CF913OC/uGHGi&#10;ONQIk+agOiJUTT+c2mJdWeHNoiZsiLB+ftKyqQ2cf42x4QgXAx8hUB/ZIOdYEiABEiABEiABEiAB&#10;EkiFQLRfjqeSAMZBAiRAAiRAAiRAAq4JoPt6H1+G7mEeEa931efLREBahxtPup/QY738UkqsDcs9&#10;K4P6ibUmFuKbk52dnTPLrHJ4ZgTkoTqcj5wbC3Qy42MdrrJYfT7/dDpGt+Hd3B9Cubu766NOP1nn&#10;JKINEN8r5HkSkcu/uArB+nv8j3cx+R/7gwJgLm8eGMTEfJmvyMcYD268TiUe0zjkIXcI9T9jDdD/&#10;fuCJExSt/5oRcJ/gsw+x+tg0VxyXFgE5t4CwUR626llHRnGoNbI6G9gIUOvM0/i2rCvjFGRTE6ZE&#10;WDs/SS2rjXkX9dlsiGuuS3xfJr+vTBFzHAmQAAmQAAmQAAmQAAmkSqCdamCMiwRIgARIgARIgARI&#10;4AcB6dbxxx9/HOPzSl4/j5vyx4tuHkREAiRAAvEQyECsHk8yfvdUxMf4nKLz6id8ejHHQt/dEpCb&#10;tJhhV0RbbmfKwLoLsbpga7d7t9NpVCJgF9mGiHUEu/JJ9uf29rYfc3AQT1/F5j+OlVGvfWAedc0U&#10;1MtxbDWk4S++E5AHx7oatpbZCOrmk6tjpiFEnPeM5OEIitUNgSU27Ho2636/vf0AUaM8CNerFB6v&#10;hythq7pRrA+SV42X25EACegRwFo/mj48HLdbrdd/vHjxEvdkDnF/5oJidT3GtEQCJEACJEACJEAC&#10;JBA3AV5zx50/ek8CJEACJEACJEAClQlIVzXpcird1/GF6aCyId40W4qOJ9zP8LBefgHC+rBYeTKo&#10;nZTqAceWs62trRPekLOo8cyGLrq7VhftZMbrt3A9CO8e7u72Fw8YZEs7gy7rF+vr64exJjjS/ETL&#10;HOt2D0Lnz7HWS4HfI9T/bkLxGIWCB1WOELd0ePb6E0y39al/T7DfnEGonuXDEV6LLMDJ5HxX9jmI&#10;F/+t8nYhdjT2muVsOmqzrozrKpuaMCXC2nkkNZmii/psOr2EOH3E78FMC4jjSIAESIAESIAESIAE&#10;ciWQ0v3wXHPIuEmABEiABEiABEhAhcC3b98G+EJ1D8b6+N01MpqBgNSIw5JBPOF+Aof18kulsDYs&#10;9q5MaifBmpjIWz1yF7xaVHqWQyHiOcd5x0GWwVcN2oNYXVxDV7irLXSDRX4mVV1NYTt0lP6AOAYp&#10;xPI8BqzRE3T8fRVrbJEK1k8gFn4fI3PsC+J3Mm9fgHj0VW7rW9MPHfiXipfsaZ5E61hjr+DBMcTq&#10;FzHu8/S5HgFpECFvoFoz/X7NdDoKRE1JqYzLQqDMmjKulSzqwZgGBmZaOzifkuP7CMf5S6zzQ3RP&#10;z/p62aZkOJYESIAESIAESIAESIAEhECC98OZWBIgARIgARIgARIggboEvn//3ru/v58L2PHpldrL&#10;RERahydPuJ/QY738UkqsDYs9K4PaSbkecDNPbuTJK5B5E8+i7HMaKp0ncb7hvdtrlIw9idUf2cjr&#10;zLcy7ED8tDawhnWxhn2Jsl4MnI5dtAsRdVTaIVxjHcYqXsUDAp9RL+XXhgb1FtCQaDvdV2W4eLOJ&#10;5LBb1YbGdrmI1sF7gs8+9vexBjfaiIeAfJ8Gkfopzm37TrzOVCDqhKWB0ahOMgziKRzCmjIml0U9&#10;GNPAwIxqB8d0OZ6P8PmI77bkN39IgARIgARIgARIgARIgAQqEkj5nnhFJNyMBEiABEiABEiABEjg&#10;KYHr62sR6Yh4/Q0+g1/oZCAirVsNPOF+QpD18hMG68Jiz8qkblKvCekwiWPIfyDaeW+RfQ7NiADE&#10;PQcI9xRCuk5GYduF6lms/ugcxIUn25F2hLYDXD4aouhz/KvUaHI/MQuoJRmxCdZxPNxFV/tRbIUk&#10;Ymf4/jU2v4v8Rc1cIQfZvT0ipLdFpC5al4c1UWP7OPe9SmGfYQxmBGSdxEOY71rt9pHZFjVGZSQS&#10;rUFJbdMsRMqsKeN6yaIejGlgYKK1I13U8RniWH4pbw3kMd2mKDiWBEiABEiABEiABEiABJYTSP2e&#10;OPNPAiRAAiRAAiRAAiSgSEBuwP33v//tS+d1mB3gRlxH0Xxypniy/SSlmYiOTYuYtWFKCuMyqJ3M&#10;6mGCY8hhjGI9i6rl0IoE5h0p19Y+UbReALAhsfqjJ9N2+/V2qzWumNroN0u8y3rUnaZj6/oda0f7&#10;m5ubAY7dH6LfmX8EcLKe2UM48iYTxBzUm0xSFa3jwY4zPKB5nMi+wjAMCdxgH4No8523c9hEBaKG&#10;uL0Py0KgzJoyrqss6sGYBgamVTsjPOD3cWNjY8Q3pNgUAceSAAmQAAmQAAmQAAmQgB2BzO6L28Hh&#10;aBIgARIgARIgARIggeUE0H29jy/q9yAoHeDEsktevxLgyfYTHhmIjm3qn7VhQSuD2smxHqRT1dbW&#10;1iG7VFnsC5kMlYfj0PH5E8LtZRLy6jAbFquLg7PpdLK5sSEdia9WO5zmiFS7rENcOYEQ+VWsWUNe&#10;ZL3ox+I/RMNRHvZTqf9Fd/VXOa1lOK72sJ9/DnUfCUK4Pq3vhbxNCIyPIXC7CJU1/dIngIem5Dsx&#10;eRjE/3lrWiJR/eQoW8xCpMyaMq6aLOrBlEbcdTPB8XuEc6WPf/zxxyin80PT9HIcCZAACZAACZAA&#10;CZAACbggEOUX5C5A0CYJkAAJkAAJkAAJkEA9AhCvd/El76C1vr6Hk8x+PWtpbM2T7Sd5zEB0bFq1&#10;rAtTUhiXQd3kXA8LYc8JXq98ZlEVHJoBARGtQwB0ihvGBxmEuzzEAMTq4mD7h5dDiG33c82JdFmX&#10;bt5g0EmNQaxdvyUPECBL1+9BDDnBcW+MhwNex+Drcx9R+19QJ90YfX/qMx6IOsxJULw4nn4Jfd2q&#10;LxdXqMwaonVwnuCzz26sCnmIxMQ1zgnaP85Vmz3+xC0UjSTbP9zMQqDMejKuySzqwZiG7CDxEJHm&#10;CTgnv8R57fDFixcTmzA5lgRIgARIgARIgARIgARIQIdAzvfGdQjSCgmQAAmQAAmQAAmQwG8E5Ma4&#10;vDZ+3n0d4nXcxOvkhokn2k8ynoHo2Ka+WRsWtDKoHdbDvB7GOG6IgGxsUR0cmgGB79+/v8eN5HcZ&#10;hFocYgBi9YVQ/ad/uYk9nycG4uj3+H/J1WTMeY0sJyMIh3djW9PkYQ0Ie77E5vdzf2N/m0AV/jG9&#10;gSBi0fp4Y2Njl11Zq1RofNvId123t7dH+K7r3zhHbf57rohEovFl+1eP45Hj1iTNmjICmE09GNHA&#10;oIDrBuu2fM80wucjBOrymz8kQAIkQAIkQAIkQAIkQAINE3h+36lhdzg9CZAACZAACZAACZBACgTk&#10;Zi2+BL7448WLfXxeTh8e9vEF8Rm+0J+kEB9jIAES8ECAYnUPkIOZoofjxmeIk09FBBKMV3SkcQJ4&#10;iOE9BIaHjTvShAMBitUFA/ZV2U+7TSAJYU6I084gAL0KwRdNHyC2fKNpj7ZKCYxjZIPu6oMY/S7w&#10;OavjyeJhjn4suQviRpXlsRfHwwt5awLF6rFUWT0/pSmDvGmlhYcpgxCr/zgxqxcUtzYmQNLGqLIY&#10;yHoIN804Nl/hO4QLaYqAzyvcn3iNzzHF6uHmjJ6RAAmQAAmQAAmQAAnkR4DXVPnlnBGTAAmQAAmQ&#10;AAmQQKMEIEjs3U+nA5yI7uHGbq9RZxxOzhPtJ3B5E/UnDNaFxU6XQd2wHn6vB9xYvML/PdzZ2Rla&#10;VAuHJk5Azh0Q4qdgxEGueVsK5ly4s0w4iP10LAI9F/PGYDOyjt5GSGPuPA3xYB9rwyejQJsfdIIO&#10;6++bd8POA9T8B2wxsNsquNFRdrevSjGy/eKXMGPptC4P1OHBuouqOeJ28RCYn4figT18f9UP0uuA&#10;OxsHyauGU1l01WY9GVdIFvVgTAMDm62dEcTpl7gmGPLNfTZJ41gSIAESIAESIAESIAESaIYA7483&#10;w52zkgAJkAAJkAAJkAAJgMD19XUXv/r4kl/E64NUoPAk+0kmMxAd29Qta8OCVuK1w1pYXgu42TgS&#10;IRC6YE0sqoZDEyYgXb3v7+9FNNlLOMy1tcDF6k/Yn0F4e5x0LkqCkzdBQAz6BfF3UoofAo9XOB+P&#10;bs2NSZgLX/djfCDr9vb2a+z1jvqWLtjjlPbZslhSWKNCFq0vHq7cpSAu/b1psS+dQqx+EHy0zQpF&#10;g8ej6WAWImXWk1HJZFELRiQWg/zWzQTHYxGpf/zjjz9GfNOJTaI4lgRIgARIgARIgARIgASaJ8B7&#10;5M3ngB6QAAmQAAmQAAmQAAksCHz79m2AL5n3cENQfndiBcOT7CeZS1x0bFujrA1DYhnUDWvBrBZw&#10;A/Jka2vrjDcgzXilPmohHDpP6SG3X3IWj1h97jZEArvotD5Kve6K4kuxyzoeCImyW7CsC6jFrzHU&#10;YYz7TEwPBCypgQsI7g9jqBENH7E+yRsH+hq2mrQRqGh9vLGxscvz0iYrw8/cN7e3R+gW/C6at/v4&#10;FYr6SUKgs2QhUmY9GVdfFvVgSsNx3eCcf4hz6XkXdTY2ME0Kx5EACZAACZAACZAACZBAmAR4jzzM&#10;vNArEiABEiABEiABEsiegLx2+WE6fSs323FDuBcTEJ5kP8lWBsJj09pkXZiSwrgM6ob1YFEPa2sT&#10;HAcOcxXGWpHKZDDOEU5xo/ooqXAjE6sLe4gir7BfSlfuq6RyYRiMdFlHHXYNh8cwLFpRL2oxCr0Q&#10;6uVlbPtLCg9nxPr2gCqLRgr5ehp3SKJ1COUu8BBlNg8+VKm/FLaRh3SQ63Ncj8Z3fHcsFk0hv1ox&#10;RHHSUTdY1pMRwSxqwYjEYpBi3WAtHsPqCJ+PEKjLb/6QAAmQAAmQAAmQAAmQAAkkQoD3yBNJJMMg&#10;ARIgARIgARIggZQJXF9fd9FFZdBaX9/DCWw/9Fh5kr3IUAaiY5taZF0Y0sqgblgLhrXwbNiio9Yx&#10;u2lV45faVhCtH0CEeJ5EXBGK1Z9wH6Jz8X4SebAMQmoQnXbTqEHEjnPtiTyAYIkhiOG3t7dfUYed&#10;IJxZ4gR8jO4UAOLNz1hre6GzXeLfCbi/j9h/Y9cT6Yb/W7whiNankb6Bwrh4OBDN1Gdd7EOn8haf&#10;qAWoimJRlkU5gahrxDSxrCUjUlnUghGJxaAadYN1+Eq+88E6fAlrI37vYwOeY0mABEiABEiABEiA&#10;BEggLgLRfUkeF156SwIkQAIkQAIkQAIkoE0AX153bm5uBvj9Bl2vBvgiu6M9Rx17PMF+Qi8D4bFp&#10;rbAuTElhXAZ1w3qwqIdnQyGovML/OtnZ2TmrboVbpkJAxHmoiQ8QUwZ1LmDFN26x+jxUdPQ9RtfZ&#10;LPfJ1Lqsx9qJGjX4CaXYt9r3/A8eQTi963/a6jPKdRfW2K/VLTS7ZU5vgZBcyXoUw4MbVaqiKdH6&#10;FG8SWdvc3N1utcZV/OY24ROQfQcPPR3h+Pfu0duoBag1xKLhZyssD6OuExOUrCUTSvMxydeCMQmB&#10;YU1jhHX4EmvwcHt7m8daG9YcSwIkQAIkQAIkQAIkQAIRE2hH7DtdJwESIAESIAESIAESyJAABOpX&#10;6LJy8ccffxz+8eLFS3wZvosvt8/wlfgkQxwMmQRIIDICFKvXS5gIk/E5hbDks4iV61nj1rETQDfo&#10;EWIQAeg4ylgSEKsLdwgkT3Eu1osyBzWdhpj3pKaJoDbH2sp1NaiMNOsM3iIQez2cyLVjsxT9zH5/&#10;f/8pVbG6EJSbWN5vZE2n4y28dYJidT813MQs8qaUxVskforVxY+or9cyePi7iVrJck7WUpZprx30&#10;6rqZ4PrpAg8V7kOg/hKNCHbxHf97itVrk6cBEiABEiABEiABEiABEoiKgPfv+aKiQ2dJgARIgARI&#10;gARIgASCJ4AvtkcQrh//sbPzqt1qvUYXtGOIpsbBO566g6tvUqROgPFVIcC6qUIt1216WOs/QWgi&#10;QtlOrhAY99qa3Nze2NiQh9dGUfFIRKz+yBxiyfMc90XU3wVEF5Ooam+Js9iX3kQay2UEfsfg4y8Y&#10;8VDQXgRcC12U/TKXNz9A9HWKh/l6sebKxm9fN7PwMPwF6v91Lg882OQghbG4fujhAa1P2G/OkeNu&#10;CjExBv8Eon6wwT+upGdkLSxPL64Rh/JGLvx+BYH6K2lA869//WvIY2zSuwWDIwESIAESIAESIAES&#10;IIGlBHx9x8c0kAAJkAAJkAAJkAAJkIBzAiJaw5feZxCwv95BpxZ0Xz+UL8adT7yYgDcpfJGOax7W&#10;RVz5cukta0GfLm5yHkF08uX6+vpA3zotxkJAbnZDmCii9YsofE5MrC7MRSwJgegvHUqjyIWOk4c6&#10;Zpq3ghz2m/eCHoRCIOZ6EGFUKBxd+nFzczOA/SOXc4Rm2/UNren9/eHW+noy63po+WvSH3mwDkL1&#10;c5yzfMa549LjXdTXbXwIvMkyS2tu1lJa+fQUjTSRmb8JFW9EhUC9hUYz+/JdPX5PPLnAaUiABEiA&#10;BEiABEiABEiABAInEPX3LoGzpXskQAIkQAIkQAIkQAIBEfj27dsANyX3oKjq4yS468I1nlw/ocob&#10;Wz9hsC4M97YMaoa1YFgLFYctOmwf83XSFQEmshmESEc43p8GHU7DgnWXYr+7u7t9CBOGQfN34BzE&#10;sZ9gtu/AtHeTEPK9wj408T5xjQlFtItuyB9qmHC+KcTfu/Bx5HwipQlwTO3C5y9K5nybGa2vr+/6&#10;ntT3fJIjrLmfEWvH99whzDdVdgJvarta29zc3W61xsqmaS4AAnJ+iH3mHY5xVvsLuu3H+TOL1vOo&#10;eGdBmbVkVJNZ1EIJidl0eoXv2kdr0+lHDBlRmG5UMhxEAiRAAiRAAiRAAiRAAlkT4P3yrNPP4EmA&#10;BEiABEiABEggTwLyCuj76XSAk+E9CHJ6WhR4cr0gmYHw2KZmWBeGtBKvG9aBYR0oDIMY5QTdts/4&#10;imkFmJGaEPEq8i8dNDvBhZCwWF1YQ7h9BVHu69gEz3XrBKLRPupNROvR/9yjuzAe/LmIKZAY+Mcm&#10;WBdxJ4TQYT/8U1KksbGuuq+JWF3eblF1+xS2UxOtT6fjjY2NXZ47plAVv8YgxwdcG5wjt90q0UUt&#10;QqXQuErKrbeJukZMomUdmVCaj0m+Fp6QkC7qeKvpR5yHDNkwwLhEOJAESIAESIAESIAESIAESGBB&#10;gPfMWQokQAIkQAIkQAIkQAJZE7i+vpbugYNWu/0GNzEHdWDw5PrxKoMkHuuIJCz2KArWLWBxaCmB&#10;xzqazSZY249z7PTM6vhBQB5Ow3H9Q1WBkhOOiYvVnzDLorvx8xpJqMv6BYTKh072AUdGIZrpYc3/&#10;7Mi8ilkwjeq0EPUsHetrXRupgLM3El392oc4fzhIHiY4qrJtatvUFa1DYHixFdmal1oOXcSzeAPB&#10;ad3veMS3aEWoFBq7KK3fbEZbHzZ0WEtGtBKvhcl0NhvNHh4+/vHHHyM+4GVUEhxEAiRAAiRAAiRA&#10;AiRAAiRQQiCqL8qZRRIgARIgARIgARIgARJwSQA3NTv//e9/+/jifW8N4nX87pjOxxPrJ6QSFx6b&#10;1oSMY10Y0sqgZlgLhrVQZ1hBHWFdH043N49ftFqTOqa5bZwE5LiObtHS9brXeAT5iNUfUZ9AoPu+&#10;ce4eHYihy7cJDgi/J+iS/8pkbEhjIOANWicUm2AdHda/wmfja6FQagGdPl+l/oYHeYsI9lF5oIA/&#10;CwJVRevTCN8owaQvJyDnfvKGCKwF77RYBX1wWRUkhcarCKn8e9Q1YkKAdWRCKd6HW0qiQ10PIVK/&#10;3Gi1RuyiblQCHEQCJEACJEACJEACJEACJGBIgPfMDUFxGAmQAAmQAAmQAAmQQH4EpDvrw3T6di5e&#10;X1vrLiPAE+sndDIQH5vuDawLQ1KJ1wzrwLAO6g4rqSOIL6+Qg//gJuv7ulNw+zgJQLh0DgHjQWPe&#10;5ydWn6OGWOw1uI8b497AxBBNn2Pa5mpNKeYYRb+BC9ajeutAxA9fnEFkf6y0GwRpZtE1+nOMDxO4&#10;BmojWp8+PFytbW7ubmd2jHKdg6bt4/ubA5x3vHPxdp1oBckUGnspy2jrw5QO68iUVNSidZxjjNfQ&#10;RR3fn1z+61//GhoHzYEkQAIkQAIkQAIkQAIkQAIkYEmA980tgXE4CZAACZAACZAACZBAngSur6+7&#10;+NJ+0Fpf38NJdP85BZ5YL4gkLjy2qX7WhCGtDGqGtWBYC3WGmdXRGLk4RlfSUZ2puG2cBCBieq/Z&#10;bdOYQqZideEjnbo3NjZEtH5lzCvygSImRdxfIg9jDW8mOMRDPhcxxQHBurxN4bdz9EBiGEJgvB+I&#10;LyvdAMv3GKTWnXjlhAoD4POVvBkg9fUGDxN8xrGsp4AsSRNGovXpdIxj027qtZJkgkuCkkYDyOcp&#10;Pk6PAdGKkik29rI7RFsfpnRYR0akYqqDGR7sxxPGI1y0fURwoxcvXkyMguQgEiABEiABEiABEiAB&#10;EiABEqhJoF1ze25OAiRAAiRAAiRAAiRAAlkQkC/u0WHm7I+dnd2d7e2X6DpzCFHSEB/p3MsfEiAB&#10;EigkwPUhqMLo4QbyJ+m2jbW7E5RndMY5AemwDyHxoXTcdz7Z4wQZi9UFAUSVIt6WjuPZ/EAsN0Gw&#10;F7EHDDHnm9hjCMz//ycwf5a6g/12LyZ/xVc8EPCf1AXIEOWfUqy+vDJX3ezCeeAFHmzI6kGq2PZl&#10;G3/lfF7O67FffHYtVrfxi2NJgARIIFQC0kUdQvUTfE/1Gt9zv3yxvb2P3xcUq4eaMfpFAiRAAiRA&#10;AiRAAiRAAmkS4L3zNPPKqEiABEiABEiABEiABDwS+Pbt2wA3Sd/gJukA03Y9Th3eVGZdjsPz24FH&#10;vNgyhJp4zbAODOugzrAKNSSiZYiWjnGD9qLO1Nw2PgLShRNef8Jxu+Pc+wYF66tEe85jfzJBjN26&#10;6/BJocu6dMeXbtV1OPjeVsS8mPPI97wm88G3462trTOTsU2PEQEo8v+1aT9s5o+xXm3ik7E4dh3g&#10;QZKsHgCyZfR0fFGn9WmEb46owyD1beXNOYjx317O557AjKl78i81wO7YzneJaGvDhgzryIhWYLUw&#10;mc5mo9nDw8c//vhjlPrDfUYJ4iASIAESIAESIAESIAESIIHGCfDeeeMpoAMkQAIkQAIkQAIkQAIp&#10;ERAhHIRZfdw4fYsbAb2UYlsZSwXR6EqbkQ7ghZZh4hKvGdaBYR3UHVajjiDMG+GNGcfovj2u6wa3&#10;j4eACDJxrP4Ej90dpylW/1kQEOteLTraTuKpknqeImYRlh7Us9Ls1jiXfbXoGN+sI4azg/l7DH1n&#10;ONzrMAiqd7EPjLxOWnGym5ubAXz9UHHzRjZL/aEYHLN6d3d3n9BFvtMI4AgnfSpYn+IY1G619mPZ&#10;ByPE7dVl7At97BPnOD51vU68mCwwIao5AgqNzVnVGBltfZjGzDoyItV0HWD+IUTqlxut1ojfcxil&#10;jINIgARIgARIgARIgARIgAQ8E+D9c8/AOR0JkAAJkAAJkAAJkEA+BK6vr+Umah+fvUX39bSDryEa&#10;TQ0ML7QMM5p4zbAODOugzjClGsJrsc/Q/faEHcfqJCOubUW0DtHTKXJ+oO45xeq/IYVgdyyidXXW&#10;gRpc1NeXmAWmsYmAb29vj8BbuqwH9wPx/2usNePgHCtwKMKHLUbI+24MbKv4+PiAFWqoV2X7nLeZ&#10;i9Zx7EFn+v2YHr7JOWfLYpe3l+C8TYTq8v1Koz9Ni1ErB0+xcWV0phtGWxvGASYfoSmJpeN8U8L6&#10;OMZD+CNcb13+61//GqoEQSMkQAIkQAIkQAIkQAIkQAIk4JAA7587hEvTJEACJEACJEACJEACJPCU&#10;wLdv3wa4wToXr+PTSY6OknA0BS680DLIYgb1wjowqIO6QzTraDab4Cbv8c7OzrCuW9w+HgJ4M8op&#10;hIBHah5TrL4M5RmEpcdqrAM3FHLHb0N0F8jXoeHYxodJ113sy/LmhOB+wDGaUwJw/AKO3eAgljgU&#10;U/f6KkwjfICgSpiutrlALR/zYURXeP3YlYc25IEk5DKYN2j4FqOqkaZgXQ3lMkPR1ocpHdaRESmX&#10;dYCH7a/W2u0RHsr6CGdGL168mBg5xUEkQAIkQAIkQAIkQAIkQAIkEAiBaL4sD4QX3SABEiABEiAB&#10;EiABEiABFQIQyPUgsHgLY33cRO+pGG3SiKZotMk4FObmRZYhxMRrhnVgWAd1hjmqIQhjRtPNzcMX&#10;rdakjnvcNh4COCYfQAh1XttjitVXIkxdXPoUQOxd1pGrCbriv1qZ1EAGhCpYh+D4Cm/weBkIpqVu&#10;SAdj5P1LDL4ufBziYYD9iPy1clWOTegOXv/YZDVrGoOx3x1jvztLI5p8o5B9ANHLg4Wd0Ci4FKM6&#10;jZViY6d4xXi0tWFKhjVkREq7DhZd1D9iPRxub2+PjZzgIBIgARIgARIgARIgARIgARIIlADvoQea&#10;GLpFAiRAAiRAAiRAAiSQD4Hr62sRhwxw4+GNdF+PMnJHwtEYWfAiyzBridcM68CwDuoMc1hDWJOv&#10;kMP/4Gbw+zouctt4CMiDZPD2U2VRFMXqRskW8a6IoHPpeBt7l3XsD5KriVFyAxgE3tr6II2oRhBV&#10;72oYcm1DuhjD11PX82jZj60+beKGMK2HhzA+IR8dm+1yHyvHGKxZ+zjOjHJnEXP88gAS9oF3yGU/&#10;1DhCPNgYsaLY2AhTnUHR1oZp0KwhI1IKdTCZ4kH61mx2KW+Ay+XayQguB5EACZAACZAACZAACZAA&#10;CURPgPfQo08hAyABEiABEiABEiABEkiJgHTjvLm5GeD3XLyOTyeK+BwKR6OI/4mTvMgyyFji9cIa&#10;MKiBukN81dBsNsE6fEjhU92ExbG9dBe+v7//AG971h43JFhvWzsaxAZJd0V+Sjj2LuvYHw7x4M5F&#10;EFVj4ESggvULiI4PDdxvfAj4yfo3aNwRMwei4WoWzv9GybqBfU8eoLI/FtlOltB4PGw4Rkf6/Zge&#10;skkIv0ooi2PmKXJ4oGLQsREFQapjD0vMU3DsnHu0tWFKhjVkRMq6DiBQf1hb+7jRao3YRd0IMQeR&#10;AAmQAAmQAAmQAAmQAAlESiDS+1qR0qbbJEACJEACJEACJEACJLCCgHTNefHixcUff/xxiN8vcdN2&#10;F58zbDYhvPAJUKgcfo7oIQlYEWi1urjR/AldZ89FRGO1LQdHR0BEbhC7yXF3aOU8xepWuDB4IJ2c&#10;bTeKcfyiG+JJjL6Lz9gf3sTkOwSrIZ4v/7+xMIRgvR+Dr9JFG2Lu4xh8reIj6viUYnVrchdy/KZY&#10;3ZpbMBvgTTfvcW7wJRaxuoDjtX8w5UNHSCBWApPZdHr2cH+/v7O93UIn9d1/7eycUaweazrpNwmQ&#10;AAmQAAmQAAmQAAmQgCkBfqdiSorjSIAESIAESIAESIAESKBhAriJ20O3vT4EDG9xI7fXsDv/m95X&#10;p+NgAi53hBdYhklKvGZYB4Z1UHVYQ/UDAdnVWqt1srO1dVbVdW4XDwF5SMFINEWxeuWk4nzmNRiP&#10;KxuIaMO7u7sviLcbkctzV0UAjjdMvIrFbwiZP8HXfkj+xtKlHjUq1xjCL4afE3Stfx+Do7Y+4nrv&#10;AMLrc9vtch6P/f54i+dm0ZaArD14UFDOuaI7Rgp06w7KoWSKHbKdZyLa2jAlwxpaSep5DUCcfrXW&#10;bo9wgv0RG4/QpGSy0ggHkAAJkAAJkAAJkAAJkAAJkECCBHgfPcGkMiQSIAESIAESIAESIIH0CUin&#10;35ubmwEi3cOnjxu8ncaibkg82li8SybmBZZBVhKvF9aAQQ3UHdJ8DY1xs/mQnc/qJjL87UU4CAFn&#10;uXCQYvVaSYQYerzoiHtVy1AEG8csQsU+8CqWrsUQrn5AOcj5cTA/qPNdiP5HwThU4gjYvcc/vQvd&#10;T3mIAuuGPOyS3LqB67sexLufIMZv7rou9AJ44p902kcd7Mewf0WE1ZurqPcu6l2E6n1vkzqaKEph&#10;MsXGjqrhf2ajrAsbKqwhI1rT2Wy8Npt9xGuLRi8iOB80CoqDSIAESIAESIAESIAESIAESKAmAd5L&#10;rwmQm5MACZAACZAACZAACZBACAS+ffs2wM3ePYiK+vCn69Wn5sWjXsMtm4wXV4ZpSLxeWAeGdVB1&#10;WED1I6/vRkfPkxRFc1XTk+J20vkTAskPOL52fomvIbG6+NBOC/QFxJmHaYVUHE2sXdZj6RAu1EMU&#10;Xcci+Ed9foavvdD3xZjq0YalPIyM2CQHfq/jbJwMaOzigaf9WB6mCQhd465IreMtNkeo9eAfkDGF&#10;Fa0wmYJj0xRXGhdtXZhGy/opIzXBOjfC53JnZ2fI7wpMC4rjSIAESIAESIAESIAESIAEciLAe+k5&#10;ZZuxkgAJkAAJkAAJkAAJZEEAXTx7uIk/QLB7uDnScxp0QOJRp3EaGOfFlQEkGZJwzbAGDGugzrDA&#10;6gdr7RU6ph3Kzeg6YXHbsAnIcXXRaf1/x9SGBOuJidXniYdQdj+HfSjiLuvRPFQQomAdD2QEf3og&#10;AlIcz76GvRKvrYlIGd20X4fuZxX/Qnw7QJU4PG1zgWPyMUWAnmgrTiPHQZg7/e0hQMU5mjIVpTiZ&#10;gmPn5RJlXdhQYQ3NaYlAHb8+4rg04lvYbAqIY0mABEiABEiABEiABEiABHIlEPwX5rkmhnGTAAmQ&#10;AAmQAAmQAAmQgAaB6+vrrojXcVP4DW6eDDRs/mIjMPGoenwWBnlxZQAr8XphDRjUQN0hgdaQ3KSe&#10;bm4evmi1JnVD5PZhElh0v/0E73prFKurJglCzSsRoebQKRexSg31VQE6NobzyAny88rxNCrm5Y0I&#10;OOcVxkH8xMLu5uZmgBx/CALaEifAcxd+jkL309Y/6TaNBxtObbfLcTzW0GO83eYsx9hjjlnWZpxH&#10;vcNxPqrjnw3zaIXJFBzbpNl6bLR1YRppvvUzwTnJEJ/Lf/3rX0NTXBxHAiRAAiRAAiRAAiRAAiRA&#10;AiTwgwDvp7MSSIAESIAESIAESIAESCATAiK2++9//9vHjWLpvD7Ap1M79EDFo7XjsjTACytDYInX&#10;C+vAsA6qDougfmbT6Qm6qr2vGiK3C5/A7cPDOfb1A9+epthZ/RnDEQSbu765+p4vNEG1afwQgb+K&#10;4YGCAPlGUdcQAZ+jFryva6b1txgXBUvLmKQrq7wZ67PtdrmNlwebsAbtp/jAQsq5lO8fsC6fIneh&#10;ry8qaYhSnJyv4Fgl5yZGoqwLk8BkTCb1I29Vw7nwCL8/IurRixcvJqaIOI4ESIAESIAESIAESIAE&#10;SIAESOB3AryfzqogARIgARIgARIgARIggUwJ4JXcIpB4u+i83q2EIQIBaaW4LDfihZUhsITrhTVg&#10;WAN1hsVSP7PZBOvqIUVVdZId9rbSDbflsRtuBmL1x4SfQLT+Puzs1/cuxi7r9/f3h3gY56J+9G4t&#10;QBwpbxZR5sUJAAD/9ElEQVT64nYWK+sXqOlDqy0aGAxB6RcIsapdC3jyN5aHJmxwLN7c8Tl09jYx&#10;uRiLfXq8sbGxH8NDMy7ij9UmvmuQ4/m/Ud+dWGOw9TtaYXImomPbfGqNj7YuTAEkWj84Ro/x+Yjj&#10;z4jX9abFwHEkQAIkQAIkQAIkQAIkQAIkYEaA99TNOHEUCZAACZAACZAACZAACSRN4Pr6WgQ+A4hq&#10;9hBo3yjYWMSjRsHUG8QLKwN+idcLa8CgBuoMibB+cIN7uLW5eUyBVZ3Eh7vtzc3NoNVun7fX1zsu&#10;vcxIrD7HiHOR3dRFIQF2ATcp4SiE1xIIHgjQ0YZpHHdms+AfwghQ5F9Uj9HUn8nO9DgGtfoBfx7Y&#10;bJPh2AsInuVc6irD2KMMWc6PkDPpqt6NMoCaTuscgGo6Ybt5ooJjWwyuxkdZEzYw0qmfCc6JRvhc&#10;7uzsDHncsSkCjiUBEiABEiABEiABEiABEiABOwK8p27Hi6NJgARIgARIgARIgARIIHkC0u1PbjQj&#10;0Ll4HTdqOoVBawh5EqHJCyuDRCZcL8y/Qf7rDomwfqQu5PXhWENPtra2zuoi4PbhEfg+m/Va9/cf&#10;IFzvuvAuN7G6MMQ+M0Enw9epi0Ri67IuecGDBK9c1Lm2TbwB4SsewCw+d5XJPB5P7lqt/Z1Wa6gd&#10;o6Y9eWMEeJ1q2tS0hX3lCrUna8JE027TtkLn3jQfmR+5P+b5UwiZMPNBHn7BA1nn2Ff7ZlukOSpa&#10;cXI6ouMgCyvaujChGXHtiEAdIX7EujXCm4TGJuFyDAmQAAmQAAmQAAmQAAmQAAmQQH0CvK9enyEt&#10;kAAJkAAJkAAJkAAJkEDSBL59+yZd0t7gJs4AgXZ/ButR8BMyYF5UGWQn8VphDRjUQJ0hEdZPQU2M&#10;geA49c7RddIc67bykNf9/f2ntXa7px1DjoL1BcMhBLT72jxDsoe66UEE/jkkn1b5gnPBVzGIhucP&#10;AwQimJy2WrubEEGtYtvkv0fQ5Tv4LvW2+Ytx/7eNsc54eUgBa80+z5nqUPS3rZwH4QGMdzhGHPmb&#10;NeyZohQnRyw6DrsafngXZU3YgI2nfiY4/x7ic/nHH3+MUn9A1iaFHEsCJEACJEACJEACJEACJEAC&#10;PgnwvrpP2pyLBEiABEiABEiABEiABCIn8P379x6Eef32+vpb3NzpRR6Oivu8qDLAGKHg2CCqn0NY&#10;Aza0KoyNsH7KagI3x8/QLfSEN8cr1EHAm4hY6246PUXeD7TczFisPkeIc41DdDq80OIZoh2IMs/h&#10;l1rNuI4xlpyEJFhvt1ovQ1/vwStYHd2iu7o8KHHlur592V885PQZ4t6urzljmgfnSWO8ZeMQOR/H&#10;5HeuvuK7ATmGnaKeO7kyKIo72EV1VZLiER2viiTIf4+2LkxoBlo78rYzrE8jHHsv8Rm+ePFiYhIO&#10;x5AACZAACZAACZAACZAACZAACbglwPvqbvnSOgmQAAmQAAmQAAmQAAkkS+D6+rqL4ProKruHC4tB&#10;soGuCIwXVQaZj1BwbBDVfAjzb0qq4rgIa2dVTciNc9A4Tl2MWzHjUW/2/eHhPYTm7+oGkbtYXfgt&#10;hKq7KYsWIZzpYj34UrdePG5/gc73hx7nqzQVauc9OqzX3g8rTf5so/V2e9UhQWOayjbuZrN+ezr9&#10;VNmA4w1jeUjCBsP8gQq5fuJPEYEhhIUiVpfzJP4ETODu7k5q+BSfXsBuNupalOLkQEXHjSZScfIo&#10;a8I0/oBqB+fXY3xGePjpI9/UYZpAjiMBEiABEiABEiABEiABEiABvwR4D8wvb85GAiRAAiRAAiRA&#10;AiRAAskQkO5E+Fy82N7e39nebj3c3+9PZ7OL2Q8xZhY/QauQQslAhILjUNDRjzQJSBdKfM5vb28/&#10;iWA1zSjzjGp7ff39FJ3Bpw8PlY+D/KLuR+1AGN2BWFU6kCf7A1HmBMFdxBIgxPX9WHwNwU/pFB2C&#10;H8t8gFh9D+J+PH335BOI0+A3Se3BrvnDFBSrl1XYCdb9fYrVA9kBS9yQ81acv8qxWR686IXtLb0j&#10;ARLwRqDB73zkYXCsTRf4fYg3mb3c2dl5je8pjylW95Z9TkQCJEACJEACJEACJEACJEAC1gSor7BG&#10;xg1IgARIgARIgARIgARIgARWEcDrwXu4YfQWApg+hAe9VeNj/XdeUBlkrsGblwbe1R7CGqiNsNxA&#10;hLVTpR6wVp7g5voZRVoOa8mz6e+zWW/t7u5TG6Jrm6kpVi+kdQYR47ENx5jGxtZlHQ/bvFoI7YPF&#10;jP3vYGM2a/5hB3T3RO3uBgsKjt3d339GTpefpzfUNRXHxt2UxGbSkRqsg+1m31Sdyts0RGQIgeGw&#10;KR84rxkBXN+/x8h/y4OXZltwVJQdtRta83OplihrwjQ5HmtHOqjDrY84Jx3h4baxqYscRwIkQAIk&#10;QAIkQAIkQAIkQAIkEAaBKvdSw/CcXpAACZAACZAACZAACZAACURB4Pr6ujtttQbtVusNLkAGUTht&#10;6CQvqAxARSg6NohqPoT5NyVVcVyEtVO1JnDTfYIb7ocpifMqZj2ZzZBT6RD+aW2VGPRJxBSsF6c/&#10;NeHq8ygh2DzF/zuKofhR04ehd72+m8367dmseWHwbBb0wxayRuHNSF+t686PIC14sb8NN2ENwfoX&#10;eXOEzXapj5W3EGxsbBzi/Geceqwxx3dzczOASP0UeerGHEcTvkcpTvazxjeRjiDmjLImTMm5rZ0J&#10;jhlDfC7/+OOPER/0Nk0Kx5EACZAACZAACZAACZAACZBAmASq3ksNMxp6RQIkQAIkQAIkQAIkQAIk&#10;EDQBEWzITe+ZiNdns0Er4g5tvJgyKLUIBccGUf0cwhqwoWU5NsLa0agHrJFDiNaPQ+9gbJnNbIfP&#10;RYrT6bnJw1oUq5eXiXTgxX4hnb2vUiymyMSsFxDdHoacB/DsQYj9uXEfZ7MTsHrfuB8lDqh0onck&#10;ToM49nVKImasYfIART/UWmjIryHyLGL1JNf1hpiqTitvAMGDFufIEWu3BtkoBcqO1vYaGJPZNMp6&#10;sKGvVDsQpl/hGDHCOnQp18cvXryY2LjBsSRAAiRAAiRAAiRAAiRAAiRAAmET0LifGnaE9I4ESIAE&#10;SIAESIAESIAESCBYAtd3d/21+/s9CNcHcLIbrKMFjvFiyiBbEYqODaKaD2H+TUlVHBdh7WjVhNyg&#10;B7X/oIvx+4r0uFlgBL6jgzYE6UdlblGsbpSwpDouP48YglbZ398ZkWhwENaniTw80KALRlM/TKeN&#10;a8LwdqHdzVZrZORwA4NQc+drrdaB2tRKIjX4E/xDETbMYtm3bWJSGBv0wxwK8UVtQh6iur29fQex&#10;aOl5S9QBena+8YNRlXj11vMqsye/TZQ1YZqVGrWDtWeMzwhv3vjIt46ZAuc4EiABEiABEiABEiAB&#10;EiABEoiTgNb91Dijp9ckQAIkQAIkQAIkQAIkQALBEPj+/XvvfjbrQ7j3Fp3cesE4VuIIL6YMMhSh&#10;6NggqvkQ5t+UVMVxkdWOo3oYg94xb9hXrKHANsMx7qC9sXH+3C2K1c0TBeHn8dbW1pn5FvGMjKnL&#10;OkSM0u1+EjJdCtZXZ+fu/v4LctldPbLCiBqCtRjqy5QIulP3EY90V+cPCMjbMvDQy+HOzs6QQMIk&#10;IOcq8OwUddsJ08M4vYpSoFxjHY8zS/68jrIeTPFY1I08pI3zyaF0UZfjAt+4YQqZ40iABEiABEiA&#10;BEiABEiABEggTgJfv36V75t64r2je6pxgqHXJEACJEACJEACJEACJEACYRAQ4dbNzc1grd3eW5tO&#10;++jALhcxQf3wYmpFOiITHNsWF/NvS8xifIS147IesB5eQLR+zJv4FjUU6NDvs1lv7e7uU3t9fX5M&#10;o1jdPlEQ0b3GvjC23zL8LWLpxHx/f3+IN0BchEwULD+he3i/SR/X222Xh4ZaoeG40pvOZp9rGTHd&#10;2EK8BpPJdN6O6SEU01TWGQdh4hhdcw9TXb/rsAlhW3m4An6c4tMLwZ/UfIhSoGy3dqeWMufxRFkT&#10;plSW1I50UIeZjzgWjHAumeT5vCkmjiMBEiABEiABEiABEiABEiCB1Ah8vb7urt3cdKHt6OLeVxfX&#10;gH/hO/ou4uw8b1QY7BfnqSWF8ZAACZAACZAACZAACZAACVQn8O3bt0FrfX2v/UN8JBc3jf7wQsoA&#10;f4SiY4Oo5kOYf1NSFcdFVjs+6kE60IHmcegi0YoZz2ozfEnXheD3A76061Gwbp/6hehxN8UHOETg&#10;itr47KzrtT3usi0u1tfXD/XM6VuiYH0509vp9Gj9hzjV788SEZt038bDWdK9X4530f/Ma3BtrR99&#10;IDoBDLGuiVg9idzqIAnDipyTQKz+Drk5CMOjdL2IUqBM0bqzgoyyHkxp/Fo3E5y7D/G5/OOPP0Y8&#10;DphC5DgSIAESIAESIAESIAESIAESCI8AOqTPv+vE93zz3/he6W8I0h/F6B0bj33cV7Xxh2NJgARI&#10;gARIgARIgARIgARIYCkBvKq8hxteA1wE7T1/ItcXOl5IGZCOTHRsENHPIcy/DS3LsRHWjc96kK50&#10;+IhwfWxJlsMDIiDCZBzHPsCl+Rd7/LEmELxg2jqixQY4xzlAF+Lzqtv72A61OxFhsY+5qs4BsfA5&#10;zhMPqm5fezus1RD179a248gA+HwAn4Ej86vNFogg4dPx1tbW2eqNwx+BWORhgKPwPfXiYTJd873Q&#10;8jgJjjfvMd2/cZOx43HabKeKUqBMwbqzeo2yHkxpzGZDXOtc4jN88eLFxHQzjiMBEiABEiABEiAB&#10;EiABEiABEmiOwM/u6Hg7cBtv55y1Wn9Ckd6DR791R9fw0ud9VQ1/aYMESIAESIAESIAESIAESIAE&#10;fhK4xuulphDcoPP6G1zcDHyh4YXUCtIRio5taof5t6FlOTay2mmqFiAYPRFhH7vUWdZXYMPnotq1&#10;tYPA3IrCHXSE3d/Z2RlG4aylk4jtS5Bd1p+szzjvkk7YE8vQvA3HvvUegux33iZ8PlHogvXpNByt&#10;HASRMTwEYVpLNzc3AzzQIQ8kZf0jHfOR18NU1+mYkys1imPMKdbwbsxxxOh7OAuvIT0K1g1BVRsW&#10;XT2UhIk4xvJQ9Ua7/RHHv1E1GtyKBEiABEiABEiABEiABEiABEjAJYEn3dF7mKfzszu6vNW+ge+I&#10;mrq36pIxbZMACZAACZAACZAACZAACWRIQDrW/ve//+231tf3WrPZoOWoWxwvogyKKzLRsUFEP4cw&#10;/za0LMdGWDdN1gPWPHnF+jHFYJZ1FtjwGDpqB4Zs7o6IISGKeR2yaLoqt+BqomBtvm+1DrdbrYuq&#10;Mbre7nY6PVpfW5Mu1838zGbBdpW+m8366JLzqRkwxbPetVr7O63WMCSfqviC43IXD5x8Rnf9TpXt&#10;U9kG5yZjvCniEOvzOJWYUohD3lKGnIhQvZ9CPDHGEKVAmaJ1Z6UWZT2ABtb4K3zXNpw9PFziryN2&#10;UXdWIjRMAiRAAiRAAiRAAiRAAiRAAkYEIEaX7yJ7a4vu6LIRrjnfyO9Qvwdq8t6qEVQOIgESIAES&#10;IAESIAESIAESIIEqBOSmPG6mvcXNtAG271axUbQNL6IMSEYoPDaIaj6E+TclVWFcZHUTSi1IRzsI&#10;d0UYNqlAnZsEQAACxz7y+CF3kWOFVIzAbLfCdsFv0niX9VXr8Wx2AfaHoYJsXJQdsGAdD3uc4k7F&#10;UTC5C7wbvQ0nEaujc3XPZpsExw7BQM5JrhKMLcqQ5KHu29vbd8hLOPt9lCR1nI5OpEzBuk7iC6zE&#10;VAtyvQl/L9tra8Pt7e2xMyg0TAIkQAIkQAIkQAIkQAIkQAIk8BuBf/75p4fvHTtr7XYX12VdXKP9&#10;JV3RcY+yke7oGikK5f6qRiy0QQIkQAIkQAIkQAIkQAIkQAKFBK6vr7vTVmuAbpt7uIjr18HEiygD&#10;equEbgYmQh3C/DvMTGR1E1ItSKc7ZOY/EBC8d5ghmnZIAF8y9u7v788pdrSGHGwna+tInmxwc3Mz&#10;wIMoH+rYqLSt4TqMNWeyubHxqtIcHjZyLVhftf5DrLuLz8hDqNZT3N3fByWqxvn57magrGzgzh8E&#10;WFs7stkmwbFJrscx5wlC9SOcX4hYvRNzHCn5HpNI+Sd3itadlWDA9TCBb6OH6fTjH9vbIz6E5KwE&#10;aJgESIAESIAESIAESIAESCBzAj+7o4MDvr/pC44n3dF7+GuS3+ms+n4987Jg+CRAAiRAAiRAAiRA&#10;AiRAAqkRkC5zIgTDld8e3mfcRwd2q4s9XkStqAhDsVuMdcXcO8xahHUTYj1gfZtAUHAIoevIYbZo&#10;2hEBOT5BtP6JonU7wBBP76ZY8xDAfgKJ+ZfUzn8qrMHtVutVyG92gMjKWAemvZ6Dy2t8xs7zZjmB&#10;rDHT2eyr5Wbuhgfeqd808MYeMDF10PE4rFVXWIcPd3Z2ho6nonlDAvLmFgyVhyh6hptwmEcCxgcn&#10;jz4tnYqCdWeZCKoWZrMhzhMu8Rm+ePFi4ixoGiYBEiABEiABEiABEiABEiCBjAh8RUO9tZub7s/u&#10;6K3Wn2toXgQEHXx/nO33Nq3/+7//O8IXiuO1nZ3JS16EZrRLMFQSIAESIAESIAESIAESIAEh8O3b&#10;twHEgW8gXB/gr91lVLQFTUlmoILoLRYOzL/DTEVWN6HXAoQGFxDwHrMbnsOadWga4r9zmD9wOEVS&#10;pqXb98bGhgiEr1IKTASHOD8R0bq7nxpr7z0ejtlutS7cOVfP8lPBuu81G3nzPaURrO+z2cHGbCbr&#10;SxA/oT/0YAIJx9su9tXP6+vrHZPxqY1ZrL/7IT6gkRprk3gW9XiKfAxMxnNMMwSCEimbIKBg3YRS&#10;pTFN1gLmHmPNGG202x9TfPCzUkK4EQmQAAmQAAmQAAmQAAmQAAlYEkCH9L5ssmhC1MF11t940/uj&#10;GD3L7wtNELb+7//7/365Jga4MTa8wrfql/KbYnYTjBxDAiRAAiRAAiRAAiRAAiSQAoHv37/37mez&#10;fntt7W3Rk81Bqo9CA19D/BZaKM/9Yf4dZSjCmomhFvB9zhXWsZOtra0zR5mjWYcEbm9vjyCAlO6o&#10;/DEjMASvfbOh8Yxy1mVdY91FB86QmeNtBV9wo6DrO9uy9uIBipe+5zWZb/4wTKt1YDLW+ZjZ7Az1&#10;c+x8HscTiFg947dijBC7iNWvHGOm+RUE5O0Jct6AYf9GTjoEFj6BJoXKlehQtF4Jm8lGvmphfm3Y&#10;bg9nDw9y73/ELuom2eEYEiABEiABEiABEiABEiCBnAlcozs63qzYlUYV+O6lh+/A/pTfcyatVj9n&#10;NnVj/02wvswgxex1cXN7EiABEiABEiABEiABEiCBWAjIhSh87eOx6D2IUwfz689YnG/KTw0BXFO+&#10;r5iXuXeYmMjqJrZakM55+Bxvb2+PHWaRph0QwJeh8gaQ81w799oihUD5EHV+YbtdyOPVu6wrrrfo&#10;YH61FagwW3IqYn/cROj7zq+sudhnd33PazKfiPghVpPz20Z/pHY219dfxS50Ro3JQ0VHjcJsbvIk&#10;HjhoDp/ezItzBemq3vi+rRdV+pZ8iZTVSFKwrobyuSGXtTC/DkRzOjRkGPJa0FkKaZgESIAESIAE&#10;SIAESIAESCBSAv/8808P37932hsbPYTQwfXTXy28TRF/7v7yPUvJNbHL67lIkRq7bSVYX2aVYnZj&#10;5hxIAiRAAiRAAiRAAiRAAiQQIYFv374NIEDaw7WPCAg7EYbg3mVFIZx7Z+1miE2kbBddw6Mjq5tY&#10;awFd9c7Qbf0kdoFgw9XqfXrp2IEvTT9RtL4aPcSjV5ubm7uo8fHq0fGMUOmy7midbbdar0PlDW4f&#10;4NvAd6axzwbZeV7WEnw+P+fRyI2V2ewEa9p737nRnA9vZTpAJ/1zTZsx2JJ1dvEQ3EUM/qbs43fp&#10;7HV3J0L1fspxphxbI+tvHaAUrdehV7qtch1MYG+EB8M+/rG9PeJ1n5OU0SgJkAAJkAAJkAAJkAAJ&#10;kEAEBL5+/dqBmz1xFYL0H9+dzGZv5Jf1dykUrKtnXE2wvswzitnV80aDJEACJEACJEACJEACJEAC&#10;DRKASKUH8edbuajFZ37By5/5VX6yGNKNrOGURVYzsdcBvp+ZYO063tnZGTaceU5vQQB566Az8ic8&#10;LMXjzQpuqO8xROuvLfAGPxT57yKuL5UcdbzGPqytHW+122eVfHO8EYS173GO9s7xNL+ZR76CFGOj&#10;ho7grHQEX/qjLJz7bS74Mdnc2Hi1yo+Q/z3XB4kkdxDp74f6kErINaPpm5wT3E6n79Ax+WhtOtU0&#10;TVueCbheb9XDoWBdHemjwVq1gAflsC5cygNzL168mDhzkoZJgARIgARIgARIgARIgARIICACP7uj&#10;y9sk8XnSHb2jft+egnX1zHsRrC/zmmJ29ZzSIAmQAAmQAAmQAAmQAAmQgEcC19fX8mqwAT7yZPbA&#10;49RhTeVYFNdksLGLlJtkt3LuyOomlVqQ18ND1HuIdWuyMkccEAQBEahBLChi04MgHArbiTN0bz4O&#10;20U77yC+lk7O5rn3tbYG2k1c6DYlWMfUx3i45Mwuw+5HV+04X0tEVxDWfat1uN1qXbiP2M0MGT9A&#10;NEJdi1j9yg1ZWjUhcHt7e4R98l17fb3zczxF6yboghyjvb56CZKidSeYbWoBY8dyLbfRbn/E9dzI&#10;iUM0SgIkQAIkQAIkQAIkQAIkQAINE0CH9L648NgdfTad/o3vpR7F6P/7XsSHnxSsq1NuXLC+LCKK&#10;2dXzTYMkQAIkQAIkQAIkQAIkQAIOCYiI5ebmZi5ex58HEHb4vWh2GNtK077EcSsd0R+QikhZn0xN&#10;i5HVTIp1AAH0yfb29vuameTmHgmICBfTee8a7TFElalQ27spiXiMu6x7XlcfptOrrY2NlypJUzYC&#10;Zn18PimbXWkO54C7+IxWDvQ8APuEjR6u0Lv6BmYjPEyy6zl01emsHx5Rnb0xY8k9BNQYyYoT393d&#10;9bHpKTqG9QpNULRekWzzm9VeV32HQMG6E+LL6gDH76s2zivw+yMmH7GLupMU0CgJkAAJkAAJkAAJ&#10;kAAJkIBHAtIIDvfSu7iHPu+O3prN/sR1kXznod8dXSMuCtY1KP5iI2jB+rJoKWZXrwUaJAESIAES&#10;IAESIAESIAESUCYg4oL7+/s9XHQPYLqrbD4sc55Fcj6DT1Go7JNf6VyR1UyqdYDvVyYQVx6mJO4N&#10;or4dOvH9+/cD5OwUws+Ow2miNg1R6RVq+lVK3YCXCmUbXE8honoNzuPQCqZBwbrU3SQkHi5YVBFZ&#10;TiHm3wxQzG+aK1l7NzY25G0HWfzIOoraOcaDbRdZBBxgkPKw0h3eroJzULmWLP+hYD3A7Jm5VGUt&#10;NbPsaBQF647Arq09rYVFF/WP7bW1Idbg4M6xnEGgYRIgARIgARIgARIgARIggSQIPOmO3kNAncfu&#10;6PizvLG8G12QFKyrpyxawfoyEhSzq9cJDZIACZAACZAACZAACZAACdQkAJFLTwRDMPMWF+RykZ7O&#10;T4NCOdcQUxUpu+ZmZD+yukm9FrA+DSHwPUxJ4GtUh5EOQr56eCjqE0XrSxMYfTfnp9GVdllveC19&#10;WFs73mq3z0LblYQXPl98+4WHFIM7XEB4fIq1/cgVCyPBJY4xWK/2Xfng2m5uay46+U4gzt8P8WEU&#10;17kOwb68tet2Oj1ae3j4d9v04TSK1kNIXSUfjNbQSpYdbUTRuguwkym6p+PNNR//2N4e8XrMBWLa&#10;JAESIAESIAESIAESIAES0CAAMXoHdnpyX2L2eK97NnsjtnEt09eYI0gbBdfC0V3PBwQ2ScH6Mr4U&#10;swdUfXSFBEiABEiABEiABEiABDIlICIEvO5sAFHTHgQhffyWC/x4fxoWy7kEF5zqzGWwPm1HVjO5&#10;1IG8ch5fKp5sbW2d+SwHzlWNgAhy8RaPDziG9KpZSH8rCHWPU6pnxPMeWXs3z1wo62jAQmSsaV7v&#10;GyxEvq9C27OwTnz2tU6UAUcn/uA6z5vmSc7bwfCTL4amfjkcN0KsIla/cjgHTZcQmF8jrq+ftuS1&#10;2DY/FKzb0ApqrNcDlUbkFKxrUFyTh4XxucRaO2IXdRWkNEICJEACJEACJEACJEACJKBA4J9//pFG&#10;OZ32xkYP5jq4Zv2rhfsQ+HOc3dEVmMxNULCuRXJuJzvB+jJ6FLOr1haNkQAJkAAJkAAJkAAJkAAJ&#10;GBL49u3bAE+j7y2ePpcL/7h+QhHNOaCWi1DZAbrlJiOrmQzrYAzh5SHFE973DOsJRUiJXJ1jw4H1&#10;xplsAOHl61S6BEu+ccPgy/rGRieU9KEb6NXWxsbLUPx56gdExl99PhSI/ATX1V9qBp+vTeTnpwhz&#10;NrvAee5hEz5ozIkHRWSNPdCwFYGNM+TqOAI/k3PxO96c0ppOT3HO2a8cHEXrldE1vWFUonUK1quW&#10;y1jOE0SkvrOzM6xqhNuRAAmQAAmQAAmQAAmQAAmQQFUCj93RZXsI0n98//C/7ug9/K1T1Xby25Vc&#10;C0d1PR9QkihYN0wGxeyGoDiMBEiABEiABEiABEiABEigFoHv37/3ID4cQFwnAnb5giD8n8jEx6ZA&#10;MxQpm6KpNy6yesm5DrAWnaE79Qm7rNYreR9bQ1B5inmOfMwV2xyo4/HGxsZuKnU877Leav3osh7I&#10;D7pnB/lQAFh98vkqWnx/HJwwGz4d4COC60Z+5M0dEEBLd/WrRhyoOSnOyw+wfjTGr6b7xptjX7lC&#10;nRzjQbUL4404UIXA/EGkH0L1AxWDFK2rYPRtJLob3BStryyRxZurRvj9EYNHL168mKzciANIgARI&#10;gARIgARIgARIgARIoAaB6+vrLt7c1kUDj+4aPuiM/ieuN3sw2YnmfnON+J1uSsG6Kl4K1hVwUsyu&#10;AJEmSIAESIAESIAESIAESIAEfiMgXy7gSwQRr7/BPw6CRBSZ+NiGYc5CZRtO1mMjq5nc60DEFsgx&#10;RWzWhe5/g1yElRXJBickrhgHmt5A3Pjw8GW93e5UtaG13ZP18Rg3Qs607GrZaUCwfgJx9nst/zXs&#10;SHdwnEceaNiqYgP1GhwT0zjgu7wC+RNy2vi+ZupzlXE4zk8gyt9P5U0UVRg0tc3t7e0Rbhy/a2vW&#10;GAXrTaWz1rwUrNfCF9LG0kVdBOpDvqkqpLTQFxIgARIgARIgARIgARJIgwA6pPclksfu6LPp9G98&#10;n/MoRk/6+6vGM0jBumoKKFhXxfm7sSIxO173NuHT9I7B0zwJkAAJkAAJkAAJkAAJJEZABGr//e9/&#10;+xDN7OHPAwjDwvjyITLxsU1Z5C5UtmFlNTaimmEN/C+z8gr7zc3NQ3wBOrHKNwd7JZCLwLIKVAhP&#10;9/Gd3LDKtqFt02SX9aJ1EXU3xPnJfoicsGZ560aPuWSNvAiJw/39/Zd5V6UGfkQIjbqQ7vtXDUxf&#10;a0o57wa7z02xq+W83cYjxChi9ehyZBdmWKNxPOpDoHzecrVvUrQeVsINvaFo3RBUWMPkumjeRR0C&#10;9RHX0rCSQ29IgARIgARIgARIgARIICYCj93RpXHCDG/fftIdHS/bbPVjiiVJXylYV00rBeuqOMuN&#10;ldzMGWNVucLnElteTe/vxxSze0oIpyEBEiABEiABEiABEiCByAmgk24PN0bfQmQyQCjdxsKJSHxs&#10;w4hCZRtaFmMjqxfWwe+5xbpzsrW1dUZBhkXdex4qonUILc9xfOh5njro6SDyvsJDFyKenQTtqKFz&#10;d56FyMvWQ3kTAzo0vzR03dswEfZ7FqzvYr6RtwBXTCRrAT6fm/InRAG/KQvUzgeMlXPslH/OcBP0&#10;OOUAQ4sN+2P3bjo9xXrqtrYoWA8t9Ub+ULBuhKnxQfKQHj6XcrxnF/XG00EHSIAESIAESIAESIAE&#10;SCAaAv/884+8ya+D7ug9ON3BNeBfEKV38Wd507b85k/IBChYV80OBeuqOMuNld7UKblZ/9iZnWJ2&#10;TwniNCRAAiRAAiRAAiRAAiQQMQF58h5faAwQwp7XJ+0jEx/bpJhCZRtaFmMjqxnWQXFu8Z3FRISI&#10;EP+OLLLPoR4JSHdgiIhFcNn3OG0MU40g0NyNwdFVPn6fzQ42ZrPzVePq/rvpOog1QR4GGNedT3N7&#10;7AcH+Dhn9Ogz4n8V0gMRWAOO4NupJlNTW5h7jIcYXpuOD2ncLbitz2aNcPPBQR7ewX5xDKHlhY/5&#10;OMfa2uKYfDRdW/P2xoc1itajLL2oROslN+ujBL/c6bG8aUpE6qm8qSfBHDEkEiABEiABEiABEiAB&#10;EmiUwNevXztwoCfd0fHdYA/X//JlwBv55fWebaMUEp+cgnXVBFOwroqz3JitYH2ZWxSze0oapyEB&#10;EiABEiABEiABEiCBCAmIIOLm5maAzrp7EAv18Vu+KHHzE5n42AaCqUDPxibHzr+diwZDPJ42h1Q6&#10;DEK0fhySQLM5GmHODGGiiHUPwvSuMa9OcPPgfWOzK07ssst6hTXwGOccZ4rh1TaFNaqPz6fahgwN&#10;IP4K2AyNVxgmXcIXDzRW2LreJpg3qG7zptFIV/rpY1f6BMWYuDaY4EGC/dAeLjHNT4zj8FasA6wN&#10;7/Dpzm9Y+/yhaN0nbZW5ohKsS8RprpNX0j0d6+VHRDh68eLFRCW5NEICJEACJEACJEACJEACJBAt&#10;gZ/d0XFtL9f3COQveYsafs8F6s8Di+7aLtrMeHScgnVV2BSsq+IsN6YpWF/mMsXsnhLKaUiABEiA&#10;BEiABEiABEggEgLfvn0T8fobfAZwWb5A0fuJSHxsE3RQajMbx0MfG1m9sA7MCgpiDhF1nGxtbZ2Z&#10;bcFRvgmIWA4CRW9dpn3HV2U+1O1uCm8IcNFlveraJw+w4EGA/Sr5cLWNiI/x+ezK/lO7IXYUh0+N&#10;3B+TTrQxvslAHvq8f3j4vLjx+CO9CYkxFzUqDxJc+dgncp9j/vDDdCqd+vu/rBU+wVCw7pO22lyN&#10;LNxVvU9njZQu6iJQH+LtE+OqOLgdCZAACZAACZAACZAACZBAnAS+Xl/Pr9037u/nv3F98NgdvYe/&#10;dqpEFdW1XZUAc9ym4BqYea5WCBSsV+NmvZUvwfoyxyhmt04bNyABEiABEiABEiABEiCBpAhAtCjC&#10;LfnC5W3RU//WwUYmQDaNr6pYz9R+tuMiqhfWQKUqHWOr4xREwJWiD3yju7s76TT9QV5LGrirXtxb&#10;dBl+nYJwU6vLet11Tx5ewYMRL70k0GISX6Lt0ETavrvLP00J9qtXMb55QzrS400wg8Lyil+UeYH1&#10;/9Bi1+HQigTkwYeFUP2gzITXTusUrVfMZHObRXWzO961cYIMj7DuX+7s7AxTOB9srmI5MwmQAAmQ&#10;AAmQAAmQAAmETeD6+rp7g2Zebfnc33dnrdafa9NpD98BFXZH12peENW1XdgpDMc7dllXywUF62oo&#10;lxsqvOkT0M16itk9FQKnIQESIAESIAESIAESIIFACMiXNHCljy6Se/g9sHYroOsZa99XbFBXtKft&#10;TxL2IqsX1kD1qsP3CxcQrR9T+FGdoastpdvr/f39h1+6B7uaLA67wXUEr4LtDg+itWezT1W2lW00&#10;1zvs9/IQwLiqLy628yhYP4Mg+NhFDFVsQoR3ilwcVdm2zjZyDIhRGH07nR6tr61JN+zyn0iFmVj3&#10;D9Ex+KJOXrmtGYHb21vZ596tejiMgnUznrmOik7UEMnaKA+WSRd1HBtH7KKe697FuEmABEiABEiA&#10;BEiABFIk8KQ7eg/xdXDN/XcLD5NDkN7F+X/XOmala5zoru2sQWW4AQXrakmnYF0NZbmhELqr1wmT&#10;YvY69LgtCZAACZAACZAACZAACcRB4Nu3bwOIK/Zw/j+AmLGz0uvIBMgr41kM0BTumc6ZxbjI6oV1&#10;UK8qpdMyLBxTIFePo4utpfMrxIufsM73XNiPzWYqQk6Ikz/hJkzfhr+jde4YtXVm44frscjxZx/1&#10;jn3rBOdR713HY2rfV9xP/ZG1HwzkoYWJqZ8hjJOHeaaz2WdjX5RuXBrPV3Eg1oUrPEC2G9pDJBXD&#10;CXozeYsJHDy3eSCMovWgU9q4c1EJG8JdEydY34f4zLuoN55UOkACJEACJEACJEACJEACJGBN4OvX&#10;r521nZ3e+t3dvBv6z+7osNRqt+VaXP9H6Ronqus6fYppWqRgXS2vFKyroSw3FLtgfRkiitk9FBCn&#10;IAESIAESIAESIAESIAHPBL5//96D6OgtvgDqy5dAhdNHJkA2RehIwGc6fbrjIqoX1oBeGS46GYpw&#10;faxnlZY0CEDIeA47Bxq2YraRiqDTpsu6yzVOhGEQLO+HVBMi5pfzGdc+YY59fIau5zGxjzx08fli&#10;MlZzTGiifZPY5g/xPDzIQw1dk/E/xyjdvLSa02IwzuPHGxsbIla/stiMQy0JyL4G1tKZf2C56Xy4&#10;N9H61NtMVTBwmwIC0QkbAlgT5aEp6Z6O3x+BdPTixYsJi4sESIAESIAESIAESIAESCBsAv/880/v&#10;bn29s3F/34OnHXz+kmvtyt3RtcJVuMaJ7rpOi13KdihYV8suBetqKMsNpSxYX4aPYnYPxcUpSIAE&#10;SIAESIAESIAESMAxgevra3lt3gCfN5hqMJ8uIvGxLR6XQj5bX5IZH1m9sAb0Kw/CkZOtra0zCuf0&#10;2daxeHt7ewRxsQjtsv4RYSe6EL+OHcKqLus+1jYRi0Ek+zIklvJwBtaeA9c+YQ4RB49cz2NiH9/J&#10;HuAjD6V4+1l0V38V2zqP+viA89of57e2Pwo3L22nNBx/gbX90HAsh1UgIA86oOaPsOm7Cpv/3MSr&#10;jJyi9TqpamTbqMQNza2HY+yPH/HQ0QjnckEcgxspFk5KAiRAAiRAAiRAAiRAAgESeOyOLq5BkN6X&#10;3zh/l/uM0h29h1+dAN3+4ZLCNU5U13TBJiIwxyhYV0sIBetqKMsN5SpYX4aWYnYPhccpSIAESIAE&#10;SIAESIAESECZgIgzbm5uBq319Tez6XSAG8PhfqFUMXYfgr6KrsW7WUSCdebfXZlh/ZhA3HW8s7Mz&#10;dDcLLdsSwBs1DiAwPYW4Mbn13JLFGRgcW24T1PBlXdZ9rm2op9f4jEOBA0Hye/hTS1RqEgvmeBmK&#10;WNuXSP8pF8R+iM+FCatQxkhtQKxevzYUbmJqMbm/vz/EW02iyoNW7L7syHET10DvrLvylzjoTbRO&#10;wbqvElGbJypxg791cALAI6zfl3JNEcpxVy3pNEQCJEACJEACJEACJEACERGQZlc3a2vdtnzu77tw&#10;/bE7eqf0zc2xxKdwjRPVNV0seWnaTwrW1TJAwboaynJDFKzbQaaY3Y4XR5MACZAACZAACZAACZBA&#10;UwTu7u7699PpXvtHZ0r5QirqH5+CvqhB2TpPwbotsaTH45p/iA6Ix/jSepJ0oBEFh5z0sJ5/yl20&#10;jgcqdmPvzvm8W3RDx7VjCDnPQtkFFl2Qnb9JADE3hPt30hAtf/X5UCEYT9BZ/1UoOTfxY9kDHibb&#10;/zZG4UZmpXkXG2Hfv8L6JV3+x3XscNtyAnKsRK3LWtLX5ORNsC5OU7SumTrntqITNzhaB7HvjaSL&#10;urzFBA/kcI1zXnmcgARIgARIgARIgARIgAR+EPh6fT2//n3sjo7r179baGoVfHd0jQQqXN9Ed02n&#10;wS11GxSsq2WYgnU1lOWGKFjXg0wxux5LWiIBEiABEiABEiABEiABTQLoNtjD+Xp/rd1+i2ugnqZt&#10;X7aCUZr5CtjHPBGJ1QUHa8BHUYheanqFmf4D0cl7PzNyllUE5A0aELl+gsg1yvV7VXwm/74QfL6K&#10;uVsn8tidzmZfmlzL5KEUPPywb8Lcxxg5N8Hnk8u5REyHmHddzmFqW0S1+Hw2Ha8xDvuMCKVHGrZ8&#10;2JD17u7h4cu69puCFG5mVokfx9QxHhiQHMixlT/KBKReFkL1A2XTP815E61TsO4qhc7sRiVw0FsD&#10;J3Iugc+8i7ozuDRMAiRAAiRAAiRAAiRAAhkTeOyOvn53N++GPmu1/sSX9j28iS7+7ugaeVW6vonq&#10;mk6DWw42CmqDebZPPAXr9syst6Bg3RpZpQ0oZq+EjRuRAAmQAAmQAAmQAAmQgDoBEXbc3NwMIHzc&#10;g3Cu77PLZ51gmhT41fE76G0jEqwz/41U0hizHsfe1boRcg4m9SHKc+C2tslghMdVA4Pw/hw3mg6q&#10;bl93O3kgBeLZl3XtaG2fm2DdV0f5x/yEJNY3rRnsI59wA7ZvOt5qnNINTYs5L/CwxKHFeA61IIBa&#10;eY/Pv328gYSidYvEZDQ0qpveFdc/OW+Qh57w+yNSO3rx4sUkoxQzVBIgARIgARIgARIgARJwQuCf&#10;f/7p3a2vd9AdvYcJOo/d0fF9SBfn310nk6ZktOL1zXMEUV3TpZQ/l7FQsK5Cl4J1FYzLjVCw7gHy&#10;iikoZm8+B/SABEiABEiABEiABEggXwLfIF5HF8s9XBv1QSHIL8MoVnZUnxSsOwKblllcs19AtH7M&#10;7rBh5FUEevDkXRje+PcC8R9vbW2d+Z9ZZ0bpso7PFx1r1axgX36Nz7ja1rpbyYMY+HzVtfqrNdg/&#10;gaBV9pvGf0SMDfZyvuXlJ6RcmwQ8X99aLbfrm9JNzVXx4K0Yh3hTycWqcfx3ewJ3d3eyD53joduu&#10;/dbVtvAmWBf32Gm9WpIa2Co6cYP5+jfGsfMj9rERH1xtoLA4JQmQAAmQAAmQAAmQQNQEvn792lnb&#10;2ek9dkeXYHB+/UZ+t9ptuZ7lT10C5tc2S2eK7pquLrccti+pDebaLvkUrNvxqjS6UPgQ0U37SkFH&#10;tBHF7BEli66SAAmQAAmQAAmQAAlET+D79+89CDIGEDiJgL0XSkAUrDvIRETXvcy/g/xbmlx0VzyJ&#10;WShsGXLQw7FWH6BL9nnQTjp0DgKqYATXVcJsuss6fD4Gw7MqvrvYBuuL03sGIQnWXcf6ND/ysFFM&#10;3b3v5K0/s9knFzVWaFPp5uZz29i/ryDw3A3loRBvPD1MJA/8YB+SY1/fw3S/TeFNtE7BehPprTyn&#10;0wNYZa9KNixf9ybYYoT163JnZ2fIh1S1wdMeCZAACZAACZAACZBASgQeu6O30fypfX/fRWx/yfUq&#10;u6N7zLLSdzpRXc95xBv1VBSsq6SPgnUVjOVG2F3dMWDH5ilmdwyY5kmABEiABEiABEiABLImcH19&#10;La8fFPH6G3zZNmgSBgXLDuhTsO4AavomcR0+wucYXWPH6UcbdoTIQw9dZj9BkNoJ21N97yBYHEOw&#10;L4LQK33r7i1KV3GIwr5ANN5I7jD/EHWz7z5SsxnQiVpYdM1G249CnUitjOy31N0C3Af4fNC1Wm4N&#10;Mb/CZ+JrvjrzyD5xh30Cb/zxu08o3eB8jD32talODl1uK/UBtkeYw233/RVBeBOsix8UrbssKVXb&#10;UQkcnqx5i3P6j3J85Hm9aknQGAmQAAmQAAmQAAmQQOQEvl5f9yWEjfv7+e8n3dF7+Kvf7y0iZ+nU&#10;fYXvdKK6nnMKMyHjFKyrJJOCdRWM5UYoWHcMuEHzFLM3CJ9TkwAJkAAJkAAJkAAJJEdAhCL//f69&#10;DyHR3mw6HfgU2VGs7qicKFh3BDYPsxCOnaHb+kmsguFUsiTdeyD2/YA1WW6Y5PYTVffo58mBYP09&#10;9p9GxJfyxgQI/l+GUjBg8Qks+q78CUWwjjhP4cuRqzif2g2pq7xJvE9rwPvNQoUbnIsYo16TTPLU&#10;xBh5owj2m9NQHs7yJlqnYL2Jcqs8p/d1q4qns9lEHljD5xIC9RHP4atA5DYkQAIkQAIkQAIkQAKx&#10;E5AmTYhh/sF3qt1Zq/UnHhjuoWFTB+fIvdjjy8p/he9zoriWyyqpCsFSsK4AcW2NgnUVjOVGKFh3&#10;DDgg809z/ShmxwnHJVy8wonIGK86nLx48WISkMt0hQRIgARIgARIgARIgASCJQDxSA+CjbftH53X&#10;5Qs+Zz8UrDtAS7G6A6j5mcS19QTC12NcTw/ziz6ciBedZ8/hkazHWf2gw/x+rPXXdJd1fCf2Gp9x&#10;CAUDsfIHeaOLK1/wQEcQpxL4/vGzj4dL5IEEiHulu/qVK6aadose3vB+w7DmTU7k9hAC0AtNLrnb&#10;wvrex/4iD/X0Q2LhTbAuQVO0HlLql/rifc0yICPHAumeDt8uZ5ubwxeRvHHDIDQOIQESIAESIAES&#10;IAESIIFSAhCkz68hcZ3ew68OPn/Ld3CL72Pk77/8hHguz/QaEqj5XY7Mwvwbso5pGAXrKtmiYF0F&#10;Y7kRCtYdAw7IvOmdKYrZA0oaXSEBEiABEiABEiABEoiCgHSlmAvNWq09Fx1STc/lo4AVipMUrIeS&#10;iST8wHX0aHNz8xD7/ySJgCINQro3w/WjSN2v5DZivkLtifA6ytprsss6gB/jZt1ZJfDKG7nmEIJg&#10;Xd6GgM8XZXRl5oLJ7ap4wWSAz4eycV5vHFa40blYg3ZDefhjFe8Y/n3xEJYczw5C9debaJ2C9VBL&#10;4De/vK5Vy6mM8Ta0EY57H3F+NIoGIB0lARIgARIgARIgARIgAQMCX79+7aBxRQ8POM+7oePzJx7U&#10;7MmmOAfuG5gI+Vy+ivt5b1Phe5znwAK6lss7l5rRU7CuQpOCdRWM5UYoWHcMOCDzGiIXHKzGa7OZ&#10;dKb40Zl9Y2O8s7bGzuwB5ZmukAAJkAAJkAAJkAAJNEtARCY3NzcDfEG4N53NpDNip65HGufydX1I&#10;bnsK1pNLadMBSRfHtY2N/2yvr79v2pec58fbLw42Njak23pOPyN0k96NMeAmu6xj7iG47YfAzaVg&#10;XR6oCaE+4McBPs73TazFE6wBr0LI6yofRMSP3EvX+aXnil5vHlrc7ATrMViLWP1qVaz8dzMCshbg&#10;82/ss7WvH8xmrDbKm2Bd3KNovVqSGtjK61q1iE/Ov/HGs+HDbHa5s7U15HrUQOI5JQmQAAmQAAmQ&#10;AAmQgBqBf/75pyfXg/Pu6PJdwXT6l3x3gPPc+UdtoieGmjiPdxFHljYtvsNZxoc1kFj1ULCuklAK&#10;1lUwlhuhYN0x4IDMq4hclog65p3ZKWYPKON0hQRIgARIgARIgARIIAQC30S83mq9wWcAf6y/VFQ5&#10;jw8BREg+UKweUjbS8aXdnseCro4T7LeH7OrYXGrRZagvHYtDF/wpEzpBvO+VbXoxB7HZESaSbsJe&#10;f0TkBrHtS6+Tlky2qst2HR9DEeZDhHuOm6sHdWIx2RZz7OMzNBnb9BjcgBaxes/ED683D81ueF5g&#10;zTk08Z1jVhOQ4xZGnaMeuqtHhzHCm2idgvUwEm7gha91Sh7EwlwfW/i9vb09NnCNQ0iABEiABEiA&#10;BEiABEigcQKP3dHFkfvpVK4BIa+avZHfK7ujO7wu8nUe33gCUnTA7PublZGzBlYiimsABesq+aJg&#10;XQVjuREK1h0DDsS8msilorCDYvZACoFukAAJkAAJkAAJkAAJNEoAnX97ODfu4xvItzhH75k4o3Yu&#10;bzJZLmMqXtc0gYf5b4J6xTkXgvXHrfFF73Cz3T5kp8eKPGtuhrW2BzGoiP+M1tqa0wWxOQTYu7E+&#10;KIFcfWlCqIn98zU+46YTKOcG+Hxy4QfsBvEwA3L8dVUn8brxh9JN3iQOCPhPUXtHJmOfjvF2E3HJ&#10;TU/4fry1tXVm6zvH/05AOuVh7ZY3D/Rj4+NNsC5gHIozYuMesr/O1qfZbCIPX+FzCYH6iOfWIVcB&#10;fSMBEiABEiABEiCBfAlcX193Ef38A0F6d94dXTqjo1O66b2gUnoOr4mcncfnWwr+Iqdg3R/r2GYq&#10;qA3u63ZJpGDdjpf1aArWrZFFuYGayMGBsINi9ihLik6TAAmQAAmQAAmQAAnUJLD4ArMP8dbe2o/u&#10;64U/aufyNf1NanMH1zUu+DD3Lqg6svlMrP44y/Th4Qp5PKGwzxH3FWbxfUMHQsAPGNZvxgO/syLW&#10;CTqGiwD7yu/M9WdDrg7wEdGm759jHIfPfE/6fD4RreLzxZEfjccoD5Dg89lRfD/NovZ38Rm5nqeu&#10;/bod9b3eYHpygwtC9SvpYB/rgzF186a5/eL4dASb7zTt+rblTbTuUJzhm1nq82msT/IGFFnLYety&#10;trk5fNFqTVLnxvhIgARIgARIgARIgATCJ4D7OX3x8rE7Ou7p/I03bXYWzTI6TiNweE2kcQ7vNHYa&#10;LydAwTqro4wAu6zXrg0K1msjXG6g8AZ4JDfvHaNJyrya0MFzbVDMnlQZMhgSIAESIAESIAESIIEl&#10;BL7d3AzWIV7Hl5yDpx1I1c7lSf8HAc/XNHWwM/d16HnetkSw/tOL6XQ83dg43A6gk7NnMkFMB5Gl&#10;CKEPgnDGpROyvqED6fr6+r7LaVzZbqLLunRsDYUXBHpO7hGGIOJGbEeom1NXtSN2kcsL5PLQ5Rwa&#10;tuXhBKxJn+t2m3dSLGUB4iYXcjjGAzH7qKeJBoecbeCNSwfgeIp67aTAwYto3aE4I4UchBRDjbVp&#10;jOvgEdbGj3woJqSM0hcSIAESIAESIAESyIPAY3f0u7u7Tmt9vYdrtj9xHdxT6Y6ugdDhNVGNc3iN&#10;yGijDgEK1uvQS3tbCtZr55eC9doIlxugYN0x4EDMqwkdAhJ3UMweSHHRDRIgARIgARIgARIgAXUC&#10;ELL0IP54u95q9WG8pz5BzgYDuqZZlQa167hVE/Hf6xFYJVZ/Yh379dlWu30SYwfsepCa31oEghBb&#10;NtHB20/wT9a2+1ZLHo648DOx3ixNdFmXLq6oi5d6UVS3BMH+17oi5qLZsd5I1/1xdc/qbwmB9if4&#10;IOc0zn5g/1UMYmrkWcTqKud23m4q42EA+HzMY1e98oXwQd6sJB3Vne4L9by039qLYF3ccijQsI+a&#10;W5QRMF2X5PjbbrWGD7PZ5c7W1pDrC2uKBEiABEiABEiABEjAJYGf3dHv73tr7XbnsTt6Cw+VQ6De&#10;dTm3im2H10Om5/AqcdCIPgEF0TprQD8tjVukYL12CihYr42w3EDpze+IbuA7xJOUaTWhQyS1QTF7&#10;UuXLYEiABEiABEiABEggawLS3QM38Af4vJHfWcPQCD6Saxq1azgNZrSxnICFYF0MTR8ertBB8nBn&#10;Z2dItH4J3OBNFhALnqfS1fYnvWfr2gNEYJvr67tNi5SrZFdTzGs6fwiCbvHVlagbNd/4IcVV9/jH&#10;HON7wDPs18emOW9qHHJ8ino70p7f5Y3Fh7W1Yzxodabtc072UJ8d7APyhoGDVOP2Ilp3KNBINS9N&#10;xVW2JmFfGOHfPkIUNNre3h435R/nJQESIAESIAESIAESSIvA169fO/ietffYHV2iw7nnG/mN70T6&#10;SUTr+HrI5fcKSfAPOQgK1kPOTnO+UbBemz0F67URlhugYN0h3MBMq9yZikTYsQo9xeyrCPHfSYAE&#10;SIAESIAESIAEQiUgghcRXEKU9QbCFxFedkL1NUi/IrqmUbmGCzIJiTllKVZ/Gj1uBIw22+3DGDoC&#10;p5Q1rKM9iKI/YP3sJhFXybqGY8R4c2PjdWwxIj99fD559vsY9XDmec7fpnMhWA+hgzzyOcDngyu+&#10;EiPOi6S7+pWrOTTsuuagfXNZHnxBl7n9zVZrpBF/rjawX7/H59/JPSj1LKFeBOsyp2ORRq51qh33&#10;z/VoNptg7RvicwmB+ij0dVqbA+2RAAmQAAmQAAmQAAnoEPjnn396i2uq7v102sV1wV+zVqsbTXd0&#10;DQyOr4W0v1PQCJk2DAlQsG4IKrNhFKzXTjgF67URlhugYN0h3MBMq4gdIhJ3VMVPMXtVctyOBEiA&#10;BEiABEiABEigCQLoGtKHUGtv0Xm924QPUc0Z0TWNyjVcVMmJ1NkagvXHiCHyOtleX38fKYEo3ZaH&#10;fyBa/wSRci/KAB6dXrWmRdJ1+nkOXAi3l+VZxHS48bnfdC246L4t3WwR226TsbmI62k8iPEEMQa9&#10;hsqDMlLXrh801LrBLA+8bGCf4ANV1fecxQOmp8k8HGWAwoto3bFIwyBMDllBQI6pqIXL2ebm8EWr&#10;NSEwEiABEiABEiABEiABElhG4LE7uoyBGL0vv590R5fv7TokCAKOr4W0vk9grhogQMF6A9AjmJKC&#10;9dpJomC9NsJyAxSsO4QbmGkVscOqG6GBxaztDsXs2kRpjwRIgARIgARIgARIQJPA9+/fe9KZFsKY&#10;t7ArX+by5zmBSK5pVK7fmH33BBTE6o9OzqbTCfJ+uLm5OXLvOGd4JAAB6Tn+fBAlEcP1bNpq7cbW&#10;Idl3l/UQupBLDUonZgiE32nWI1heQMx9qGnT1hYeDvns6uEQ5G6ysbHxytYnn+PlAZmFWN3LuVnt&#10;m8yoGeTrmJ2Qq1UJ8t1FXcqxpV/NQrxbeRGsCx7HQo14M9CY52PU/AjrxkeexzaWA05MAiRAAiRA&#10;AiRAAsESuL6+7sK5+Ue6o+Na80+cP/ZaeHMsvgv1cp0cLBxbxxxeC9X+LsE2Fo7XI6AgWBdnWAN6&#10;KQnCEgXrtdNAwXpthOUGKFh3CDcw0yqCB8OboYGF7sUditm9YOYkJEACJEACJEACJEAChgREHCWd&#10;HSEc2FuI2DuGm6Y7LKLrGZXrt3QzGU5kioL1x6DwxfBw84dQcBJOoGl7IiJhRKgqEnZOzGI9e5hO&#10;rzbX11/FJj713WUdfF7jM3aeuyUT4Hh9gI8IXdV+mu4+LuJdfL6oBfTMEHJ2iM+FK/saduXBGPh4&#10;oGHL1EbVm4wPa2vHW+32mek8HPc/AnLuDdGFHEuOcubiRbTuUKSRc+5MY5eHvLCmDVHzl1tbWyOe&#10;s5qS4zgSIAESIAESIAESSJMABOl9iQwPq/fWIEJfa7X+RmOOzuLB9U6aUTcUlcNroarfIzREgtM+&#10;JUDBOuuhiAAF67XrgoL12gjLDVCw7hBuYKZVBA8WN0QDC79RdyhmbxQ/JycBEiABEiABEiABEgCB&#10;R/E6/ihfIHezhBLR9YzK9VuWSfYctAPBukQwfXi4Qg2cQAR05jmibKfDGyoOILg6RSfqTvAQqqxl&#10;s9kIse0GH9sTB313WcfUx7iZ2ug+5yLmpgXdLkT4j2UC28HXtcv4TfZn0xvO8mBLa319P7a3MZgw&#10;8DEmqmOIYyBeBOvzkyVvMzkmFod5WW9FoA5vh9vb2+M4vKaXJEACJEACJEACJEACdQk8dke/u7vr&#10;4Jqx99gdXeziO5R+Xfvc3pKAw+sg0+8PLD3mcB8EKFj3QTm+OShYr50zCtZrIyw3QMG6Q7gBmVYT&#10;O1S5KRoQhxBdoZg9xKzQJxIgARIgARIgARJImwBENT1EOMAXzHv4LX/O4yeS6xm167c8stpclI7E&#10;6r8ENJ2O8ffjzc3NUXOB5jMzrs97uAH3KWjReo11LMbOyT47UyP/Q+R+v8mKlxrE57OmDzjW7+LT&#10;2BriModNx7YqT5JPeVMAbuJ3Vo11+e+rbjqjW/J4A7XPLsn2WcAxo4+tThedA+0NJLqFFym5Q6FG&#10;ommxCgvr1wQbjLA+fIRAXbqoX1kZ4GASIAESIAESIAESIIEoCPzzzz89+R5MuqPLtSvO//7CuZ+8&#10;Ka2L/9/1cm4fBalAnHR4HbTqu4NACNCNIgIUrLMuyggU1Ab3dfNyoWDdnJX1SArWrZFFuYGa4KHG&#10;jdEowTXsNMXsDSeA05MACZAACZAACZBABgSkSwq+hBbx+hv5nWzIEV3LqF2/JZvMQALzIFhv/y/U&#10;M9w0OqFYyH3ucR0uN+lEYNpzP5vlDArrWLvVeo06GlvO3NhwuUGKzxcfDuCm7NXGxsZLH3MtmwN+&#10;qN43QL5fNSlExv701YVgO4QHDJblUdaShVg9iLWktKhmswvk55jHF7s9X9Ym7KvvsNWB3ZZ5jPYm&#10;anEo1sgjU79GKesq/s8lHpQcNnncyJE9YyYBEiABEiABEiABFwS+fv3a2dnZmV+T4vqlL79xzvdG&#10;ftt0R/d2fu8CQmo2HV4DqX4ZlRr30OOhYD30DDXnH7us12JPwXotfMs3LrwRrnADzKHLNF2BgJrg&#10;gbVRgb6bTShmd8OVVkmABEiABEiABEggZwIirkL39T6+sN7Dl9gDFwKzxvhGdC2jdv3WGOwMJvYg&#10;Vp/fPHqCEsLHK+yjx+hyeZEB4UZDlLUQa+ApnDho1JGnkyutYYtOytJx+yqY2FY44rJD9/OpwaVx&#10;Qb+2YB3H8sYOKy46xj/mrGkh/qr9x2fdrvLl8d+f33yO8a0LprG6HIfcvsfn30G/jcMlAEPbXkQt&#10;DsUahmHGPmyMY84Ix4mPfJtP7Kmk/yRAAiRAAiRAAjkSeOyOjtjlgVr5zLujL77T72kx8XJur+Vs&#10;6nYcXwNRtB5xASmI1pn/iPNf5joF67WSSsF6LXzLN6Zg3SHcgEyr3ZlSukEaEJokXXkuZkeHsDEC&#10;nbx48WKSZMAMigRIgARIgARIgARIwAkBiNfli+23i87rXSeT+DIaybWM2rWbL665zuNBsP5UrP4M&#10;swiLDtn50n3xQZAoovUj9zOtmEF7/UJHZQgtDxuPy9ABn13W4dIx9q8zQ9ecDENH8s9aHf5xs3qC&#10;74ReOXHUwCjml/1H9iPVH9RE0DUM/w7wOVcNWsmY3Hx8wNsEWuvr+5ut1kjJbBZmbm5uBlg7T7F/&#10;xn1O7ClbXkQtjsUanlB5m0beJILzxyHWp8utra0RzyW9oedEJEACJEACJEACJFCJAN6M2pcNH7uj&#10;4/ztb/y5s/jOoFPJaIWNvJzbV/Ary00cXwNRsBxxVVGwHnHyHLpOwXotuBSs18JXvnHpjXDtG2GO&#10;/KdZcwIqogfWhTnwwEY+zb+I2fGRL6cv4aa87nqM3xSzB5YzukMCJEACJEACJEACoRHAF+RdEa7j&#10;s4dPPzT/VvoTyfWMyrXbShgcUIuAB7G6+LdEsP7o/okIa2PqlF2Le0Mb48GdA1w3Nyc8dbR23bVa&#10;+zsQrTWE1XpaeXgAtX5kvaHlBvi+ZAhB6r7lZqrDEesnreMs4hkhnl1VBy2MacbyOK0ILhHTq1DX&#10;PukqL3GH+pYaecuC1DiFquaFLA/NgJscB+I7/zUPU32kN1GLY8GGOhjPBuU4IAJ1TDvEW3rGnqfn&#10;dCRAAiRAAiRAAiRAAiUE5Lt2/NP8I93RcY32J373tLujayTA27m9hrOp23B8/UPBesQFRMF6xMlz&#10;6DoF67XgUrBeC1/5xhSsOwIboFkV0YOjm6QB4krOJdP8U8yeXOoZEAmQAAmQAAmQAAk4IYDzxo50&#10;mcQX6Hv4cz9UUdbP4CO6ljE9d3eSWBo1I+BBsG4gVp/7Kt2TIYw83tnZGZo5z1FVCIgA9e7u7hNE&#10;np0q21fexuHaJR2WN9fXX8ciWpXjDmr9i+vjjYih8YDCy8o5U9gQcZ4jLwcKptaa7kQOnur3OhHT&#10;CfbF9xp8tG0s6lTE6j1t2xr2pB7g23GoYn+NGDVtSD5Rw+9g80jTbk62vAhbHAs2YssX6nYCn0eo&#10;3Y8QqEsX9avYYqC/JEACJEACJEACJJACgcfu6PciQl9b68y7o+M3LpK7661W92eMCiJT17y8nNe7&#10;DiIl+w6vgdS/xEmJe+ixKKwlzH/oSa7gHwXrFaD9bxMK1mvhK9+YgnVHYAM0qyJ6cHijNEBkSbmk&#10;kX+K2ZMqCQZDAiRAAiRAAiRAAqoERLyOL93fSAd2GP7fF+6qs9QwFsm1jMZ5ew1K3NSEgAexurhh&#10;Klh/4vJwIUKcmITBMfYEpMPu/f39B69CVIdrl6w3TXffts0ChNzvcZwR8ajTH8whQv6x00mWGNeM&#10;s0lxN+Ye4PNBk6M8pAOxuuTnStOuli3k7sPiXEjLpKadY3krh6bBlG3J2zWQy1PvDyolBtWbsMWh&#10;YCOGlMjbQeDn5ebm5jCWB9Fi4EofSYAESIAESIAESKCMwFc83Lpzc9O7m04762trPRk3w3fj8rtt&#10;+2ZSBZGp60x5O693HUgq9h1e/1CwHHGRKKwlzH/E+S9znYL1WkmlYL0WvvKNKVh3BDZAsyrCB4c3&#10;SgNElpRLKvlfQmTWbo9n6EKGL8Qv0eJPupGNMXzy4sWLSVIgGQwJkAAJkAAJkAAJkMBKAhD49BZd&#10;199icG/lBj4GRHIt4/q83Qfq5OfwIFivIFafY4dQ8grCuv+E2nk4hdpYdNs9RywD5/E4XLeerjVN&#10;CpptGfrqsg6/GhX2QpR9BB9ObfkUjcf3NPv4DDVs2drAmnSKuSUWtR/YO8TnQs2goiHNvCm6JW/i&#10;kGODcGukDjRj8WELb9Poy/7n9eEkH4E1OIcXcYtDwUaD6JZNPca+PUKdfoRIfRSoj3SLBEiABEiA&#10;BEiABKIl8A++316HGP2xO/q01foL36V0f+uOrhGhgshUw41lNryc07sOIiX7Dq9/KFiOuFCU1hLW&#10;QMQ1UOQ6Beu1EkrBei185RtTsO4IbIBmVYQPDm+WBogsKZdU8l9GZIVgAyc0FLMnVU0MhgRIgARI&#10;gARIgATMCeDVp12M7kNMsddYx9GIrmOcnrebp40jlxEIWLD+6DYETGP8+ZgCJnelDCGuiNYPnM3g&#10;cN0qWmewPu/iM3IWj6Jhze7jZW5Jp1oIfPcV3bYyJQ994fPJaqOSwU3mFm8k+Kwp+pW1DQ0SXmtw&#10;0baBfMnDep+17da1J8wWYnU5LvBnCQF5iwZ4yRsc3K3tmWbAm7jFoWij6dTJgydynEadftza2hqx&#10;i3rTGeH8JEACJEACJEACMRN47I4uMeA8qy+/f3ZHl+YrrVbHe3xKQlNXfns7p3cVQGp2HV77UKwc&#10;cbEorSOsgYhroMh1CtZrJZSC9Vr4yjemYN0R2MDMqokeHN4wDQxZcu6o1UARmRqCDYrZkys1BkQC&#10;JEACJEACJEACSwnc3NwMRLyOmwHy28+X/xFdxzg9b2dt1idQ49rHdPKq3dVL7F9gPzuGqOnKdH6O&#10;MyeAt0kcQDwrwnXdH4drVtkagzV5AlHr6xhqxUeXdREGIrcvdRNrbk1ZsP6yibyK+BefL+ZRrx7Z&#10;pPh+mXeLmhRxfnd1FP5GyIMX8Ek6q/MYsAK7PAiDz7+xDvo5N/VXBsHM5EXg4lC00RBI6aL+EXMP&#10;t7e3xw35wGlJgARIgARIgARIIDoCiwYqcn0mD6V2cU30J85He/jOrQMxei/IgJSEpi5j83JO7zKA&#10;lGw7vPahWDniQlFaR1gDEddAkesUrNdKKAXrtfCVb0zBuiOwgZlVEz04vGkaGLLk3FGrgSIyjkQb&#10;FLMnV4YMiARIgARIgARIgAR+IQCxp9wgeIubBn38dnezIJLrGKfn7Kw9HQKOrn2eOqcsWF+DAO8K&#10;osVjCJ0udCDQylMCd3d30gn7g5rI0eF6tWqNabqruE1lwdcDfPQfFnjiBI5NIuAf2/ilNVYE0Ph8&#10;1bAHwfKq1GtM85sN7RzB3gj72a4TZ2saxTr7obG3yJT4Dl4n4PW+ZmjJby4PUoLTaWgPG6QI3ou4&#10;xaFow0dOsN9OMM9IROo4b5Mu6lc+5uUcJEACJEACJEACJBAbAQjS++LzY3d0nDf9jfPNDr5Ta6Y7&#10;ugZAJaGphitlNryc07sMICXbDq99KFaOuFCU1hHWQMQ1UOZ6QW0wz2Z5pmDdjJP1KArWrZFFuYHa&#10;nSmHN06jBBuR02o1UBSzB9HG82kpZo+o+OgqCZAACZAACZAACRgQkM43IvbC54266CuS6xin5+wG&#10;OeCQFQQ8XfdoC9afRDVadFsfM9e6BCAw693f35+Db6+WZYdrlen6gvVXujFf1IrD08Zg/sWxyPQY&#10;9s88hfPbNLjxXvu+AWyM0Sn+dRMxQMR9jlo60Jobtl7hM9Gyp2UHjI9g61TLXl078nYACLBlPx7W&#10;tZXy9rJug5XkrZ9ynKHF5kXg4lC44YKnPCwGu5fyUA67qLsgTJskQAIkQAIkQAKxEXjsjn43nXbW&#10;IUB/7I4ucbR/ND1J80dJaOoSjpfzeZcBpGTb8XVP7S+kUmIdUyxK6wjzH1PSDX2lYN0Q1O/DKFiv&#10;jG75hhSsOwIbmFnTG5Mr3XZ483Tl3BxQi4BaDRR54Um4YQqAYnZTUhxHAiRAAiRAAiRAAmESkM6y&#10;i46XbyAmGkAw2KnsaUTXME7P2SsD5IY/CXi47nEoVn+ayDPsUyfs2qlb27JuYb36AKv9ypYdrlem&#10;68tC7LrbVGdxG3baHbyfz910x3kNQX6TXcnh/9dax+8nCUEcFyLCtqkPH2NF9IzPZx9zmcwhDygs&#10;xOpjk/E5jlms1e8Q+1GO8TcdsxeBi2PhhgLDMfbVEWrxcmdnZ6hgjyZIgARIgARIgARIICoC/+CN&#10;m+sQo99Ppz18D9aZtlp/4TuLLu7vd9dbrW5UwWg6qyQ01XTpuS0v5/MuA0jJtuPrHgqWIy4WhbWE&#10;+Y84/2Wul9QFc7061xSsr2ZUaUThDSuHN8gqOcmNahMwvTG5ciLWxkpEIQ5Qy39ZcB6EG1pcKWbX&#10;Ikk7JEACJEACJEACJOCPwN3dXR/Cjr1F53W7GxeRXMM4P2f3l650Z/Jw3eNJsC6vTJ6g+/ExhVL6&#10;5SpdpWH1wNqyw7XKdn1psiu3LTcNUXfZnCLeR3fyl7Y+aY1HLX3Cca9fxx4EkWcQMB/XsVFlW00h&#10;9+IhitehdVcX4TNy9Nlxl39j/PKABXyRzupXxhtlNvD29vYIIb/DPtHJLPSgwvUicnEs3rABKmsY&#10;9ksRqH/c2toahbaW2cTCsSRAAiRAAiRAAiSwisBXXCft3Nz0Hrujy/gZ3qYpv5Pujr4KjMm/K4hM&#10;TaapM8bLuXwdB3Pa1vE1D0WsEReTwlrC/Eec/zLXKVivnFQK1iujW74hBeuOwAZm1vbmZKH7Dm+e&#10;BoYrOXdU8r+Migfhho+kUMzugzLnIAESIAESIAESIIF6BL6jCw8EH32Ist7CUm+ltUiuY5yfs68E&#10;xQFLCXi45vElVn8W52ghcJywAvQIiCgSgshTY4sO16mqa0tTQmdjZouBrrusQ1goQumxrV8a4yGG&#10;/rB4UKuyOfA5QS2+r2yg4oYQaB5hU/N9YMk8TcWwKnSN/Kyaw/TfQ2Vk6r/rcfLgo9Qjjnerzxtd&#10;O0P7a15ELo7FGwZplC7qHzFuuL293cgxxMBHDiEBEiABEiABEiABawLyvSzOczrYsIvfXVyz/oXz&#10;u650Sl9rtXi+bU30yQYKItM605ts6+Vc3sQRjvlBwOF1DwXLEReZwlrC/Eec/zLXKVivnFQK1iuj&#10;K9+w9KaVwxtlDsKgSQMCVW9Q/mKadWFAOswhKvlfFpoH8UbTZClmbzoDnJ8ESIAESIAESIAEficg&#10;3U1vbm4GECDtLUTsnd9GRXId4/ycnQVUj4CHa56GBOtrEF1eQdD6nyZErfWSEvbWi7XpfGUnX4dr&#10;VN11BTeed6UrbNik16SGa3ciXxLjMY4xZ00wQFzvwf9dnbmbyqFWThbd1V+F1jVcU5BfJ78LPtJV&#10;fVjHTqrb4txQRDTy4MQg1RhjjMuLyMWhcKOIOWptgv8/EpE6BOrSRf0qxtzQZxIgARIgARIgARK4&#10;vr7uCwWc18x/47xm3h0dPz38uVN4LkRsOgQURKY6jpRb8XIu7zqIlOw7vO6hYDniQlFYS5j/iPNf&#10;5joF65WTSsF6ZXTlG1Kw7gBqoCbr3qSch+XwJmqg2JJxSyX/y2h4EG+EnAyK2UPODn0jARIgARIg&#10;ARLIicCjeB0x9/HpxnIN4/x8PacicBGrh+udpsTqT3HhZuQEfz/c3NwcucCYo00I2Hr39/cfIHju&#10;lsbv6LsWjXUlVLHwc5bywBI+n1zUGOwO8dDBvgvbq2zGKliXh8nw+boqPpN/hyBCxNgXJmN9jXFZ&#10;bzYxYP8cozaFz9hmuxzGSg3KQwXYh/698qGhHIAEGKMXoYtD8YYgleMDfl3i94hd1AMsMrpEAiRA&#10;AiRAAiTwGwGI0eW7ifln0R39T/y5h08H1xXyu/IPxY2V0f26oYLQVMmTQjNezuNdBpCabYfXPNyn&#10;Iy4WhXWE+Y84/2WuU7BeOakUrFdGV74hBesOoAZqUuNGZSxij0BT0KhbKvkvi8CDeKNReDUnp5i9&#10;JkBuTgIkQAIkQAIkQAIVCcgrarHpoIXu6/gtfw72x+n5erBRR+SYh2ueEATrTzJyAYH1MbuD6tSo&#10;CCchWv8Epr+vQwGL1R+jFyEeBJ+7OjTcWdHq6P3cQxHtb2xsvHTnebllsB/g86HO3Kg774cYDb8l&#10;ZnmIBuxf1Ylfe1vZn1FrX8C1o23bxp4IZeGDiNWvbLbLYaw8vIg163Tpg0I5gAg8Ri9CF33xxhjr&#10;0gj73+XOzs4wcMR0jwRIgARIgARIIEMCT7qjy/cPIkL/W37j08Wfuy6RUNyoRFdBaKrkSakZL+fy&#10;roNIxb7+Nc9PMtynIy4SpXWENRBxDRS5TsF65YRSsF4ZXfmGFKw7gBqoSZW7U45upAaKLCm3VPJf&#10;RsSDeCOpZDwJhmL2VDPLuEiABEiABEiABEIjcD2bdVt3dwOcF7/BDZpBaP45PV8PLdgY/fFwzROY&#10;YH0NgswrpOpka2vrLMaUhegzmJ7Dr4Ofvjn6jsXRenIM8WfQteCy6zWOG6+b6GKtEVMTgnXU+il4&#10;HdXdD2FjF59RXTua27t6MMLGR9TFCQTZ7222yWGsvNECYuJTxNrPId4UYvQidKkh4JAHlmQNQm19&#10;xPnQCH+epMCdMZAACZAACZAACcRJQB6excOZcs7bQQQ9nJs8dkdHz8FW4+fAFDYq1ZWS0FTJm0Iz&#10;Xs7jXQaQku0a1zurMHCfXkUo4H9XWkdYAwHnuIprFKxXoTbfhoL1yujKN6Rg3QHUQE2q3LB0dDM1&#10;UGRJuaWS/zIiHsQbSSXDMBiK2Q1BcRgJkAAJkAAJkAAJWBKQGzzovt6HiG9viu61TXdJnX/hYRkD&#10;h3sk4OF6JzSx+jO6o0W39bFH6slOBbHrewT3ztUb7FyuJU2Jtm2KwaGYuBHBPo5XXXy+2DB4Orap&#10;7vh4o4B0IO9W9Vu2a8r3ZT7L/ov94F2duOpsK+JZCNWlq/qwjp3UtpXzOrCRvBylFlvq8XgRutgL&#10;OKSL+kewH25vb/PcJ/UiZHwkQAIkQAIkEBABeVOkiNHx6cEt6Y7+F37LdZXz7ugaGChs1KA4vxhW&#10;MuTOjJfzeHfup2XZ/nrHOP7wK9E4lPwGKq0jrIHESoeC9coJpWC9MrryDSlYdwA1QJNqNywpWA8w&#10;u2YuqdVA0XQeBBxmUeYzimL2fHLNSEmABEiABEiABNwTkBtCmOXtvPO649fjFkXj9FzdPb70Z/Bw&#10;vRO4YP0xx2cQoJ5gP7lKP+luI8Sac9BaXz9db7c72jO5XE9w03wMsax0vA62BuoKvMvyAbtDxL6v&#10;nS8Te+Be+f5QE6JvrRyE9oCERrd7k3yXjVnsfyJWH9exk9q2t7e3R4jpHfZP9fU0NVYhxuNF6LJC&#10;wIF9ewI20kX9El3UhyEf40LMIX0iARIgARIgARIwI/DYHV1G4xyov4ZzFJx3vFlsLd3Soz+frXzh&#10;aoYwn1FKQlOXwLycx7sMICXbFKynlE29WJTWEa7reikJwhIF65XTQMF6ZXTlG1Kw7gBqgCbVblhS&#10;sB5gds1cUquBouk8CDjMouSohdBFOgHJK2sv5ffGxsYYZCYvXryYkBAJkAAJkAAJkAAJkMByAtfo&#10;Ztu6uxvg/HnP1+t0nZ6rM+H1CTi+3olErD7niO7CV7jGONzZ2RnWB5u3Bdys7t09PHzSFK37WEvg&#10;94V0eA45e6jTc6zfB5o+Lq6tX2raNLVVU7B+gny9N51LYxxq5ACf8zq2QqszEZegrqRrfKdOXFW3&#10;lQcmMLeI1a+q2khtu7u7uz5iOgWXXmqx5RaPF7HLMxGHPMwDzh/lN7uo51ZxjJcESIAESIAE3BC4&#10;vr7uwvL8g/Obbms2+2tN3jqFawmcxxefsyoJCt1EZG+VwkZ7ZoVbRFAXXs7hlXAmb8ahYF3Ycb+O&#10;tIKU1hHmP9L8l7lNwXrlhFKwXhld+YYUrDuAGqBJtZuWFKwHmF0zl9RqoGg6xwIOswg5SggYiF0o&#10;ZmepkAAJkAAJkAAJkIAhgXn3o9vbQbvV2pPOqq6Eak7P1Q1j5bASAh6udQzO4UNMz2ghnpyE6Fws&#10;Pskacw/Ruobg0uc6gpvt+/gMQ+Ws1eH7eXxNdfyGUPpTjQeojlFfZz5zBX8/zN9YUuMH27/CJ5j1&#10;pWYOapCQt8HPvD90UMthxxvL/o2HOE4xTa0ac+wmzVsQ8CF2mT08TOTBD+mizofuLJLDoSRAAiRA&#10;AiRAAj8JQJDel7/Mu6PjB9fgf6NFegcn7NW7oysJCkNJE4WNSpmIoC58nMMr0UzfDAXr6ee4aoQK&#10;awnX9arwA96uoC6Y59X5omB9NSPrERSsWyOLcgO1G5cUrOed/7LoPYg4ogTfgNM1xS4UszeQM05J&#10;AiRAAiRAAiQQD4Gbm5uBvK53LsRrtboanqtdq2k4Qxu/E/BwrVPzHL7prFFIWTMDIlqH+PIca8qg&#10;qinf64h0G0fX7tchCYqfs3PRZR1zeBd/S1x1xNLI0S4+o6q1VWW7+/v7r3Ue8ApNoA3+78HwXRUW&#10;dbZZ7GfSVX1Yx04q2y7WyiPk499YfzqpxMU4fhDQFrxM8UaY1vr6aHZ//3Fra2sU8vGKNUACJEAC&#10;JEACJNA8gcfu6DgH76Areg/X2H/iGr23tDu6htsKYkINN7RsUPCmRDKCutA+f1cil6cZCtbzzLtJ&#10;1AprCdd1E9CRjaFgvVLCKFivhG35RhSsO4AaoEm1m5cUrAeY3dUuqeW/bCoPIo7VUXKEEHAodqGY&#10;nSVGAiRAAiRAAiRAAk8IfP/+vTdrtfrovv4W/7tXFY7zc/WqjnG7HwQcX+s4PH/3lkHc0J1gssPN&#10;zc2Rt0kTnAgizFPcED+yDa2pNQR5H29sbLy29dfXeBdd1qU7L4Sy+75ieJxHagNiS+vakO19d4UH&#10;ox4+n6syWoi0pbv6VVUbmtvJ21Xw+aRp08SWrKtSa+AwNhmf+hh5YBA8TvEgRDf1WHONT0XwguPS&#10;tN3+2J5ORzwnybWSGDcJkAAJkAAJFBOQ7/BEjI5PD9/zdH52R19b6+LPzZ1jKogJQ8s5xY0KGYmg&#10;LlTO3xVQ0cSCgEPROvfpiKtMYS1h/iPOf5nrJXXBXC/PNQXrDvaFwhtbFCU7IN2sSZUbmKyLZpNY&#10;Y3aV/C+b37GIo0bo2W3akOCFYvbsKo0BkwAJkAAJkAAJPCVwPZt1125vRby+N+++bvHj/FzdwhcO&#10;fUbAw3VOQ+fvrlI9hJhQugFfuZogdbvfZ7ODjdns3CbOJteQ0DphP+em3RlbxNQQ6b+0yY/G2Dpx&#10;YJ/0WiJ1fF2waqSLfVGe5KEHxPO5Trf4KvnHvCPMKWL17NdSeQAC+90pOParsOQ28RCoIniZyQNz&#10;7bZ0Ub9EF/Uh95l48k1PSYAESIAESECTgLyJBw84zgXp0h1dbMvbEee/Qz+PVBATarLUsEXBmwZF&#10;2Ai8NqqcvyuRoZkiAhSssy6Kv9iqzYVrem2E4RmgYL1STihYr4Rt+UYUrDuAGqBJlbtTFKwHmFkz&#10;l1Tyv2wqD0IOs0g5KkDBC8XsLEsSIAESIAESIIHsCEgnUIjN9qazmfzuLAPg/Fw9O/qKAXu4zgnw&#10;/L0WQIg7r2DgBMKxs1qGMt5YBJp3Dw+f1lesHYIohPUDQoBdfEYhpkyEC6jJL6vWYRvffXcsF98Q&#10;xwE+Vg8yyHZNCOzB+xMY9W2YPo6VruJ4IOBVlW1dbHN/fy9i9Z4L22U2keczdBI/9jlniHPJvjsX&#10;qrdaB6ELNULkF6tPJqIX3CwfrT08fJzhrS7bfANBrKmm3yRAAiRAAiRgReCxOzo26uJ8oduazf6C&#10;ML0rf2+0O7pVFCWDAxclVwmR4sYq1Aq2iaA2TM7flWjQzCoCFKyvIpTnvyusI1zTEywdCtYrJZWC&#10;9UrYyjcqvbFFYbIy6ebNqdzEZF00n8iKHqjkv2xuDyKOimFnuVnwgpen68hsNsbF7BW+XLqU3xvt&#10;9hhJm7x48WKSZfIYNAmQAAmQAAmQQJIE5MYaAnvbarf7+C1//vnj9Dw9SZoeg/JwnRP8uXsN3BAa&#10;yrn98SYEZTXMZLupdHa+f3j4sEwsG8r6ISJjCGxfh9rZVqHj9/M69N4BHPXQx+eT7Q4hnbqRm13b&#10;7aqOF5ExPl+rbo8akq7iw6rba26HujmFL0eaNpfZkocLRKiOOS98zRnqPLfT6RGetnj386EdhRus&#10;ocZKv34lUCR4kS7qs3Z7OLu7u9zZ2QlifWDeSIAESIAESIAEdAlcX1/3xSLOBea/H7uj48HFHv7c&#10;0Z0tMGsJnutS3KhUYxHUBgXrSrnWMEPBugbF9GworCNc09Mri7LGEMz18lxTsK68L1Cwrgw0YHMq&#10;NzIpWA84wysWT5eeexByuHQ/NdvBi15M1xGK2VMrTcZDAiRAAiRAAiQAAtcQobbu7ga4PnuDm27y&#10;mz+hEvBwnRP8ubtObs4guj4JVcysE6IbK4sOwx9wt77/fIbQ1g74OoTYdt8NiXpWtbusNxFrDcG6&#10;17zAzwE+H6pkzLe4fpmPdeKoEvvioQ8R64+rbJ/KNnd4MAOds89xzOj+FpPCTdZUOKUchwhepnhT&#10;S2t9fTS7v/+It7WMsF9MUo6ZsZEACZAACZBA6gQgRpdzu/ln3h19be1PXOP2IJbq4DjfSz3+lfEl&#10;eJ5LwdvKrJsNiKA2KFg3S6WXURSse8Ec3SRK6wjX9egyv9xhdlivlFAK1ithK9+IgnVloAGbU7mZ&#10;aSo0DZhDrq6p5L8MngchR655s407CsGLxjpCMbttaXA8CZAACZAACZBAgARERHl7ezuQzlEijoNA&#10;qxOgm/m65Pg6J4pzd6Xso1PxFWr8eHt7+0LJZFZmwO8cN/QPngbt9Bq/Ol3vncdNXdXssi6dsDc2&#10;Nl6azq01DvNa3x/CfneCBwnea/mwyk6druQ4Fu7iM1o1h+t/l7cbII7Pvo7JItTHXCJWv3IdW6j2&#10;hTnq+xTr3GCpj0o3WkPlkLNf8lYW7Acf8XvEN7PkXAmMnQRIgARIIEYCP7ujT6e9xTn039IVHed4&#10;v3RHt76YiRFGVZ8TO89lrqsWwrPtIqgLCtaVcq1hhoJ1DYrp2VBaR7iuJ1YaFKxXSigF65WwlW9E&#10;wboy0IDNqdzM1BCaBswoZddU8l8GyLGQI+W8aMcWhejF9TpCMbt2WdEeCZAACZAACZCAJwJ3d3d9&#10;CHX25p3XW62up2k5TREBD9c4UZy761eHCDMP2S3VHuz32exgYzY7ly2dXt/bu/ZzCxFyQxwtouNx&#10;DTNONl10WRcRssraihhf+46zimAdML0+RHB/f/+lCmPk5wK1c+gk+ZZGEYPUSc9ys0rDEfcZ4j6u&#10;tHECGy3eInEEofo7o3CUbrQazcVBTgnIWwWwn42wv12ii/ow5wc2nIKmcRIgARIgARKoSUDO125u&#10;bno4dncW58h/PumK3rcxT7HbElqJnecy1zZ7Rtx1QcG6Uq41zFCwrkExPRtKxxeu64mVBgXrlRJK&#10;wXolbOUbUbCuDDRgcyo3NF0LTQPmF7trKvkvg+BBzBE7f1/+RyF6aXIdoZjdVylyHhIgARIgARIg&#10;gZoEvn//Lp2o+vi8haleTXPc3JaAh2ucKM7dbbmZjz/Bze4zCtTMgcnIu9ms33p4+OCr87Oddz9G&#10;S5dcdB9/XWVb19tAbHGAz1z0r/DjVQgu/lYRUvvsWi5dsvH5UoUt/HwVwoMsdTrE28S9eLjjGDFf&#10;2GyX0lh5CKf98PDO+gEHpZutKbGMKJYR9rGP0kHd9wM/ETGiqyRAAiRAAiTglYB89yRidHzm3dFx&#10;Pv/X4vysC0fko/pDwVsJzsTOcZlnpd0mgrqgYF0p1xpmHArWxT3u1xpJasCG0jrC/DeQO5dTUrBe&#10;iS4F65WwlW9Ewboy0EDNqYmVmxSaBso2FrfUaqAoYA9ijlg4N+1nFKKXUNcRitmbLl/OTwIkQAIk&#10;QAIkUHrfata5vb2Vrut7uHnYD1msmkwSHV/jRHHe7jiZ0l0VUxyKcM3xVEmZl9eqQ/B37qsDdBV4&#10;IXeNrtoB/DkHxDhEZ+z9KnyqboO8f5IHmWy29ykEr/pAQCj1Aj8G+Hyw4VtlrKx9Uju5CnZlDQOD&#10;U3RVt6rlX1gr3XCtkj9uY05g0UV9iDcIXe7s7AzNt+RIEiABEiABEiABDQKP3dEXtubnXjgHffP0&#10;7xrz2Nig4K2EVoLnt8y1zZ4Rb11QsK6QZy0TFKxrkUzLjtLxhWt6WmWxRsF6pYRSsF4JW/lGFKwr&#10;Aw3UnJpYOVShaaDcQ3JLrQaKgnIs5giJY+i+RCF8iXEdoZg99NKnfyRAAiRAAiSQFQG8jnkAseoe&#10;gpYO7N2sgvcRrIfrmyjO232w/jHHEPUsnYYn/qaMeyYRHoh4OWTROvIpgtxhaKSriqqfxyEdstFJ&#10;/qXP+ORBBTA9sJkTNeL066CnvsC/D/BvYOPfotO4dFe/stlOe6x0h4f/n10/EIZ5RphD9o1G49Xm&#10;Z2JP1q2FUN2qhgttK91wNfGbY8wJYB+6wsMY0kX9Eg+jDXlcN2fHkSRAAiRAAiRQhcBjd3Rs25XP&#10;Y3d0Oe/CcbhXxabrbSh4KyGc4Pktc62wN0VQFxSsK+RZywQF61ok07KjtI5wTU+rLChYr5ZPCtar&#10;cSvdioJ1ZaCBmlO7OxWj0DTQnPh0Sy3/ZU57EHT45BXzXFEIX1JbRyhmj3mXoe8kQAIkQAIkED0B&#10;uUGJIB4F7EHekIwOsofrmyjO2z0mbiFy+w+Ebu89Thv9VFUEzL6CDkWIXBSvVpd1iEBe++ySjXy/&#10;x3zvTHMo3Y0hqn9lOr7uOHD9aiv4hpjmpOn93tcDIKF0kq+b5yrb306nR2vT6bv1drtTZfvCbZRu&#10;uqr5k6khrDNj7Pcj/P7IN6ZkWgQMmwRIgARIwBmB6+vr/sL44++/cT3QkTfWyG9nEzs0TMFbCdwE&#10;z22Za6UdKfDaoGBdKc8aZihY16CYpg2FdYRremKlwQ7rlRJKwXolbOUbUbCuDDRQc2qC5dSEpoHm&#10;S9sttfyXOeZB0KHNJFV7UQhfclpHKGZPdVdjXCRAAiRAAiQQJAHpEHt3dzeAc29su9wGGVBTTjm+&#10;voninL0h9iJ8w9THFL2ZJwDMjjD61HwLfyOlmzTEyLv+ZjSbCX4N8PlgNnrpqGMINc8U7BiZsBWs&#10;++Qvohl8PhsFshjkW1Bf5pvrBz8WD2/IWyQubPikMBY10Re+2E+66jc3FW64psDYdwyLB8yGeEDl&#10;cmtrS7qoX/n2gfORAAmQAAmQQAoEIEbvIo4uzhU7izdn/Sld0UPujq7BXf2cUMOpEGwkeG7LXCsV&#10;VuC1QcG6Up61zDgUrXOf1kpSA3YU1hHmv4G8uZ6yoC6Y5+XQKVhXLkoK1pWBBmpOTbCck9A00FxW&#10;cUst/2WTOxZ0VIk5122iEL9wHflRnhSz57qbMm4SIAESIAES8EJAbnKi+3ofNz73RJxp2/XWi5Oh&#10;TuL4+iaKc/bmc3OBmhWB51XzroTvgezjC1FoJ0BvvYq6TeMHr0+or77p+KJx4D6EIH+/jg2bbUX8&#10;i88n020w9gL+HZqOrzPOVkwvc4H/YdMibjA6wOe8TuzLthVRvtSIz078rmKxsSsP0CH206cPzzm5&#10;6aVw09UmrozHjrCPzzuo51bLGeecoZMACZAACdQkcH13N7/WmD489Nr4fmat3f67Jb8hUl98as4Q&#10;5+ZOzgnjRPGr1wme1zLXSoUZQW1QtK6Uaw0zFKxrUEzPhsI6wjU9vbKAVum3oJjn5XmmYF15P6Bg&#10;XRlooOZUBMsUmQaa3dVuqeR/2TSOBR2rI+SIRwLBi1+4jpgVK8XsZpw4igRIgARIgARIwJgAxOs9&#10;DH4r4jF8usYb5jbQw7VN8OfsgeRcurhC9Hi8vb19EYhLQbshHa7B7IN0Mg7NUaw5r0MTOdqKv4uY&#10;SufsjY2Nl7542/qM8ScQS7/34Z/tAwA+u7+Xxb/YZz65eqBLYoRtEatf+chBCHPIw3Ly1gfE/K7I&#10;H/UbXwo3XUPgFpoP8qAFaneIt/Zc4hgsIvVsaji0XNAfEiABEiCBMAnIOc/N/X1venv72B1dHsZ8&#10;M/d21UOxmZ+/qJ8Phlki9l4lWBfMtX0ZFG4RQW1QsK6Uaw0zFKxrUEzPhsI6wjU9vbKgYN0+pxSs&#10;2zNbugUF68pAAzWnIlim0DTQ7K52SyX/ZdN4EHSsjpAjHgkEL37hOlK/WCFmhxER71zKb9xElL9P&#10;Xrx4MalvnBZIgARIgARIgARyICCdTyFCGiDWvbodhpPj5fj6Jvjz9TATKqJP6bYu5738WUJAhBMi&#10;HF68Uj4YVosu0yJavwrGKThiK7Iu8t2nGF/yi89XU4a+Opjb+iX+w7ddfEamsWiPc72vwP4ZHhY4&#10;1vY7ZHvSrR771LtVD82o3+RUuPEaMlcfvskDYqhX6aJ+iS7qQ+ybEx/zcg4SIAESIAESCJWAPPA/&#10;bbc7a/f3XfjYnbVaf+FavouT2Pnfa/md+bmL+rlgrWQEtnFitcFcK9VXBHVBwbpSrjXMULCuQTE9&#10;GwrrCNf09MqiSLAuUTLX5bmmYF15PygUslJQqEy5eXMqgmXWRfOJrOiBSv7L5nYs6KgYcpabRSF+&#10;4TqiUptl+zRuEI8xAcXsKpRphARIgARIgATyICCivdvbW+m6vifde111mo2GpuPrmyjO2cNN1gnq&#10;8yw00XNouBYdjk/B6SAk3+DXBQSRh4H51Idfn2r6dCx1WdOG8eYQ/xvfN/AlCgfDAT4fTIPA2CFq&#10;Yd90vItxEOaeu9hHpOu+CNVh+8KF3yHalE71iFvWnL6Jf8YFbGLscYzCzVeb6VIYi5yNsXaN8Psj&#10;ROqjFGJiDCRAAiRAAiRgQuCxO/p87P39/PzlsTu6nNe0RKju8ofnLRRCldVXYrXh5Lzf5b4Zqu0I&#10;6oKC9YCKh4L1gJIRkCsK6wjX9IDyqeVKSV0w1+WAKVjXKr6FHQrWlYEGak5FsEyhaaDZXe2WSv7L&#10;pnEs6FgdHUc8EohC/MJ1RKVgq+zTFLOroKcREiABEiABEkiewM3NjYjX3+Ajv7vJB/w0QA/XNlGc&#10;swecdOnUDaHp8c7OzjBgN4NwDZzeYx9+F4Qzj99Btlr78Cmo3IHTB1nvqnLyLb6+v7//sqqD9WMs&#10;iOuljwc8wFDEykemDDH2VZMdnKUTOD7npv6ajlu8SUBqfGy6Tczj6jwco37zS+Hma8y5MPF90UV9&#10;iDXkcmtrS7qoX5lsxzEkQAIkQAIkEBuB6+vr7trGRvexOzr8/xPHvR7OPzryu/F4eN5CwXpZESZW&#10;G+rn/I3vvA05EEFdULDeUG0UTUvBekDJCMgVhXWEa3pA+dRyhYJ1a5IUrFsjK9+gVPBGQaEi5TBM&#10;VRE3/uY56yKMZFbwQiX/ZfN6EHVUCDnLTaIQv3AdUalN7X2aYnaVtNAICZAACZAACSRHQF6DLR1T&#10;8XmL4Jq/seuasONrmyjO110z1rM/hGhXuhhP9EymZ0mEuSImDuXNCYvu069DyhsYdfH5UjX7EtPG&#10;xsbLqtvbbod8fjLtZI28a186FrprI6JvutO+dM0Uhtr7hHSrRmf13VxEwPJADFj+uw5H9ZudCjdg&#10;bffHCMaPkKt5B/VcHqSIICd0kQRIgARIoCaB67u7vpiYPjz02nhj3Fq7/XcLv710R6/p+3xznrNQ&#10;sF5WRwnWhvo5v8Y+GJuNCOqCgvWAioqC9YCSEZArSusI1/SAcqrhCgXr1hQpWLdGVr4BBeuKMAM3&#10;pXKHikLTwLNcYV/XiMixqEPDxVxsRCGA4TqiUo4qa7qhJxSzG4LiMBIgARIgARJInICIOm9vb0W8&#10;vlenG3HQmBxf20Rxvh50gn51btEt9j8Qib6PyG3vrroS6FYNRIS9EHi/rrq9i+1QS+dY1w6q2sa2&#10;IsIfV93eZjtTwbovzjaC/8UDC9Jd/comZq2x0hF8IVbvadkUO02L8DVjWWULsfZlfzHt8r/MnvqN&#10;TqUbsKsYhPzv0uUfuRne3d1dbm9vi0i9kX0tZEb0jQRIgARIIGwCj93Rp7e3HRzT5Jxt3h197jUe&#10;pg/bewvvMj9vUT8PtEAf9NAE64K5Vqi4COqCgnWFPGuZoGBdi2RadpTWEa7paZVF2UOUzHN5nilY&#10;V9wHKFhXhBm4KRVxI4WmgWd5ycLp0nPHog6XrqdmOwoBDNcRlbJTWdMVPKGYXQEiTZAACZAACZBA&#10;pARubm4GuIG8h/MB+d2JNIz/ue3huiaK8/UIEykCPbh9KB1kI3Tfi8siKobI9MNC9OFlzmWTwJ+T&#10;kB40sBFdl8R1DLZnPsBKZ2uIdt6tmgsxjaTj96pxdf9duvjjc25ip+m8130woShG5OIQnwuT+GMe&#10;I/sI1lp5sKOvGYf6TTClm7CaMbq0tXhwS7qoX+IYOAzp7RUu46ZtEiABEiCBeAnIW9ym+P7gsTv6&#10;rNX6C9fJXYjRu4hKPnn8ZHbO8jyp6ueAqVRNgnXBXCsUZwR1QcG6Qp61TDgUrIuL3Ke1EuXZjtI6&#10;wvx7zpvr6dhh3ZowBevWyMo3oGBdEWbgplTEjRSaBp7lCvu6RkQehB0abuZgIwoBDNeR2qWosp7X&#10;9mK1AYrZVzPiCBIgARIgARJIhYDcdEYsbyHY7OO3/Dm+H8fXNVGcq8eXteceX6AGj9lRtjiR0l16&#10;ITgdhJBq5GkXn1EIvogPdcTMYDuEOHzfRywWgvUz+HTs2id5EMLkrRvyYAn8kU70V659KrKP+Y/w&#10;/0+15l50i5caHmvZDNHOYt04MnlIoor/6jc7lW7CVonF1zby9gQc60b4/ZEPavmiznlIgARIgARM&#10;CMh5w/39fQ9vZnvsjg4deuuNbPv0oTf147+Jc6GNyeCcZRly1kAJnQTrgrlWWHwiqAsK1hXyrGWC&#10;gnUtkmnZUVpHuKanVRbssG6fTwrW7ZmVbkHBuiLMgE2piRspNA04y8tdU6uBomkcCzuihd6A41GI&#10;YLiO1K4Mp/tzbe/MDFDMbsaJo0iABEiABEggRgLShfXu7m4A39+YiBiDidHxdU0U5+rBJKO6I9Jt&#10;FlufbG1tnVW3kvaWYHSKffOo6SibFjA/j3/Rhf5zlTdGiHh5Y2PjpQ+m8lYLfD6smstXN3OIkr6a&#10;MGuyEzlY9PD5vIqZ6b+LYFi61zclvjf1s+446Z4v64VJfuvMpX7DU+lGbJ2YNLdddFEfYl+7xLFt&#10;xC7qmnRpiwRIgARIwIaAPKgu5wU4JnWxXRfHpL/kNz4d/LlnY0v9+G8zeQhjEztfsUWaff7LgCVY&#10;F8y17d5RMj7w2qBgXSnPGmYoWNegmJ4NpTWEa3pipcEO69YJpWDdGln5BhSsK8IM2JSauJFC04Cz&#10;XGE/14rGsbBDy80c7EQhguE6UrsU1db02p4oGnhSF3MxO7ru4fflGoQf+BJ8jJkmL168mCjOSFMk&#10;QAIkQAIkQAIeCEiHNXRXG0hXNRFZuha91QrJ8XVNFOfqtQAGt/Fo0W1dziX584yACFHxOW8ajM/O&#10;5CaxmnYvL7KFdU66hzuvNzDr4/NpVTzwZR+f4apxdf7dVAguAm8I+l/XmavqtnIcQl7lQYRuVRtP&#10;t4O9C4jVDzVshWpDagw5e/e0E6prX1VveirdiHUd8wr7I/z7Jep26GNdaThWTk8CJEACJBAIATx4&#10;3hdXIEif/8Zx6G85l5JzPu1redVjfyD8rNxI43zFKuRfzqkrb5n4hgnWRfb7ulbJBl4bFKxrJVrJ&#10;jkPROvdppRz5NqO0hjD/vhPneD4K1q0BU7Bujax8AwrWFWEGbEpN3EihacBZrrCfa0XjWNih5WYO&#10;dqIQwXAdqV2Kamt6bU8UDRjWBcXsisxpigRIgARIgAQaICA3wCGC25PO6/h0G3CheErH1zRRnKcH&#10;kwx1R84grjhJvRNyFWoiPIGQ95O2+KSCL8fw4azCduqbLMTNXyoy8RKHdILH58uq4FHz0gF8tGpc&#10;nX83Ffj78KUsDvj4QettH012ia+TJ9Ntpf5xjJY3MByYbqM1Tv2mp9LNWK34VtmRN05g3RnhPOnj&#10;9va2dFG/WrUN/50ESIAESIAEbAhcX1938QBh97E7Orb9c9EV3bo7us28ZWPVj/0aTvm0Edm5igs0&#10;2ddA6c6RFpm0onGxJxjajGDNoGjdMJc+hlGw7oNyXHMorSFc0+NK+0pvKVhfiej5AArWrZGVb0DB&#10;uiLMgE2piRsNBYUBo8jSNbX8l9FzLO7IMmkVgw5eCMM1pGJmf93M+T6t4qWlEYXaoJjdkjmHkwAJ&#10;kAAJkEDDBOR14tK9FZ+3cKXXqDuOr2mCP09vFL77yUUICNHq8c7OztD9bHHNsBCtn0Mo2dg+iPxc&#10;oWO1iKvHIdAzFWE/99Vnt3gwW3mPCDxfuha9ygMPq7pwg8tI8ttEbsHpCPOe1p07tBqtG0/R9lL3&#10;yNW/Kz6soeLSyqK2mUXpZqzNlBXGDsH9cnNzU7qoTypsz01IgARIgARI4CeBx+7oOLb05CG0x+7o&#10;iwfFu6GhUj3uhxaciT9xnKuYRFJ5TPY1UEYusdpgnivvIr9uGEFdULCulGsNMxSsa1BMz4bCOsI1&#10;PbGyoGDdOqEUrFsjK9+AgnVFmAGbUhM3KggKA8aUrGtq+S8j5FjckWxiHAQWvBCGa4hK1p3v0ype&#10;WhjxUBcUs1vkg0NJgARIgARIoAECckP99vZWuq7v4c9974I5x9c0wZ+nN5DzhqYcobYOKQx8ft9z&#10;3lVZulD3G8rLGuYfo+Pj66bmfzpv1S7rImpGDC99xGAiWEetO710FE74fF0VL+rqVRP7nDyMgc/n&#10;Vf6t+nepzcUDFVerxsb473LMhbBNHlrpNu2/+o1PhZuxmkyklqSLOn5/hEh9pGmbtkiABEiABNIm&#10;IOdd6IzewzWzCNF7Ei3Or94sfjd2Dl+Huvpxv44zTWwb2HlKIwiamDSGOROrjez3da2ai6AuKFjX&#10;SraCHQrWFSAmaEJhHeGanlhdULBunVAK1q2RlW9AwboizIBNqd2h8iAqDBhjtK6p5b+IgGNhR7TQ&#10;G3A8ChEM1xCVynC6T6t4aGmk4bqgmN0yXxxOAiRAAiRAAh4I3NzcDHAjfg9TSQf2rtMpPVzTRHGu&#10;7hRycMZPIEB9H5xXDTskolXsbwdNuYHz8jPk5bip+Z/OW7XLOvi99tEpflVncx9dzTHHAJ8Py/KF&#10;f79ATg9953Tx0MHnuiLspvz3wQuxdSGcln2+72M+0zlUb34q3Iw19btoHPZTeXvEEALDy62trVET&#10;D27U8Z/bkgAJkAAJ+CMgbx+Th7Yfu6PjmPEXZu+G2h1dg4zqMV/DoSZsNHyu0kTIT+dkDZRkILG6&#10;YJ6V9rQI6oKCdaVca5ihYF2DYno2FNYRrunplcVaQV0wz+V5pmBdcR+gYF0RZsCmVMSNDQsKA8Yb&#10;vGsq+S+L0oO4I3jAgTgYhQiG64hKtTjdp1U8tDQScF1QzG6ZSw4nARIgARIgAQcE5OY9zD4K2OXP&#10;uj+Or2miOE/XJRqFNQg1J3D0kF1uf00Xzn8P8DlvKokQ5ezjM2xq/qfzQmT6pYLg+RjbnLn2PwTB&#10;Onw4Ra6OymKVjvMQ64qAX/Y1rz/wTd4YMKgzKbaXtzFc1LER4rYi5kdujhDbuyD903ZK4YaspUsj&#10;jL/EOjD08fCKpW8cTgIkQAIk0ACBx+7oMjXOL/vy+7E7urwRxvvbxRpgUDQlhTCg4v88JZDs/3CD&#10;NVCSjsTqgnlW2u0iqAsK1pVyrWGGgnUNiunZUFhHuKanVxYUrNvllIJ1O15LR1OwrggzYFMq4saA&#10;BYUBow/CNZX8l0XiWNwRBMBInIhCCMN1RKWanO7TKh5aGom0Lihmt8wzh5MACZAACZCAAgHpCHt3&#10;dzeAqTd1xYg/3XF8TRPFebpCbiI2MYRIRISpVxHHoOo69rO+CH6bEM8sRM6vQshHFfE+thlCpL2v&#10;mpACY6vE4vDD+VsEVgn6ffhQxFnE2Pj/p1VzsKjB3RTFxlLTUjtN7Ns2+VC9AapwQ3aZ7/LwE3iO&#10;cG7ycXt7W7qo81hik2yOJQESIIEECFxfX3c3Nja6ODfqrrXbXYT0J76/70GV3pn/dnwsihWh6vE+&#10;Wgh5U8g7+iVFm+CawVwrLFIR1AUF6wp51jJBwboWybTsKKwjXM/TKol5NOywbpVUCtatcC0fTMG6&#10;IsyATamIGyMVFAacFm+uqeS/zFvH4g5vkBKYKAohDNcRlUpzuk+reGhpJMG6oJjdsgY4nARIgARI&#10;gAQqEJBOdei+3odQbA9/lg7snQpm1iAqqLSZ6UZurZt6wXHLCEDAeYV/P9na2jojqR8EpNvjQrTe&#10;9c0Ec48g+t71PW/RfKtE2c+3EbEzBEsvXfuO3Lxf1iHbtVhcHh7C50tZnE09eCAPW+DzqSp/+D2W&#10;2ktNdCxcENs7xNWvysbnduo3QBVuyj6Lf4h98BJv6JAu6hOfbDgXCZAACZCAfwJ4KGl+/LyfTue/&#10;cX33N45VHePu6PrHIf8QHM2ofsx35Kczs5nXRvb5LyusBOuCuVZYRSKoCwrWFfKsZYKCdS2SadlR&#10;WEe4nqdVEvNoSuqCuS7ONQXrivtAoegtQeGYIrIoTamIG1kXUeZenFbJf1n0jsUd0UJvwPEohDBc&#10;R1Qqw+k+reKhpZHM6oJidsv64HASIAESIAESMCQA8XoPQ99K53V8ukabOb6eieIc3QhUHoNErAqx&#10;sXRbH+cR8fIo5aEQiDI/4WEQ2bd8/xxj3jPfkz6fr0qXddTPa9c1tMovzC+i65Erfqu6mGNu2Y8u&#10;XM1fZHdRr1+qPryE7S8gVj/06bPruYQJcnWKXBy4nkvbvuqNsZo3ZeXYIF3U8fsjROrO9itthrRH&#10;AiRAAiSwmsBjd/Tbh4dOu9WSc94f3dHxo/agV83j0Ooo4h2heryPEUPmtZF9/stqNsG6YK4VFqgI&#10;6oKCdYU8a5mgYF2LZFp2FNYRrudplcQ8GgrWrZJKwboVruWDKVhXhBmwKRVxY2aCwoDTae2aSv7L&#10;ZnUs8LAONuMNohDDcB2pXaFO9+fa3lU0wLr4CY5i9oo1xM1IgARIgARI4BkB6f6LTngD/O+9pUID&#10;x9czUZyjs3qKCJxBnHiSWpflqqmGaP28CcGrD+G3CRN0Wf9sKdp3LrZf1UnctWBduu/Lw0FF/CDq&#10;neDBj1cmbDXHyMMVVYVlTQjsNWMvsiVd+FEn/64q4Hft3yr7qjdBLW/Kyls38PDCEPv+Jd68MWIX&#10;9VXZ4r+TAAmQQLgE5KFmORZibe/NWq3OY3f0xQPOXW+eWx6LvPnV8ESqx/uGY6k0feZ1kX3+y4om&#10;wbpgriutEL9uFEFdULCukGctExSsa5FMy47COsL1PK2SmEdDwbpVUilYt8K1fDAF64owAzalInCk&#10;oDDgDFfYz7WicSzw0HIzBztRiGG4jtQuRZX1vLYXygZYF4VAn+daxOwimsLvS4hArnCzZYwNJy9e&#10;vJgoZ4TmSIAESIAESCApAtJh9vb2Vrqu74nI8xfxnuPrmSjO0ZPKtl4wIljEOdfhzs7OUM9qvJZW&#10;ddR2EZkInyEalW7lVy7sm9pcJQ5/bgfjh/B739R+lXGrfMI65/TSEULer2VCaNdi+SJeIs7GvO9s&#10;Wcp1FXIl3ejl2iqJH9TGADxOkZ9u7AGp3ghdcWN20UX9I7gNU6qH2GuA/pMACZDAMgJynYdzkt6T&#10;7ujytuE3sk3Vh9icEVcQCDnzrUHDqsf6BuOoPHXmdZF9/ssKJ8G6YK4rrxK/bhh4bVCwrpRnDTMO&#10;BeviHvdpjSQ1YENpDWH+G8idyykpWLeiS8G6Fa7lgylYV4QZsCmVu1QUFAac4Qr7uVY0jgUeWm7m&#10;YCcKMQzXkdqlqLKe1/ZC2QDrohCoTa4pZleuSZojARIgARJImsDNzY2I199Id+DW+nrXZbBRnKO7&#10;BJCG7REEjIfssCsNV+ZC2HOfHZsx5wUExYdNl5JN924RQaPD+EvXPmOewntErudfJpbHv41EAO46&#10;9qf2V4n3y3wRgfJCrH7l019Xc8mbRRCTvA2h72oO33ZVb4I+uwEnD8RgLRvhbSwft7e3pYt6EnXg&#10;O0ecjwRIgARcEnjsjg5RencND2Jhrf4LJ6RdqNE7+N6053JuddtKAiF1vxo2qHqsbziWStOzLih6&#10;LCucxGoj+3290gJRsFHgdUHBulaiFexQsK4AMUETSmsI1/TEaoOCdauEUrBuhat8cKkQisIxJcLh&#10;mLERvZV6zboIJ6GWnqjkv2xOCtYts+FueBRiGK4jtQvA6f5c27uKBlgXheC0ck0xe8W65GYkQAIk&#10;QAJZEPg+m/Vad3d9iB/eQgTR0ww6ivNzzYDTt3UCceNZ7qJGnFv2RLztU7QO5vv4DJssMVtRNPyV&#10;zvBjlz6XCdZdi8aXdTP3EfdTptJZFf58sa1HeRAC2xynsD8LA9TCO8Ry5LLemrKteiMUbz9AvVxu&#10;bm6KQN3p/tkUL85LAiRAAjERwENDffEXx7H5b/zMu6NPcb5pe2wPPm4lgVDwcVo6qHqct5w7iOGs&#10;CwrWywoxsdrIfl/XWnACrwsK1rUSrWCHgnUFiAmaUFpDuKYnVhsUrFsllIJ1K1zlgylYVwIZgRkV&#10;0RsFhRFkuthFlfyXRU/BejB1EYUghutI7Xpxuj/X9q6iAdZFITgfuaaYvWLNcjMSIAESIIEkCUh3&#10;2tvb235rY2MPx+FB3SCjOD+vG2RO2+OcVTryrqHb92arNcop9OexLkTCIlrv+eAgHcPRCVsE4BMf&#10;85XNYdNlHTaO5QEHl/6i2+jnohwgP0Pw2nc195J5vXfDt8zJIxLnuXHFvmBfPACD0+REfU8CrXMj&#10;VLrot7Fe37XblzsNP/TiqyY4DwmQAAmEQuD6+rqLN850pTs6jlNd+PUnPj2cz3Xk9zI/66z9ocT/&#10;mx9KAqFg46voWJK5tmWReW2wBkoKJrG6YJ5tF4Y464KCdaU8a5ihYF2DYno2lI4tXNMTKw0K1q0S&#10;SsG6Fa7ywRSsK4EM3Iya4I2CwsAzXeyeWv7LoqdgPZi6CF4QwzVEpVac79MqXloYYV0UwgohzxSz&#10;W9Qxh5IACZAACSRJ4ObmZtDe3NybPTwM2uvrHdsggz8/tw0o9/FPz1shCF50Z57kimXR1fkUoqMD&#10;HwxEeArR02sfc5XNYdNl3bVoXHwsE2tj7hMI1t+7YCV5x+drkW3UwiufDxUs6/Re5N/iwQfp1j9y&#10;wcanTanFhVC953PepuYyvRn6IA+3IL/37fbHrbU16aKe7RrdVK44LwmQQD4EHruj43j0KEL/G9HL&#10;eYJKd3TTtT8a4koCoWjiNXQ0uTwbxv3LsMxrgzVQUjSJ1QXzXGVxKNgmgrqgaF0p1xpmHIrWuU9r&#10;JKgBG0prCPPfQO5cTknBuhVdCtatcJUPpmBdCWTgZtREbxQVBp7pYvfU8l8WPQXrwdRF8IIYriEq&#10;teJ8n1bx0sII66IQVuh5ppjdosY5lARIgARIIAkC3yG8QHvtt215Xb1hV+ngz8+TyIynIArOWUUY&#10;iVo42XLcRdtThJWnsRUNV54IG7oUYpv6hXjPTUT6Io6GwP6lqd0q45b44qyDOHIwwOfDc39958bm&#10;4QHxVR54kK7zsQuY5U0giOWdSQ1WqalQt1l2M3TRRf0jHiIagss41BjoFwmQAAnEREAeUENn9B7O&#10;NTpYW3vwfd4dXWLA3/s+YklOCKMkEPLB3vccyeXaFmDmtZF9/svqJbG6YJ5tF4aS8RHUBQXrSrnW&#10;MEPBugbFtGworSFc09MqC3zhXhgQ81ycZwrWleqfgnUlkIGbURO9UVQYeKZLFkzXXlOw7pqwsf3g&#10;BTFcQ4xzuWyg2pqu4o2CEdZFIcSY80wxu8J+QRMkQAIkQAJBExDBIDoKDtbW19/gmD0ocjb4c/Og&#10;CQfo3JJzVhFLohaONxPo2lyVPPaJg0W3505VG6bbQSS122SHbNn/8fli4i/8fO1SQFv2sIBLRkUi&#10;+UXncumufmXCpe4YyQH8+AyBslG9YfzF4o0IXvyrG1/Z9pJvxPJv07hd+dGU3ccbZai3SRvr7R26&#10;qG//6KIedV6b4sl5SYAE8ibw/fv3eRf0x+7oWEv/kuMrfndBRj6N/yQnkFASCDWeGAcOJJdrW0aZ&#10;10b2+S+rl8Tqgnm2XRhKxkdQFxSsK+VawwwF6xoU07KhtIZwTU+rLChYt8snBet2vEpHU7CuBDJw&#10;M2qiN4oKA890sXtq+S+LnoL1IOoiCkEM1xCVWnG+T6t4aWGEdVEIK7k8L6KkmN1i3+BQEiABEiCB&#10;KAhI98Hb29tBa2PjzezhYdBeX++I41Gcn0dBOAAnTc9XZ7MzCH9OchVPYl+QLpyfXItpRayKTtki&#10;BL9qqjpMu6zDP2edziX2JYJ1Z0J5dFv9ghx3n7F3GufzPMMHEav3DPPv1TdDn6yGSVf7xQMhz7lb&#10;2Yl5MBgMH1qtS3kwyOVDIDEzou8kQAIk8EjgsTu6/B3nTf3F/38jv311R9fIRpJCGCWRkAbfkGwk&#10;mWsbwJnXRfb5L6uVBOuCubZZGErGRlAXFKwr5FnLBAXrWiTTsqOwjnA9T6skKFi3yycF63a8SkdT&#10;sK4EMnAzaqI305u0gfPIzT21/BeBo1g9mHKKQhDDNUSlXpzu0yoeWhphXRQCSy7PBmXxi5gdAiQI&#10;/sZr9/eTFy9eTAw25xASIAESIAESCIIAOq/3p+32Xns6HRSIOoPwkU5YErA4X32YTq9m6La+3Wpd&#10;WM6SxPBF5+sPFmLiSnGLeBWi9f1KGytsZNpl3bWfsN/H59PzkMDfyeVEUdzyAMHGxsYrBaxGJkS4&#10;DbHd0arBi67v+01241/l46p/F96I4zwmceGqmEz/Xd5cIblDLV/i99B0O44jARIggRwIXF9fd3Hs&#10;7eIBrq5cbzzpjt5B/L1UGCQphFEQCKWS36dxJJlrm0RlXhfZ57+sVhKsC+baZmEoGRtBXVCwrpBn&#10;LRMUrGuRTMuOwjrC9TytkqBg3S6fFKzb8SodTcG6EsjAzajdpbK4SRs4kqzcU8t/ETUK1oOpJQrW&#10;g0mFc0ec7tPOvS+YgMeWQurJ5dm2tp7VxVzMvrZ2hd+XU4rZbWlyPAmQAAmQQEMERGwIAfsAIpK3&#10;rgW8DYWYx7RVzldnMxFaHufYCVi6ei5EtgPHBdJo52yTLusimoag7KUrDkWCdZdzwvYRYjl9Gg9q&#10;XEThQ1cxPrUrncbx+bBqLhE7ywMN8GuyamyI/77Yh96ZCPND9L+KT1K3C4H6R2wvXdSjzF2V2LkN&#10;CZAACTwnIA/Ayv970h39b/y1I2+zcf0mm5CykaQQRkEgFFKOtHxJMtc2cDKvi+zzX1YrCdYFc22z&#10;MJSMjaAuKFhXyLOWCQrWtUimZUdhHeF6nlZJULBul08K1u14lY6mYF0JZOBm1ERvVW7SBs4mB/fU&#10;8l8Ei4L1YEqIgvVgUuHcEaf7tHPvCybgsaWQenJ5tq0ti7qgmN0WLseTAAmQAAk0QUAEiLe3twOI&#10;V/cgdO1DTNlpwg/OaUnA4pyk0PJsdgJh0RnEl1eWM0c/3LQTdtVAFx20d5t6KED2acT4ZZVwDP69&#10;duWj+IDP16cM8fcR1pfdqlyXbYd4PyCWweMYl3M992PRvf/zKt4Yd7F4WCTKfQ7+H8i+sypOF/n1&#10;bXPRRf0jYh262kd8x8T5SIAESGAVgcfu6FjrO1j7ehj/Jz49/FmuDeTv/FkQSFIIoyAQSrFAksy1&#10;TaIyr4vs819WKwnWBXNtszCUjI2gLihYV8izlgkK1rVIpmVHYR3hep5WSVCwbpdPCtbteJWOpmBd&#10;CWTgZtREb3Vv1AbOKVX31PJfBIiC9WDKhoL1YFLh1BGn+7NTz5cY57GlEE6SubapMaW6oJjdBjrH&#10;kgAJkAAJ+CRwc3Mz2Nzc3JPOiRDrdX3OzbksCCickyDHk4f19eMdT12oLaJzPlTEt/icu5pIBK94&#10;COS1K/ur7EJs9h4Cs3crxjntBA8Gv9wnEsE2BOuHq3yv8u/39/dfnwqpEbs8MDCqYst2G8wtYvVe&#10;k6xtfbYZL93yF0L1VTHamA1qrKyFz7qoXwXlIJ0hARIgAQUC379/n3dBx5r+KEKfd0fH+ifn+zzn&#10;t2CcpBBGQSBkgTCaoUnm2oZ+5nWRff7LaiXBumCubRaGkrER1AUF6wp51jJBwboWybTsKKwjXM/T&#10;KgkK1u3yScG6Ha/S0RSsK4EM3IyK6E3hJm3gmJJ1TyX/ZXQoWA+mbihYDyYVTh1xuj879XyJcR5f&#10;CuEkmWubGvNQFxSz2ySEY0mABEiABFwSwDGpByHfAJ89A0GmS1do+zkBpXMSObdDnoeLzs+TnEAv&#10;hLgfXHWMhv0zCLSPm2Bq0mVd8g7/9l3591xEjvlOMN977fkkj/h8erTrUhj/3PdV3foX3fb3fYnn&#10;NdlK53j4/w6+H2jaDcWW1D9iu5TcsIt6KFmhHyRAAlUJyHEfx93ek+7oa2ut1huxhzWu/4tdBSFI&#10;VT9T2i45MQzrorA8k8uz7U7IuljLvgaKaibBumCebReHgvER1AUF6wp51jJBwboWybTsKKwjXM/T&#10;Kol5NAV1wTwX55mCdaX6p2BdCWTgZlREb0o3aQNHlaR7KvkvI0PBejA1Q8F6MKlw6ojT/dmp50uM&#10;8/hSCCfJXNvUWMN1QTG7TbI4lgRIgARIQJOAiBdvb2/76Bq9B7sDTdu0ZUlA8Xzk8dxOhLUQNP3H&#10;haDYMjqvw+WhDIi7zl09kAGmIlYeeg1qMdmqLuuSc+zPL135hvk/PRXJ4c+H+Fxoz/c8TszxCp+J&#10;9jzP7aF2Bvh8KJtHuuzLAwE+fNGOVZgitn+7ephD218Te4su6vJwjojUG9knTfzkGBIgARIoIvDY&#10;Hf1+Ou3iu/Yu1rG/cJO+i/O4LhTpXStqCkIQq/kSHZycSIJ1UVipyeW5yv6YeW2wBkqKJrG6YJ6r&#10;LA7PtomgJihYV8izlgkK1rVIpmVHYR3hep5WScyjoWDdOKkUrBujWj6QgnUlkIGbURG9Kd6oDRxX&#10;cu6p5L+MCgXrwdQLBevBpMKpI073Z6eeLzHO40shnCRzbVNjAdcFxew2ieRYEiABEiCBOgSkiyOE&#10;M/3Nzc09CBsHEGV26tjjtpYElM5His7rFiLb4xg7QltS/Dlc6hlxf/itA2lVg0+2W3TYFgH1lYI5&#10;KxMmXdbh12tX3aULBOu7Lurq/uHh8+MDB7Pp1EtXe3mAB/HJvIVrn3R5X7y1wHverYrk2WAR4UvX&#10;ePjerWMnhG0XD+GMEMtH+CNd1Cch+EUfSIAESOA5gcfu6PL/sXb15/++6I4uD9apPzykIARhFqGb&#10;SA0C66Iwo8nluUrdZl4brIGSokmsLpjnKotDwTaB1wUF60p51jBDwboGxfRsKKwhXM/TKwsK1s1z&#10;SsG6OaulIylYVwIZuBkV0ZvSjdrAUSXpnkr+y8hQsB5MzVCwHkwqnDridH926vkS4zy+/AYnyTzb&#10;1lekdUExu22iOZ4ESIAESMCGgIhpILB5i88gBaGjTeyNjFU6H1l2bher4LZOPqTTOkStB3VsFG0L&#10;liM81LGrbdfEHuY+wOd8ydhj7LNnJrZsx/zS+Rw1i3pT73wuIj/cjPoqvs0fDmi3vTwccH9//1Mk&#10;X8DFGVPbHJiOX6zhpy4e2jD1QWOcPHCDGD6ipkWgPtKwSRskQAIkUJfANR5y2ri/7z52R4e9PyFI&#10;72Gd6uDPvbr2rbdXEIJYz5ngBkmKYVgbhZWaZK5t9snM6yL7/JfVSmJ1wTzbLApLxgZeFxSsK+VZ&#10;wwwF6xoU07OhsIZwPU+vLChYN88pBevmrJaOpGBdCWTgZlSEb0o3agNHlaR7KvkvI0PBejA1Q8F6&#10;MKlw6ojT/dmp5yXGeWwpBJNcnm1rK9G6oJjdthA4ngRIgARIYBkB6Tx8d3cnXdf3MK5PWsoEFM9H&#10;Vp3biQAYws8TV4JmZTIq5gwE3lXnaUzEDHH1l7IHSRDvEPvqftWglm33MJu9R429exzThjJPex7p&#10;CI6bUR/ELn6frLda77XneG6v7MGGRTf9/ZiE0ou3C7yDz0euubmwD+YT4Y36voT9YRNvMnARF22S&#10;AAnERQDnvfPzXXn4R9ZViNH/xl87Trqja6BREIJouBG7jSTFMKyNwrJMMtc2O2DmdZF9/stqJbG6&#10;YJ5tFoUlYwOvCwrWlfKsYcahYH3x/ZCGl7Thm4DCGsL13HfSPMxXUhfM9e/sKVhXqkcK1pVABm5G&#10;5U6V/v2uwKml455K/stwULAeTKFQsB5MKpw64nR/dup5iXEeWwrBJJdn29rKsC6ei9m31tfHED1N&#10;Xrx4MbHFx/EkQAIkQAL5ERDRzu3t7WBjY+MNRJ4iYu/kR0E5YqXzEZvzOukQDkHoMcSgY+VogjQn&#10;ImgRJSNm1XoFv9dNMFwmwheRNfbPly4S8VRMLsLijfX1V9rzzMXj7faBK/vP/S1jKZ29RfiP/EZz&#10;jgyfj/B5p13n2jkuyIF0T/8oQvUm9ifX8dE+CZBAWATkQUx8B9LF8aaDNacH7/5c/IYuvdX/bY0K&#10;y/1ibxSEIDGE6drHJAUSrI3Cskky1zY7SOZ1kX3+y2olsbpgnm0WhSVjA68LCtaV8qxhhoJ1DYrp&#10;2VBYQ7iep1cWRR3WJUrm+vdcU7CuVP+FN86UbsopuUgzCgRsbpCWTse6UMhEMyZU8l/mOgXrzSS1&#10;YNbgBetcQ1Rqxen+rOKhpRHWRSGw5PJsWRa4G2m7RVLjn0cvYnYEeIXfl9LNECIditmTyjiDIQES&#10;IAF9Ajc3N4PNzc03EEkOyjo+68+amEWl85EqZzU45p9Jx/UcuhhLV1SI0z5o1qmIqnG+JKL1K99V&#10;uazLuishPRj2cfPg0/wmwnQ6Quy72nHfPzzMu8ejng8Rx4W2/af2FjXx6bnAG///YvFAh/e8VolX&#10;8oLaPoXPvSrb+95m0UV9KF3UkeOh7/k5HwmQQNoEvn//3pN1/bE7OtaZvxBxVz74s/y2+oniprmC&#10;EMQKSqKDo8i1LXvWRiGxJHNtUxuZ10X2+S+rlcTqgnm2WRSWjA28LihYV8qzhhkK1jUopmdDaQ3h&#10;mp5YabDDunFCKVg3RrV8IAXrSiADN1PlBulvISndrA0cVZLuqeS/jAwF68HUDAXrwaTCqSNO92en&#10;npcY57GlEExyebatrczrwib/FLPbFhfHkwAJkEB+BEQYdHd314cY6G0swsnGs6R4LmJzXH8a90J0&#10;Ld3Wh43zcOyAvCEAwl4RKPe0phJxM4Tbh1r2TO0s67IOG8eI8czUlum4ufhvbe2zjIdg/QxxH5tu&#10;azJOut7C/hdXYvinPiypBSfsTOK3HSO8sP+eYt8d2G7rc7x0/Zfu6ajJj5hXuqhPfM7PuUiABNIh&#10;IGs3HtiaH8OxtvTlN9aUN4vf879r/0QjjlASg2jzi8leNLm2gcq6KKSVZK5ZF8YEss9/GanE1gvm&#10;2XiXWD4wgrqgaF0p13XNULBel2Ca2yutIVzTEysPCtaNE0rBujGq5QMpWFcCGbiZqjdIfwlL8YZt&#10;4LiSc08l/2VUKFgPpl4oWA8mFU4dcbo/O/W8xDiPLYVgksuzbW1lXhda+S8Ss4swZXt7e2ybEo4n&#10;ARIgARJIg4AIKW9vb/sbGxt7iGiQRlQOolA6F9E4piNnIiiVrtYTB5EGZRKi9XPEeaDlFGztNyH4&#10;F/E95u0/jwO5HEJMvq8V31M7UxiXv+M/J+ut1nvNOXD+eIR4TmFzVwTOmraf23peA3LuKg8eNJFH&#10;2zhFsCms8Pvfz7vD29pyNR7+jcHyI/wTgbrTXLqKgXZJgAT8E3jsjo41pIvZpSP6vDs6fnfwu+ff&#10;ox8zRiGQUBKDNMU4lHmjyLUNLNZFIa3k8mxTE/NFLW8CeUe/pFgSqwvm2XZhKBkfQV1QsK6U67pm&#10;KFivSzDN7ZXWEK7piZUHBevGCaVg3RjV8oEUrCuBDNyMxk1StMUIPEq6V0TAedYoWA+m8ChYDyYV&#10;Th1xvk879b7AOI8thcSTy7NtXWVeF57yP4GYRj5jpOf/IFwcUcxuW6gcTwIkQALxE7i5uRlsbm7u&#10;STdMCBi78UekFIHSuYjWMX3RCfk/EO6+V4owWDMi+IVzIo6u/bMQO7/2LfbH+VUfn0/PAxB/cM71&#10;snZgBQYeBeuoOXWRPkTkH2RKV2L7x3Ced6cXcfVCrC7nq0H/wPcBOJ2Gto7KmxoWXdQvAXCIP18F&#10;DZLOkQAJNEJA3sQjEz/pjv43/tqRN3iE+gCO+BuFQEJJDNJIYQQ0aRS5tuHFuiiklVyebWpivqjl&#10;TSDv6JcUS4J1wVzbLg4F4yOoCwrWFfKsZcKhaJ37s1aSPNtRWkOYf895cz0dBevGhClYN0ZVPrD0&#10;xpnSjTkFF2lCiYDKTVLWhVI2/JpRyf0ylylY95vQJbNRsB5MKpw64nyfdup9gXEeWwqJJ5dn27rK&#10;vC4CyD/F7LY1y/EkQAIkkAABESVBqPR2IV7vJRBStRAUz0O0j+kiPl0IeEfVgotjKxEuL8S/nboe&#10;i+gZIvHXde3Ybl/WZR2CYRHQj23trRov80FU2Mc49S7osP0Vtp0K/2X9eZhOJYZ5zmfT6XDxZoGr&#10;VbE3+e+LdfO0qKN+U37JWxmki7oI1V3UWlNxcV4SIIFqBOTtOvf3993H7uiw8ifWhl7T3dGrRfPr&#10;VlEIJJTEIBq8YrYRRa5tALMuCmkll2ebmpifAOdNIO/olxRLgnXBXNsuDgXjI6gLCtYV8qxlgoJ1&#10;LZLp2FFaQ7iep1MS80goWDdOKAXrxqjKB1KwrgAxAhNqN0gVb9pGgC0ZF9XyX0aEgvUgaiV4sbpQ&#10;4hqiUivO92kVLy2MsC4KYSWXZ4uSmA/NvC4Czz/F7Lb1zPEkQAIkECEBETeh2+YA4ug3cH8QYQjV&#10;XVY6D3F5PEd+LiDmPU65W/JcwPxDhN2pnswfW8LWie/u9GVd1uHOMWI6qxvT8+2fCNZfataFxCEP&#10;ssiDEto+P9rDHJ2FWL03z9fa2sl6q/Xe1XwadsVncHkH1kca9urYWHRRF4H/JfwZ1rHFbUmABOIj&#10;8NgdXY6bsjZhHZh3R8eniz9344vI3OMoBBJKYhBzKmmOjCLXNuhZF4W0ksuzTU3MT4LzJpB39EuK&#10;JcG6YK5tF4eC8RHUBQXrCnnWMkHBuhbJdOworSFcz9MpiXkkFKwbJ5SCdWNU5QMpWFeAGIEJtZuk&#10;SjdtI0CWlItq+S+jQsF6EPVCwXoQafDihPN92ksUTybhsaWQeHJ5tq2rzOsi4vxTzG5b6xxPAiRA&#10;AhEQEPHT7e3tAF2q30AUKyL2TgRuV3dR6TzE9fEcItUrCFRPXIifq8PT3XIuZP4hWu/VtQzRnnrn&#10;8VU+FXVZR0xD7EP7q7a1/fdFR/ojxKlaeqgzsXmhKYJ/Hht8P2+12wdS0+vt9mHoomthImJ1jYcp&#10;bPMs44WTdE/H/B/xV+miPqlih9uQAAmET0COg+iOLg9wiRB9fizEb3mYUH73w4/ArYdRCCSUxCBu&#10;SYZvPYpc22BkXRTSSi7PNjUhY1kX8uAqf54TSLAumGeFMo+gLihYV8izlgkK1rVIpmNHaQ3hep5O&#10;ScwjoWDdOKEUrBujKh9IwboCxAhMqN2p0r3nFQG5NFxUy38ZDgrWgygUCtaDSINzJ5zvz84jKJiA&#10;x5ZC6knm2qa+Mq+LRPNPMbvNPsCxJEACJBAwAenkCaHkHkSTA/zuBuyqvWuK5yC+jufIw1i6X0O4&#10;NrYPOPwtFp2sTxHfQR1vpQs1OL12Kbx+7t+i2+3np/9fxMZ4+ONlnViKtsVc72F7T2LUtC1vW3Ap&#10;iIb9A9zgOp/X8Q+xerB1LN3mFw8G9DQZm9gSPo8idfltsg3HkAAJhE/g+/fvPXn45Ul39L/gtZxb&#10;Jd8dXSM7UQgklMQgGrxithFFrm0BszZ+I5ZknlkXVgRYAwW4ElwrmGer3aJ4cAR1QcG6Qp61TFCw&#10;rkUyHTtKawjX83RKYh4JBevGCaVg3RhV+UAK1hUgRmBC7Sap4o3bCLAl46Ja/ouIUKweTJ1QsB5M&#10;Kpw64nR/dur5EuM8thTCSTLXNjWWeV1kmH+K2W32D44lARIggYAIiJgVAvYBBJRvNbpgNx6a0jlI&#10;E8dy5OJMOq77FGT7zBeEwu8R27s6c7rqbr7Mp3n38Gdie/xdhPPjOrE831a6fiM+Eazvatp1aUsE&#10;mrD/Gb4PUbsiVr9yOV9V27LOwUd5aGJQ1Ybtdosu6sLlEtsOQ2VjGxfHk0BOBB67o0vM2Kf78vux&#10;O7qsf029pSGlHEQhkFASg6SUtyqxRJFr28BYG4XEksy1TW1kXhfZ57+oVhKsCebZZlEoGRtBXVCw&#10;rpBnLRMUrGuRTMeO0hrC9TydkphHQsG6cUIpWDdGVT6QgnUFiBGYULtRqnTjNgJkSbmolv8iKhSs&#10;B1MrFKwHkwqnjjjdn516vsQ4jy2FcJLMtU2NZV4X2ef/11r5n5i93f6/jXZ7JAKe7e3tsU1JcSwJ&#10;kAAJkIB7AiLMur29HaB79B5Eun0IZzvuZ1WeQekcpKljuRwjF93Wh8pkgjA378Y9m53XdOYYIsGz&#10;mjaMNxexMz5f5hs81tdspu6DdP9edFg/NnauwYGLzvmfkYv/HwSc7xt0pXTqhY/yIMC/fQhLMc8I&#10;LD5KB3XtBxpC5EufSCB2ArK+39/fywMtXcQinz+x7/bwkfOfXuzxxeJ/8CIJJTFILPlw5Wfwea4S&#10;OGujkFqSubapj8zrIvv8l9VKYnXBPNssCiVjI6gJCtYV8qxlgoJ1LZJp2VFYR7iep1USFKyb55OC&#10;dXNWpSMpWFeAGIEJtRulSjduI0CWlItq+S+iQsF6MLVCwXowqXDqiNP92annS4zz2PIbnCTzbFtf&#10;mdcFa6CgYIpr4oeYfW1tjC0oZrfdzzieBEiABBwTuLm5GWxubu5JV1GIPbuOp9Mxr3QO0vSxXISv&#10;i47VEx0w4ViRrrR4IOJTVQHxQtS/61MQPO+y3m4fPFKcoaM4HizY16QqgnXY64cq/n4eqzBBDkWc&#10;PdTkoGULPAfw8dTl2oVanEj8iy7qIlK/0vKfdkiABOoTwBtkZF1dm7bb8984tv+NX53Z/T27o9fH&#10;q2YhCpGEghhEDVikhqLIsy1b1kUhsSRzbVMbmddF9vkvq5XE6oJ5tlkUSsZGUBMUrCvkWcsEBeta&#10;JNOyo7COcD1PqyQoWDfPJwXr5qxKR1KwrgAxAhNqN0qVbtxGgCwpF9XyX0SFgvVgaoWC9WBS4dQR&#10;p/uzU8+XGOex5Tc4SebZpr4yr4ns819WK/Z1QTG7zX7HsSRAAiTgmICIjCHOHEgHaIgze46nq2be&#10;/lhTOE9Ix3JwP4Ew+n01IOFuJV1tISb+ULWWUIdjvAngta8I513W19Z+dFnHj4jmN9bXX2rPL6J1&#10;6c6tbVfbnvCAzY7PhwZMY1isVafwrW+6jek4yfuie/qlCNXxmZhuy3EkQAK6BB67o+NY0mltbsp5&#10;yZ84fstvEaYv3/8dCj50o8zDWhQiCQUxSB7ZLI8yijzbJol1UUgsyVzb1EbmdZF9/stqJbG6YJ5t&#10;FoWSsRHUBAXrCnnWMuHw+oX7s1aSGrCjsI4w/w3kzeWUJTXBPP8OnYJ1hUKkYF0BYgQm1G6WKt28&#10;jQBZUi6q5b+ICgXrwdQKBevBpMKpI073Z6eeLzHOY8tvcJLMs019ZV4T2ee/rFZ064Jidpt9kmNJ&#10;gARIQJmAiMRub2/7EAzvwfRA2Xx1c0rHmtCO5dLFGaL1wxiEzDbJQx11ENs54qpUQ9j+DFyObeas&#10;M1a6daPL+tGjDdTJ6xAF23VijHnbRT2JUP1AMw55OEL2vUU3+ZGmbdoiARIoJ/AdD8q17+878hDK&#10;bH29gzX3L4zu4omhLtbibi12DgUftfzKdOMobp4riEEyTe8vYUeRa5tEsS4KaSWXZ5uakLGZ10X2&#10;+S+rl8Tqgnm2XRgKxkdQExSsK+RZy4TD6xfuz1pJasCOwjrC/DeQN5dTUrBuTJeCdWNU5QMpWFeA&#10;GIEJtZulSjdvI0CWlItq+S+iQsF6MLVCwXowqXDqiNP92annJcZ5XCkEk1yebWsr87rIPv9l9eKv&#10;Lihmt91nOZ4ESIAEahAQkej379/7m5ubexD0DiAg7tQwV29TpWNNqMdysB5CNHucWlfnuRC81Tqq&#10;knxsty+drqtsa7uN1PrDdPoFOfhR47PZMf58ZmuH4/UJQFR+hM+7n7mpMcWii7rsa5cwI13Ur2qY&#10;46YkQAIFBGQ9vb+/70l3dJw/9BZD3ix+9+W3U4GMQ8EHE25PIAqRhIIYxJ5MeltEkWsb7KyLQlrJ&#10;5dmmJn5cI9hukdT4vKNfksrE6oJ5VthtI6gJp+fjCgizMuHw+oX7c8SVpLCOMP8R57/IdQrWjRNK&#10;wboxqvKBFKwrQIzAhNrNUqWbtxEgS8pFtfwXUaFgPZhaoWA9mFQ4dcTp/uzU8xLjPK4Ugkkuz7a1&#10;lXldZJ//snoJoy4oZrfdnzmeBEiABCwJSCdUCD7f4jOA4LNruXm94UrHmpCP5SKmBdeT1ITSqJsD&#10;fM5tC0B44CGJV75ExQ+z2XvUxzvxczadDjH3vq3PHK9HADXTh+D1vO5aAzsj1NBH6aTOrvl6+aGl&#10;fAnIuQAE6fIWjS7exiLnAvPu6Ph7B/trz4SMc4GMQ9GHSXwc8z8CUYgkFMQgzDnOnVKDwLoozGhy&#10;ebat28zrIvv8l9VLYnXBPNsuDCXjA68L5+fjShizMOPw2oX7c8QVpLCGMP8R57/IdQrWjRNKwbox&#10;qvKBFKwrQIzAhNrNUqWbtxEgS8pFtfwXUaFgPZhaoWA9mFQ4dcTp/uzU8xLjPK4Ugkkuz7a1lXld&#10;ZJ//snoJvy4oZrfd1zmeBEiABFYQgGCte3d3J13X9zC07xSY0nEmluM4RH9jcJVu6yOnXD0aX4iP&#10;P9h2yRaxMVjs+nD1scv6OrqsL8TyL33Myzl+JSBrC/hLZ/5BFTbYdiKd+Rdd1EWkflXFDrchgVwJ&#10;4Ng+P6ZjH3o8ts+7o+MBkp7Wm1acC2Qcij5yrYuqcUchklAQg1Tlk9J2UeTaBjjropBWcnm2qQkZ&#10;m3ldZJ//snpJrC6YZ9uFoWR84HXh/HxcCWMWZhxeu3B/jriCFNYQ5j/i/Be5TsG6cUIpWDdGVT6Q&#10;gnUFiBGYULlhqnTzNgJcybmokv8yKhSsB1MvFKwHkwqnjjjdn516XmKcx5ZCMMnl2ba2Mq+L7PNf&#10;Vi9x1wXF7LbrAMeTAAmQwDMCIvS9vb0doNPqGwjaRMTeUYWkdJyJ7TgOrmfScT0Vwa105V10zO5Z&#10;1sexr67z8PE9fJt3WcfPa3bktsxUjeGyjkBsfgTmj/yNrMnDBYvu6ZciVMdnYrQhB5FAhgTkgRB0&#10;R5eHQh67o/8JDPL2FOPu6BrYnAtkHIo+NOLPyUYUIgkFMUhOOS2LNYpc2ySKdVFIK7k829SEjM28&#10;LrLPf+kCmBaZtKKx3ckVxwe+Xjg/H1dEmbwph9cu3J8jrh6FNYT5jzj/Ra5TsG6cUArWjVGVD6Rg&#10;XQFiBCZUbpgq3byNAFdyLqrkv4wKBevB1AsF68GkwqkjTvdnp56XGOexpRBMcnm2ra3M6yL7/JfV&#10;S2J18STPczE7wh7j838Qy41EFLW9vS1/5w8JkAAJkEAJgZubm8Hm5uYbrJkDrJ3d2qCUjjMxHscX&#10;nb6l2/pFbY4BGFiIkj8gnr6NOxjvRTy+8O+z1C3+7E0ob8MixbFgfYCHGd6ZrhfyFgIRqWP8x5Te&#10;RJBibhmTXwKP3dHlAaHFw2N/wwN5GKRrun/58tipSMah6MMXn1TmiUIkoSAGSSVfdeKIItc2AbIu&#10;Cmkll2ebmpCxmddF9vkvq5fE6oJ5tl0YSsYHXhdOz8WVEGZjxuG1C/fniKtIYQ1h/iPOf5HrFKwb&#10;J5SCdWNU5QMpWFeAGIEJlRumSjdvI8CVnIsq+S+jQsF6MPVCwXowqXDqiNP92annJcZ5bCkEk1ye&#10;bWsr87rIPv9l9ZJYXRjmmWJ22/WD40mABLIkIKI5EdBBVPoWYrleJQhKxxnD9b2Si643AkcR5x6m&#10;0j1aOq0jlgNTbhBbTiC+FNH6lek2VceJeBrbnmPOIebcr2qH260mIOsDOJ+ueoBh0UV9iH3gElal&#10;i7rzOljtPUeQgF8C8kANuqPLmyo6eChMjqfz7ugLL/p+vak/m1ORjEPRR/3I87MQvFBCQQySX1Z/&#10;jzj4PNsmiXVRSCy5PLMurAhkn/8yWomtF8yz1W5RPjjwunB6Lq6EMBszDq9duD9HXEUKawjzH3H+&#10;i1ynYN04oRSsG6MqH0jBugLECEyo3DBVunkbAa7kXFTJfxkVCtaDqZfgBetcQ1Rqxen+rOKhpRHW&#10;RSGw5PJsWRZrmddF9vkvq5fE6kIhzxSz264tHE8CJJAFAYjture3t/2NjY09BDwwClrpGKOwthu5&#10;63oQGJ5AtHuWgmAXIuQj8Do1ZYbYLyAgPzQdX2ccBKFfsH0H872sY4fbFhNYdLIXofpBGSN5SAP/&#10;dol6F4H6mCxJIHUC8gAHBOmdJ93R/0LM3RC7o2vkwqlIxqHoQyP23GxEIZRQEITkltfn8UaRZ9sk&#10;sS5+I5Zknm3qIvOayD7/5RcuNlUU/FjmWSlFga8XTs/FlRBmY8bhtQv354irSGENYf4jzr/FOQfz&#10;/DssCtYVap+CdQWIEZhQuWmqdAM3AlzJuaiS/zIqFKwHUy8UrAeTCqeOON2fnXpeYpzHlkIwyeXZ&#10;trYyr4vs819WL4nVheM8U8xuu+5wPAmQQLIEbm5uBugSuwcxXh+i1G7xyZfOqqxjJYxULLqNH0PE&#10;OwzDo+peQJg5kG7ryH/HxApi3vcR92OXdfgkXd3HJr5xjBkBeVBhOpu9m+f8yQ04qWuwljcJfISl&#10;UQoPZZgR4agcCDx2R5dYUeP9Rcxv5DfWwB4ejjFaA1Ni5VQk41D0kVIOfMUSxQ10BUGIL56hzhNF&#10;nm3hsS5+I5Zknm3qIvOayD7/ZbWSWF0wzzaLwpKxgdeF03NxJYTZmHF87cJ9OtJKUlhDmPtIc7/M&#10;7YK6YJ5/B0bBukLtU7CuADECEyo3TRMTCUWQNjUXVfJf5g0F62p5qmuIgvW6BOPY3un+3AQCHlsK&#10;qSeXZ9vayrwuss9/Wb0kVhcN5plidts1ieNJgASSISAdZSFYfbsQr/d+BqZ0jGlwbXeWIzAbQvgo&#10;wvWJs0k8GJbcQ7D5ofShhSc+oD6uIOwUEbnzmKXLOub5j3S094Ah+SmQ5/7DdCoPJ3Qfg51Np9I9&#10;/VIeQvCR0+QhM8DGCMgbRNAdfd4NHW8RkRp/7I7eQc3/75jWmIfhTexcJONY+BEe0XA9iuIGuoIg&#10;JNwM+PEsijzbomBd/EYsyTzb1EXmNZF9/stqJbG6YJ5tFoUlYyOoC+fn40ookzfj+LqF+3SkFaSw&#10;hjD3keZ+mdsUrBsllYJ1I0zLB1GwrgAxAhMqN02VbuBGgCs5F1XyX0aFgvVg6oWC9WBS4dQRp/uz&#10;U89LjPPYUggmuTzb1lbmdZF9/svqJbG6CDTPFLPbrlccTwIkEC0BEf7d3d0NIEx+s9ZqDTQCCXRt&#10;rx2aCLhFVA1W72sba9CAdB+GQPyTibATMY8hCH3t2l3p/i4PUYDtvuu5UrYv+zM4nrbabeE5xr44&#10;76Iu3dRTjpuxpUUAx6S+RPSkO/rf+KusW1l2R9fIrnOBjGPhhwaDXGxEIZRQEITkks+yOKPIs22S&#10;WBeFxJLMtU1tZFwX2ee+dAFMj0x6Edns5EpjI1grnJ+PK6FM3ozj6xbuz5FWkMIawtxHmvtlblOw&#10;bpRUCtaNMC0fRMG6AsQITKjcNE1MJBRB2tRcVMl/mTcUrKvlqa4hCtbrEoxje6f7cxMIeGwppJ5c&#10;nm1rK/O6yD7/RfWSYE1EmGeK2W3XMo4nARKIhoAImW/X1gYb0+mbBwiI19vtjq3zEa7rtiGuiRAY&#10;wmrptj6y3jigDSD+PEcMB6tcQl2c+BDpS+d3CtZXZaP831GXR8jV3xD5XmLUiF3Uq7Pklu4IPHZH&#10;x/7e2dzc7GGmP/GR3/LTdzdz3padC2QcCz/yzp5d9FEIJRQEIXZU0hsdRZ5tsbMuCoklmWub2si8&#10;LrLPf1GtJFgTzLPNolAyNoK6cH4+roAxCxOOr1u4P0daRQprCHMfae6XuU3BulFSKVg3wrR8EAXr&#10;ChAjMKFy4zRBoVAEqVNxUSX/ZZ5QsK6SIw0jFKxrUAzfhtP9uYnweWwppJ5cnm1rK/O6yD7/RfWS&#10;YE0klmeK2W3XOY4nARIImsDdbNZvT6d7U4jXIYLtmjib2Lq+NGQILy/ARYTrVyZsQhwD0eh7+P9u&#10;lW8Ys+taoA+effghXezHq/zhv5MACYRJAPtx7/7+viO/8QBKB17Ou6PjgYqu6XEkzMji98qpSMax&#10;8CN++v4iiEIooSAI8Uc0zJmiyLMtOtZFIbEkc21TG5nXRfb5L6qVBGuCebZZFErGRlAXTs/FFRBm&#10;Y8LxdQv350grSWENYe4jzf0ytylYN0oqBetGmJYPomBdAWIEJlRunCYoFIogdSouquS/zBMK1lVy&#10;pGGEgnUNiuHbcLo/NxE+jy2F1JPLs21tZV4X2ee/qF4SrImM8kwxu+0ayPEkQAJBEZCuuBCwD1rT&#10;6VuIDntlzmW0rs8RQIR5tei2fhFUwiycQW4PIFw/RV47ZZshzgnifB2zON8CCYeSAAkUEJC3cECM&#10;3nvSHV1GvVkM7RNa2AScimQcCz/CJhuWd1EIJRQEIWFRb8abKHJtg4Z1UUgruTzb1ISMzbwuss9/&#10;Ub0kWBPMs+3CUHihomDErQmn5+JuXU/LuuPrFu7PkZaLwrGFuY8098vcpmDdKKkUrBthWj6IgnUF&#10;iBGYULlxmqBQKILUqbiokv8yTyhYV8mRhhEK1jUohm/D6f7cRPg8thRSTy7PtrWVeV1kn/+iekmw&#10;JpjneaIpZrddHzmeBEigUQIiWrxdWxtsoPv6A7pirz8ROue6roPJaNFtfdxocipOLt2QIUL9tEy0&#10;jjFDiNb3K07BzUiABAInMO+OLt3Q19a6WN+7cPcvfLp4y8aP7ugKN3EDR5C0e05FMo6FH0knRjm4&#10;KIQSXEtUsh5Frm0iZV0U0kouzzY1IWMzr4vs819ULwnWBPNsuzAUjI+gLpyeiysgzMaE4+sW7s+R&#10;VpLSGsL8R5r/MrdL6oJ5/hUYBesKdU/BugLECEyo3DhNUCgUQepUXFTJf5knFKyr5EjDCAXrGhTD&#10;t+F0f24ifB5bCqknl2fb2sq4LrLPfVmtJFgTzPXKhYFi9pWIOIAESKBpAjfovL4J8TrEjv25qDHj&#10;HzA4AYOzGDuRy4MIC9F6b0kKjyW+jFPM0EkgWgJ4S0ZfnG9Pp/Pf+Jl3R8eDR72nDx6VBqh0Ezda&#10;gJE77lQk41j4ETl6r+5HcfOca4lKTUSRa5tIWReFtJLLs01NyNjM6yL7/BfVS4I1wTzbLgwF4yOo&#10;C6fn4goIszLh8NqF+3OklaS0hjD/kea/zG0K1o0SSsG6EablgyhYV4AYgQkVQUyCQqEIUlfbRZXc&#10;L/OCgvXaOdIwELxYXYLkGlI71c7359oeVjDAuiiElmSuTcsj85rIOvfLaiTBumCuTReFwnEUs9fC&#10;x41JgARcEJAOvdPpdIDfexA291zMEbpNxD9BJ/JjiNaHofv63D8RrcP/U/h+UOQ7/u0Kse3i38ex&#10;xUZ/SSBlAth3u4hv/sF+Kr//xKcn+7SsxWo3TpVu5Kaci1BjcyqScSj6CJVnqH6p7esuA+Q6okI3&#10;ilzbRMq6KKSVXJ5takLGZl4X2ee/qF4SrAnm2XZhKBgfQV04PRdXQJiVCYfXLtyfI60kpTWE+Y80&#10;/2VuU7BulFAK1o0wLR9UKJRIUBCigCpqEyqCGNZFlDWgkvtlkVOwHkRdULAeRBqcO+F8f3YeQcEE&#10;PLb8BiXJPNvUVuY1kX3+y2olsbpgnm0WhSVji+piNpvgC7IJbu6NseX/Qag0EpHh9va2/J0/JEAC&#10;JOCFwEJA2cf6sweB88DLpAFNgvhHWH8PEfskILeMXEGndRGtHxUNnuLYsrG+/trIEAeRAAmoEJA3&#10;WIgheShIROj449/4dOTvWGfk70t/1G6cKt3IXeUv/12fgFORjEPRhz6J9C2q7e+uUHEdUSEbfJ5t&#10;o2RdFBJLLs+sCysC2ee/jFZi6wXzbLVbFA+OoCacnosrIMzKhMNrF+7PkVaS0hrC/Eeaf8vzDeb5&#10;V2AUrCvUPQXrChAjMKEiiklMKBRB2lRcVMn9Mk8oWFfJU10jFKzXJRjH9s735yYw8NjyG/Uk82xT&#10;W5nXRPb5L6uVxOqCebZZFJaMta0LitmVwNMMCZCADYGFwHIuXsefByYCSxv7oY6Vh4Ug/P4PupK/&#10;D9XH8u/lZwfI1fkv/7445sym0zPpIh9bTPSXBEIksFgfe/BN3nAgv+fd0cVXrB99DZ/Vbqgp3cjV&#10;iIk27Ag4F8k4FH7YRcrRavu7K5RcR1TIBp9n2yhZF4XEkssz68KKQPb5L79QteIY+mDmWSFDERxD&#10;nJ+LK2DMxoTD6xbuz5FWkdIawvxHmn/L8w3m+VdgFKwr1D0F6woQIzChIoqxFYREwCUHF1VyvwwU&#10;BetBlBEF60GkwbkTzvdn5xEUTMBjy29QksyzTW1lXhPZ57+sVhKrC+bZZlFYMlazLihmV0oKzZAA&#10;CawiIF2BIcx8uxCvd1eNj/3fEesEAm/ptj6KKRbJE7qtf/r5gMGTYw6O4/uIZxhTPPSVBJogIPsR&#10;5p13Q1+I0//C37vyFgrsW17WP7Ubako3cpvIQ+5zOhfJOBR+5J472/jV9nfbiU3Hcx0xJbV0XPB5&#10;to2SdVFILLk8sy6sCGSf/zJaia0XzLPVblE8OIKacH4uroAxGxMOr1u4P0daRUprCPMfaf4tzzeY&#10;51+BUbCuUPcUrCtAjMCEiihGUxASAbNUXFTJ/TIYFKwHUSoUrAeRBudOON+fnUdQMAGPLb9BSTLP&#10;NrWVeU1kn/+yWkmsLphnm0VhyVhfdUExu1LCaIYESOA5ARFtinAdnz2tbsKhUkaMFxCoHiPOq1B9&#10;LMoPROsf2uvrvaf/Jt3j19vtVzHFEgtz+hkPgSfd0dewT/QXnr+R36GtZyo31ZRu5MaT4XQ8dS6S&#10;cSj8SCcLfiJR2dddu8q1pDbhKPJsEyVropBWcnm2qQkZm3ldZJ//snpJrC6YZ9uFoWB8BDXh/Fxc&#10;AWM2Jhxet3B/jrSKlNYQ5j/S/FuebzDPvwKjYF2h7ilYV4AYgQkVUYwvQUgEPGNyUSX3ywKmYD2I&#10;cqBgPYg0OHfC+f7sPIKCCXhs+Q1Kknm2qa3MayL7/JfVSmJ1wTzbLApLxoZQFxSzKyWTZkiABBbi&#10;zwGEn28W3dc7qVERoTdE6yf4nMUSm+QFfp+32u3BU59n0+kIneN3Y4mDfpKALYHH7ujYrot9oIvf&#10;j93RO9iHe7b2mhyvclNN6UZukxxyntupUMah8CPnnFWJXWVfrzKxzTZcS2xoFY6NIs82UbIm8siz&#10;TU3I2MzrIrn93Db/ZeMTqwvmWaEwIqgJp+fhCgizMuHwuoX7c6SVpLSGMP+R5t/yfIN5/hUYBesK&#10;dU/BugLECEyoiGJCEIREwDo0F1VyvywoCtaDSDkF60GkwbkTzvdn5xEUTMBjy29QksyzTW1lXhPZ&#10;57+sVhKrC+bZZlFYMjb0uoCYHd5PIPga4/f/Qdw1ErHm9va2/J0/JEACJLCUgIjWn4jXuynhQmyj&#10;Rbf1aNZDdFoX0frB0zzgeH6CTtLvU8oNY8mHAPbDvkT7pDv63/hrR4Tq2D87KZFQu6mmdDM3Jbax&#10;xOJUKONQ+BEL31D8VNvXXQbEdaQ23SjybBMla6KQVnJ5tqkJGZt5XWSf/7J6SawumGfbhaFgfAQ1&#10;4fQ8XAFhViYcXrdwf460kpTWEOY/0vxbnm8wz78Co2Bdoe4pWFeAGIEJFVFM6IKQCPLQhIsquV/m&#10;OAXrTaT1tzkpWA8iDc6dcL4/O4+gYAIeW36DkmSebWor85rIPv9ltZJYXTDPNovCkrGB18WyPEMM&#10;NkFkFLMrlQLNkEDqBERAKuJSCEvfxtbZeFluENOZdFyH6PsqhhzC3wN8OX8uvj5Z41/D/3EM/tPH&#10;fAigVruIVj7yhoAefv+Jj6wj0XVH18ia2k01pZu5GjHRhh0Bp0IZh8IPuyg5Wm1fd4mS60htulHk&#10;2SZK1kQhreTybFMTMjbzusg+/2X1klhdMM+2C0PB+Ahqwul5uALCrEw4vG7h/hxpJSmtIcx/pPm3&#10;PN9gnn8FRsG6Qt1TsK4AMXATaoKYwAUhgaehMffU8l8WAQXrjeX26cQUrAeRBudOON+fnUdQMAGP&#10;Lb9BSTLPNrWVeU1kn/+yWkmsLphnm0WhZGwENVE1zxSzK9QHTZBAwgQWQlQRr+9BKD2IPVR588T6&#10;+vohYhnGEIs8OPAwnX5YX3Sghv8TiO5FtH4Vg//0MQ0Cj93RFw+zdBDVY3f0Luqxm0aUelGo3VRT&#10;upmrFxktmRJwKpRxKPwwjY/jfhBQ29ddAuU6UptuFHm2iZI1UUgruTzb1MR8QcubQN7RLymWxOqC&#10;ebZdGArGR1ATTs/DFRBmZcLhdQv350grSWkNYf4jzX+Z2yV1wTz/CoyCdYW6p2BdAWLgJqoKJX4L&#10;KwJRSOCpaMQ9tfwXeU+xeiM5LUxFMJ4scYRrSO0sOd2fa3tXwQBrohBacnm2LY3M6yL7/JfVS2J1&#10;wTzbLgwF4yOoCRd5pphdoXZoggQSI4B1YSDidRGwxixUhf8j+C/C9UnoKRKRMJifP3a7x58vRHQf&#10;ut/0Lw4C0gUdnvbweeyOLo6/kf9g/+jHEUVYXqrdVFO6mRsWnTy8cSqUcSj8yCM7elGq7et6Lv1u&#10;ietIbbpR5Nk2StbFb8SSzLNNXWReE9nnv6xWEqsL5tlmUSgZG0FNOD0PV0CYlQmH1y3cnyOtJKU1&#10;hPmPNP+W5xvM86/AKFivWfelN9AjuPlfM/SsNlcTSrAuoqwbtfwXRU/BejA1wQ7rwaTCqSNO92en&#10;npcY53GlEExyebatrczrIvv8l9VLYnXBPNsuDAXjI6gJ33mmmF2hrmiCBCInsBBSv12I13sxhgPf&#10;TyD+fh+67yIqhlD906NoHf6K2P4idL/pX/MEZD+FFx18uqihLn7/JX+WtyfE/NBJ82SXe6ByY03p&#10;Zm7orFL0z6lQxqHwI8VcuIxJZT936aDY5jpSm3AUebaNknXxG7Ek82xTF5nXRPb5L6uVxOqCebZZ&#10;FErGRlATTs/DFRBmZcLhdQv350grSWkNYf4jzb/l+Qbz/CswCtZr1j0F6zUBRrK5mlAiAlFIJCnx&#10;6qZa/ou8pmDday6XTUbBejCpcOqI0/3ZqeclxnlcKQSTXJ5tayvzusg+/2X1klhdMM+2C0PB+Ahq&#10;IqQ8U8yuUHM0QQKRERDxq3Rfx+cNhNSDmNyHiHciHcvh9yh0vx8eHqTT+gF8vsLv1zF0iA+dacz+&#10;PemOvoaa6C9imXdHF6E6aqQTc3wx+65yY03pZm7MHGP13alQxqHwI1beTfmtsp+7dp7rSG3CUeTZ&#10;NkrWxW/EksyzTV1kXhPZ57+sVhKrC+bZZlEoGRtBTTg9D1dAmJUJh9ct3J8jrSSlNYT5jzT/lucb&#10;zPOvwChYr1n3FKzXBBjJ5mpCiQhEIZGkxKubavkv8pqCda+5XDYZBevBpMKpI073Z6eelxjncaUQ&#10;THJ5tq2tzOsi+/yX1UtidcE82y4MBeMjqIlY8kwxu0I90gQJBE5gIaIdQED7RkTssYhm4esQvopw&#10;/SpkxOB6BB9P8XsMof3rkH2lb/UIyIMgsDD/LLqj/4k/92Qfe9Jtv94k3NoJAZUba0o3c50ESKNL&#10;CTgVyjgUfjCtdgRU9nO7Ke1Hcx2xZ/ZsiyjybBsl6+I3Yknm2aYuMq+J7PNfViuJ1QXzbLMolIyN&#10;oCacnocrIMzKhMPrFu7PkVaS0hrC/Eeaf8vzDeb5V2AUrNesewrWawKMZHM1oUQEopBIUuLVTbX8&#10;F3lNwbrXXC6bjIL1YFLh1BGn+7NTz0uM87hSCCa5PNvWVuZ1kX3+y+olsbpgnm0XhoLxEdRECnmm&#10;mF2hVmmCBAIkgH27D7Ht3kK83g3QxZ8uLTqXn0AMfBayn8ISvkq39f9AvP4+ZF/pWzkB2TfkX6Ub&#10;+uJBj7/x1w67o8dfNSo31pRu5sZPM74InAplHAo/4iPdrMcq+7nrELiO1CYcRZ5to2Rd/EYsyTzb&#10;1EXmNZF9/stqJbG6YJ5tFoWSsRHUhNPzcAWEWZlweN3C/TnSSlJaQ5j/SPNveb7BPP8KjIL1mnVP&#10;wXpNgJFsriaUiEAUEklKvLqplv8irylY95rLZZNRsB5MKpw64nR/dup5iXEeVwrBJJdn29rKvC6y&#10;z39ZvSRWF8yz7cJQMD6Cmkg9zxSzK9QxTZBAAASkY/RCbP025A7Ri+7lxxCDjwLAVuiCiJrh54dF&#10;V/hg/QyVny+/JE+YSx4wmHdHl3lb7Xb/5/xKN+x8xcN5zAio3VhjfZgBD2yUc6GMQ/FHYCiDdkdt&#10;P3cZJdeQ2nSjyLNtlKyL34glmWebusi8JrLPf1mtJFYXzLPNolAyNoKacH4eroAxGxMOr1m4P0da&#10;RUprCPMfaf4tzzeY51+BUbBes+4pWK8JMJLN1YQSEYhCIkmJVzfV8l/kNQXrXnO5bDIK1oNJhVNH&#10;nO7PTj0vMc7jSiGY5PJsW1uZ10X2+S+rl8Tqgnm2XRgKxkdQEznnmWJ2hRqnCRJogMCio7QIeaX7&#10;eh/C604DbiydEn6dwa8TCNevQvNN/BGGC9H6fqg+hsitCZ8W3dQ7uIHeW5tO/4IPXdx86bVbreDq&#10;vgk+qc2pdmNN6YZuanxDj8e5UMah+CN0tiH5p7afuwyKa0htulHk2TZK1sVvxJLMs01dZF4T2ee/&#10;rFYSqwvm2WZRWDI28Lpwfh6uhDELMw6vWbg/R1pBSusH8x9p/i3PN5jnX4FRsF6z7ilYrwkwks3V&#10;hBIRiEIiSYlXN9XyX+Q1Betec7lsMgrWg0mFU0ec7s9OPS8xzuNKIZjk8mxbW5nXRfb5L6qXBGuC&#10;ebZdGArGR1AXzHNxnilmV6h/miABTwQWndcfxetdT9OunAaC8Kv19XXptn6xcnADAxbC/y78Gzcw&#10;PadUIPBTzD6d9mDuh5gdndlDfIhDIdwsTKjdWFO6oZsF9ICCdC6UcSj+CAhj8K6o7ecuI+UaUptu&#10;FHm2jZJ18RuxJPNsUxeZ10T2+S+rlcTqgnm2WRSWjA28LpyfhythzMKMw2sW7s+RVpDS+sH8R5p/&#10;y/MN5vlXYBSs16x7CtZrAoxkczWhRASikEhS4tVNtfwXeU3ButdcLpuMgvVgUuHUEaf7s1PPS4zz&#10;uFIIJrk829ZW5nWRff6L6iXBmmCebReGgvER1AXzbJ9nitntmXELEvBFQMS6EIoP8HsPot2er3mX&#10;zQNfRvDlEMLwSQj+0Ic8CFDMHmee1W6sKd3QjZNivF47F8o4FH/ES70Zz9X2dVfucw1RIRt8nm2j&#10;ZF0UEksuzzZ1kXlNZJ375RfANlUU/FjmWSlFga8Xzs/DlTBmYcbhNQv350grSGn9YP4jzX+Z2yV1&#10;wTz/CoyC9Zp1T8F6TYCRbK4mlIhAFBJJSry6qZb/Iq8pWPeay2WTUbAeTCqcOuJ0f3bqeYlxHlcK&#10;wSSXZ9vayrwuss9/Ub0kWBPMs+3CUDA+grpgnhXy/MQExey6PGmNBOoQwP7YxfZ9CNj3IBYf1LGl&#10;sS38OYFw/Qy+XGnYow0SqEqAYvaq5Nxvp3ZjTemGrvuIOcNTAs6FMg7FH8ykHQG1fd1uWvPRXEPM&#10;WS0ZGXyebaNkXRQSSy7PNnWReU1knftldZJYXTDPNovCsoNi2CSdn4crYczCjMNrlrCrMIvsVg9S&#10;4djC/FfHH+SWFKwbpYWCdSNM5YMoWK8JMJLN1YQSEYhCIkmJVzfV8l/kNQXrXnO5bDIK1oNJhVNH&#10;nO7PTj0vMc7jSiGY5PJsW1uZ10X2+S+qlwRrgnm2XRgKxkdQF8yzQp4NTVDMbgiKw0jAAQHsfx2Y&#10;nYvX8ecBhOPyd+8/mH+yvr4u3dZH3ifnhCRgQIBidgNIjoeo3ERVuJnrOEyaLyHgVCzjUPzBhNoR&#10;UNnP7aa0G801xI5Xyejg82wbJeuikFhyebapi8xrIuvcL6uTxOqCebZZFJaMDbwunJ6DKyHMxozD&#10;axbuzxFXkcIawvxHnP8i1ylYN0ooBetGmMoHUbBeE2Akm6sJJSIQhUSSEq9uquW/yGsK1r3mctlk&#10;FKwHkwqnjjjdn516XmKcx5VCMMnl2ba2Mq+L7PNfVC8J1gTzbLswFIyPoC6YZ4U8K5iYi9nX1yf4&#10;4nQMc//Xnk5H042Nq+1WS/7OHxIgAWUC2Od6EI+/XYjXu8rmV5rDvEOI5o8hXJ+sHMwBJBAIAYrZ&#10;/SRC5Saqws1cP9FylucEnIplHIo/mEk7Air7ud2UdqO5htjxKhkdfJ5to2RdFBJLLs82dZF5TWSd&#10;+2V1klhdMM82i8KSsYHXhdNzcCWE2ZhxeM3C/TniKlJYQ5j/iPNf5DoF60YJpWDdCFP5IArWawKM&#10;ZHM1oUQEopBIUuLVTbX8F3lNwbrXXC6bjIL1YFLh1BGn+7NTz0uM87hSCCa5PNvWVuZ1kX3+i+ol&#10;wZpgnm0XhoLxEdQF86yQZw0TS65ZZujIvNZuU8yuwZk2SKCAAES4XRGu47MHAXnfFyQI5q8gWj/B&#10;58zXnJyHBFwRoJhdj6zKTVSFm7l6EdGSDQGnYhmH4g+bGDl2bU1lP3cJkmuICt3g82wbJeuikFhy&#10;ebapi8xrIuvcL6uTxOqCebZZFJaMDbwunJ6DKyHMxozDaxbuzxFXkcIawvxHnP8i1ylYN0ooBetG&#10;mMoHUbBeE2Akm6sJJSIQhUSSEq9uquW/yGsK1r3mctlkFKwHkwqnjjjdn516XmKcx5VCMMnl2ba2&#10;Mq+L7PNfVC8J1gTzbLswFIyPoC6YZ4U8a5ioeM1CMbsGfNoggf8RgOi2g78NICZ/s+i+Ln93+oO5&#10;xuvr69JtfeR0IhongYYIUMxuB17lJqrCzVw7rzlai4BTsYxD8YdW/LnYUdnPXcLiGqJCN/g820bJ&#10;uigkllyebeoi85rIOvfL6iSxumCebRaFJWMDrwun5+BKCLMx4/CahftzxFWksIYw/xHnv8h1CtaN&#10;EkrBuhGm8kEUrNcEGMnmakKJCEQhkaTEq5tq+S/yuqL4wyuATCajYD2PRDvdn5tAyONKIfXk8mxb&#10;W5nXRfb5L6qXBGuCebZdGArGR1AXzLNCnjVMOLhmeSpm31hb+z+IYkcbGxtXEMWONVymDRLIgYCI&#10;1p+I17suY8ZcF+i2LsL1K5fz0DYJhESAYvbfs6FyE1XhZm5IdZKTL07FMg7FHznlSCNWlf1cw5Ey&#10;G1xDVOgGn2fbKFkXhcSSyzPrwphA9rnP5BjCPBvvEssHBn4McXoOroQwGzMOr1m4P0dcRQprCPMf&#10;cf6LXKdg3SihFKwbYSofRMF6TYCRbK4mlIhAFBJJSry6qZb/Iq8diD+8wkloMgrWE0rmklCc7s9N&#10;IORxpZB6cnm2ra3M6yL7/BfVS4I1wTzbLgwF4yOoC+ZZIc8aJhxfszw/D4cAdwJh7ASuj/GhmF0j&#10;h7SRPAEIa3sirsX+8xb7T89FwLB9tei2fuHCPm2SQEwEchWzq9xEVbiZG1OtpOSrU7GMQ/FHSjnw&#10;EYvKfu7SUa4hKnSDz7NtlKyLQmLJ5Zl1YUwg+9yXkUpsrWCejXeJ5QMDrwun5+BKCLMx4/Cahftz&#10;xFWksIYw/xHnv8h1CtaNEkrBuhGm8kEUrNcEGMnmakKJCEQhkaTEq5tq+S/y2rH4wyuoyCejYD3y&#10;BBq673R/NvRBdRiPK4U4k8uzbdFkXhfZ57+oXhKsCebZdmEoGB9BXTDPCnnWMOHwmsX2HJxido2E&#10;0kbqBCCk7SJGEa/voSP6QDte2B8tuq2PtW3THgmkQCBlMbvKTVSFm7kp1EmMMTgVyzgUf8TIukmf&#10;VfZzlwFwDVGhG3yebaNkXRQSSy7PrAtjAtnnvoxUYmsF82y8SywfGHhdOD0HV0KYjRmH1yzcnyOu&#10;IoU1hPmPOP9FrlOwbpRQCtaNMJUPomC9JsBINlcTSkQgCokkJV7dVMt/kdcOxR9eISUwma1YppGQ&#10;uYbUxu50f67tXQUDrIlCaMnl2bY0Mq+L7PNfVC8J1gTzbLswFIwPvC6YY4Uca5lweM2ieQ5OMbtW&#10;wmknNQIQzw5EvC4iWgjNu1rxwd4J7J1BFH+lZZN2SCB1ArGL2VVuoirczE29TkKNz6lYxqH4I1Se&#10;ofqlsp+7DI5riArd4PNsGyXropBYcnlmXRgTyD73ZaQSWyuYZ+NdYvnAwOvC6Tm4EsJszDi8ZuH+&#10;HHEVKawhzH/E+S9ynYJ1o4RSsG6EqXwQBes1AUayuZpYInBRSCTp8O6mWv6LPHco/vAOKvIJNcUy&#10;zlBwDamN1un+XNu7CgZYE4XQksuzbWlkXhfZ57+oXhKsCebZdmEoGB94XTDHCjnWMuHwmsXXOTjF&#10;7FrFQDuxE4BYtof94e1CvN6rG4/sW+vr68cQrQ/r2uL2JJA7gRjE7Co3URVu5uZeK03F71Qs41D8&#10;0RSvWOdV2c9dBs81RIVu8Hm2jZJ1UUgsuTyzLowJZJ/7MlKJrRXMs/EusXxg4HXh9BxcCWE2Zhxe&#10;s3B/jriKFNYQ5j/i/Be5TsG6UUIpWDfCVD6IgvWaACPZXE0sEbgoJJJ0eHdTLf9FnjsUf3gHFfmE&#10;vsQytTBxDamFTzZ2uj/X9q6CAdZEIbTk8mxbGpnXRfb5L6qXBGuCebZdGArGB14XzLFCjrVMOLxm&#10;CeEcnGJ2rUKhndgIQBzble7r+LyB4HxQx3/YGKLbugjXJ3XscFsSIIFiAqGI2VVuoirczGWdNEPA&#10;qVjGofijGVrxzqqyn7sMn2uICt3g82wbJeuikFhyef7/s/c31m3kyrc+LOrbZ2atK0dw5AheOQLT&#10;EViO4EoRHCkCWxHIE4E0EZiKwHQE5kRgTgTm/Nc9x7K++O7iUB5Z7iaB7gIaBWyty8v5HQOFwlMF&#10;dDd7dzXzwplA8bGvI5XZXsE4Oy+JxQ0Tz4ug5+BKCIsxE/CahevZcBYp7CGMv+H4V7lOwbpTQClY&#10;d8JU34iC9ZYAjXRXE0skLgoxEo7obqrFv8rzgOKP6KCMD5iCWGYpQu4hSxEtaxB0PS8bPMS/Mycq&#10;qWYXZ9/cKTwvio9/Vb5klhOMse+mUNM+8bxgnJXirGEm4DVL6ufgFLNrJBBtWCAAMewO/NxHzr8Q&#10;ETvE5/J/e/2h76S3tvbbWq/31qsjG5MACbQiEFPMrnYTVeGGbito7NyIQFCxTEDxR6PJFtxJbZ2H&#10;Ysj9Q4Vs8nH2nSXzopJYdnFmXjgTKD72daQy2ysYZ+clsbhh4nkR9BxcCWExZgJes3A9G84ihT2E&#10;8Tcc/yrXKVh3CigF606Y6htRsN4SoJHuamKJxEUhRsIR3U21+Fd5HlD8ER2U8QFTF8vM8HIPaZ1l&#10;Qddza+8aGGBOVELLLs6+qVF4XhQf/6p8ySwnGGPfTaGmfeJ5wTgrxVnDTMBrFhPn4DUMKWbXSC7a&#10;SJWACGCR46/m4vVdJz/nxxVZG2urq4eotj506sdGJEACwQhoi9nVbqIq3NANBo2GawkEFcsEFH8w&#10;pH4E1Na537Durbl/uLNa0DL5OPvOknlRSSy7ODMvnAkUH/s6UpntFYyz85JY3DDxvAh6Dq6EsBgz&#10;Aa9ZuJ4NZ5HCHsL4G45/lesUrDsFlIJ1J0z1jShYbwnQSHc1sUTiohAj4Yjuplr8qzwPKP6IDsr4&#10;gCbEMtxDWmdZ0PXc2rsGBpgTldCyi7NvahSeF8XHvypfMssJxth3U6hpn3heMM5KcdYwE/CaxcQ5&#10;eAOGFLM3gMYuyRKA4HVXhOvI6/+Lyut7tY4+Oq5M7+7O0f4YwvVJspOjYyRQMIEmYna1m6gKN3QL&#10;Dl1nUw8qlgko/ugMmNGB1dZ5qPlz/1Ahm3ycfWfJvKgkll2cmRfOBIqPfR2pzPYKxtl5SSxumHhe&#10;BD0HV0JYjJmA1yxcz4azSGEPYfwNx7/KdQrWnQJKwboTpvpGFKy3BGiku5pYInFRiJFwRHdTLf5V&#10;ngcUf0QHZXxAE2IZ7iGtsyzoem7tXQMDzIlKaNnF2Tc1Cs+L4uNflS+Z5QRj7Lsp1LRPPC8YZ6U4&#10;a5gJeM1i4hxcg+EDGxSzKwOluagEIHDdwYAiXpfq630I0uX//vuv4riCdpPVXu8E7d5FdZSDkQAJ&#10;tCJQJ2bvPVzzbUZQuKHbZnj2bUYgqFgmoPij2WzL7ZW8WIL7h0pyJh9n31kyLyqJZRdn5oUzgeJj&#10;X0cqs72CcXZeEosbJp4XQc/BlRAWYybgNQvXs+EsUthDGH/D8a9ynYJ1p4BSsO6Eqb4RBestARrp&#10;riaWSFwUYiQc0d1Ui3+V5wHFH9FBGR/QhFiGe0jrLAu6nlt718AAc6ISWnZx9k2NwvOi+PhX5Utm&#10;OcEY+24KNe0TzwvGWSnOGmYCXrOYOAfXYOhog2J2R1BslgyBeeX1v8Xra2u7lach+B+R28N5tfVR&#10;Ms7TERIggUYErrHeb1dWdjbu7vZg4N/47N5Op3trPmJ2hRu6jZxnp1YEgoplAoo/Wk26wM7JiyW4&#10;f6hkZfJx9p0l86KSWHZxZl44Eyg+9nWkMtsrGGfnJbG4YeJ5EfQcXAlhMWYCXrNwPRvOIoU9hPE3&#10;HP8q1ylYdwooBetOmOobUbDeEqCR7mpiicRFIUbCEd1NtfhXeR5Q/BEdlPEBTYhluIe0zrKg67m1&#10;dw0MMCcqoWUXZ9/UKDwvio9/Vb5klhOMse+mUNM+8bxgnJXirGEm4DWLiXNwDYYKNihmV4BIE0EJ&#10;QLS+hxup+1NUX4c4fe9+sIf7OfL4Hf7tpNfrTYI6Q+MkQAKdEHAWsyvc0O1kgoUPGlQsE1D8UXjY&#10;vKefvFiC+4d3TKs6JB9n31kyLyqJZRdn5oUzgeJjX0cqs72CcXZeEosbJp4XQc/BlRAWYybgNQvX&#10;s+EsUthDGH/D8a+82KqOKOP8IywK1lvmPQXrLQEa6a4mlkhcFGIkHNHdVIt/lecBxR/RQRkf0IRY&#10;hntI6ywLup5be9fAAHOiElp2cfZNjcLzovj4V+VLZjnBGPtuCjXtE88LxlkpzhpmAl6zmDgH12AY&#10;2AbF7IEB07w3AYjXd9Gpj9wU8fr+QwPzfD2GaH3gbZgdSIAEzBKoFLPf3u6tra3tmJ1UYY4HFcsE&#10;FH8UFqbW003+JrqCIKQ1pAwMJB9nX8bMi0pi2cWZeeFMoPjY15HKbK9gnJ2XxOKGiedF0HNwJYTF&#10;mAl4zcL1bDiLFPYQxt9w/KtcZ4V1p4BSsO6Eqb4RBestARrpriaWSFwUYiQc0d1Ui3+V5wHFH9FB&#10;GR/QhFiGe0jrLAu6nlt718AAc6ISWnZx9k2NwvOi+PhX5UtmOcEY+24KNe0TzwvGWSnOGmYCXrOY&#10;OAfXYNihDYrZO4TPoWcEIF7fwddMvI7vfQjY5f9ewf89xH8fQrg+JioSIIGyCVxfX/dvb293NjY2&#10;9kDi3/js4v+mmD2xtAgqlgko/kgMY/LuJC+WUBCEJB+ECA4mH2dfBsyLSmLZxZl54Uyg+NjXkcps&#10;r2CcnZfE4oaJ50XQc3AlhMWYCXjNwvVsOIsU9hDG33D8q1ynYN0poBSsO2Gqb0TBekuARrqriSUS&#10;F4UYCUd0N9XiX+V5QPFHdFDGBzQhluEe0jrLgq7n1t41MMCcqISWXZx9U6PwvCg+/lX5kllOMMa+&#10;m0JN+8TzgnFWirOGmYDXLCbOwTUYJmqDYvZEA5O5WxCw7yH3/i+muY/PDkTrv0G0/jbzaWc/vdvp&#10;9G1vOp1I5Xw+hJB9uKNOkGL2qLgXDhZULBNQ/JEOQRueJC+WUBCE2IhEWC+Tj7Pv9JkXlcSyizPz&#10;wplA8bGvI5XZXsE4Oy+JxQ0Tz4ug5+BKCIsxE/CahevZcBYp7CGMv+H4V7lOwbpTQClYd8JU34iC&#10;9ZYAjXRXE0skLgoxEo7obqrFv8rzgOKP6KCMD2hCLMM9pHWWBV3Prb1rYIA5UQktuzj7pkbheVF8&#10;/KvyJbOcYIx9N4Wa9onnBeOsFGcNMwGvWUycg2swNGiDYnaDQTPoMsTru/js4/P/mwvXRwanQZfn&#10;BCSWt3d3Z/g/JziODxDTC4jXhwREAqEIUMweimy13aBimYDij7iU7I+WvFhCQRBiP0rtZ5B8nH2n&#10;yLyoJJZdnJkXzgSKj30dqcz2CsbZeUksbph4XgQ9B1dCWIyZgNcsXM+Gs0hhD2H8Dce/ynUK1p0C&#10;SsG6E6b6RhSstwRopLuaWCJxUYiRcER3Uy3+VZ4HFH9EB2V8QBNiGe4hrbMs6Hpu7V0DA8yJSmjZ&#10;xdk3NQrPi+LjX5UvGeYE4+y7MVS0TzwvGGOFGGuZCHjNYuIcXItjRnZ+ErOvrg7XRaDa640ymian&#10;QgIk0IAAROs72CPe9FZXj6T73e3trOq6iNfxfw7x35MGZtmFBLwJUMzujWxph6BimYDij6UTY4Mf&#10;CCQvllAQhDDkKyvJx9k3SMyLSmLZxZl54Uyg+NjXkcpsr2CcnZfE4oaJ50XQc3AlhMWYCXjNwvVs&#10;OIsU9hDG33D8q1ynYN0poBSsO2Gqb0TBekuARrqriSUSF4UYCUd0N9XiX+V5QPFHdFDGBzQhluEe&#10;0jrLgq7n1t41MMCcqISWXZx9U6PwvCg+/lX5kmFOMM6+G0NF+8TzgjFWiLGWiYDXLCbOwbU45man&#10;Zg+Zidl7vTGmO8LnrzuK2XOLPOdDAk4EIFzfk2rr2A/2HnbA/z6AaP2jiNjxkb2CfyQQnQDF7M2Q&#10;BxXLBBR/NJttub2SF0soCELKje4/M08+zr5BYl5UEssuzswLZwLFx76OVGZ7BePsvCQWN0w8L4Ke&#10;gyshLMZMwGsWrmfDWaSwhzD+huNf5ToF604BpWDdCVN9IwrWWwI00l1NLJG4KMRIOKK7qRb/Ks8D&#10;ij+igzI+oAmxDPeQ1lkWdD239q6BAeZEJbTs4uybGoXnRfHxr8qXDHOCcfbdGCraJ54XjLFCjLVM&#10;BLxmMXEOrsUxNzsN9pDHYnZUXB4CCyuz55YbnA8JPCCAdX8kFdex3nceg8H/PoJofYh/+51vaGDa&#10;pEKAYvb6SAQVywQUf6SSW1b8SF4soSAIsRKLkH4mH2ffyTMvKollF2fmhTOB4mNfRyqzvYJxdl4S&#10;ixsmnhdBz8GVEBZjJuA1C9ez4SxS2EMYf8Pxr3KdgnWngFKw7oSpvhEF6y0BGumuJpZocEPXCKKs&#10;3VSLfxWlgOKPrIMSYHImxDLcQ1pHPuh6bu1dAwPMiUpo2cXZNzUKz4vi41+VLxnmBOPsuzFUtE88&#10;LxhjhRhrmQh4zWLiHFyLY252FPaQh+tcxOzzassjoPqLYvbcEobzKZkAqqrvYI2fYY3v13GY7wEi&#10;Xr+Q6usl8+Lc0yVQupg9qFgmoPgj3YxK07PkxRIKgpA0ycf1Kvk4++JgXlQSyy7OzAtnAsXHvo5U&#10;ZnsF4+y8JBY3TDwvgp6DKyEsxkzAaxauZ8NZpLCHMP6G41/lOgXrTgGlYN0JU30jCtZbAjTSXU0s&#10;oXBD1wiyrNxUi38VlYDij6yCEGEyJsQy3ENaZ0LQ9dzauwYGmBOV0LKLs29qFJ4Xxce/Kl8yzAnG&#10;2XdjqGhvIC8YZ4U4a5gIeM1i4hxcg2GONhT2ENc1TjF7jgnEOZVIAML1/u3t7RlE6bvL5o+2AxGv&#10;o90AAvbJsvb8dxLomkAJYvagYpmA4o+uc8Pa+MmLJRQEIdZiEsLf5OPsO2nmRSWx7OLMvHAmUHzs&#10;60hltlcwzs5LYnHDxPMi6Dm4EsJizAS8ZuF6NpxFCnsI4284/lWuU7DuFFAK1p0w1TeiYL0lQCPd&#10;XW+iLp2Owg3dpWOwgToBtfhXeRZQ/KEOInODJsQy3ENaZ2HQ9dzauwYGmBOV0LKLs29qFJ4Xxce/&#10;Kl8yzAnG2XdjqGhvIC8YZ4U4a5gIfM1i4jxcg2NuNhT2EI01TjF7bonF+ZRAAKL1txCk/weC9B2X&#10;+WKdj9D2dwjXh/iMXPqwDQmkRCAXMXtQsUxA8UdKuWDBl+TFEgqCEAtxCO1j8nH2BcC8qCSWXZyZ&#10;F84Eio99HanM9grG2XlJLG6YeF4EPQdXQliMmYDXLFzPhrNIYQ9h/A3Hv8p1CtadAkrBuhOm+kYU&#10;rLcEaKS7xk3U2VQVbugaQZaVm2rxr6ISWPyRVSACT8aEUIZ7SOssCLqeW3vXwABzohJadnH2TY3C&#10;86L4+FflS4Y5wTj7bgwV7Q3kBeOsEGcNE4GvWUych2twzM2Gwh4Seo1TzJ5b0nE+ORGAYH0Xa/QM&#10;AvS+z7zm61qqr39E34FPX7YlgRQJWBKzBxXLBBR/pBj3lH1KXiyhIAhJmX8s35KPsy8I5kUlsezi&#10;zLxwJlB87OtIZbZXMM7OS2Jxw8TzIug5uBLCYswEvGbhejacRQp7CONvOP5VrlOw7hRQCtadMNU3&#10;omC9JUAj3dVuoirc0DWCLCs31eJfRSWw+COrQASejAmhDPeQ1lkQdD239q6BAeZEJbTs4uybGoXn&#10;RfHxr8qXDHOCcfbdGCraG8gLxlkhzhomAl+zmDgP1+CYmw2lPaSrdU4xe24JyflYJQDh+j4qrp9C&#10;gL7rOwes44mI1kW8jr4D/PfE1wbbk0DKBFITswcVywQUf6Qc4xR9S14soSAISZF7bJ+Sj7MvEOZF&#10;JbHs4uyTF4XnRNGxX5QnmeUF4+yzKSxom3heBD0HV0JYjJmA1yxcz4azSGEPYfwNx7/KdQrWnQJK&#10;wboTpvpGFKy3BGiku9oNVKUbukawZeOmWvyriAQWf2QThAgTMSGU4R7SOhOCrufW3jUwwJyohJZd&#10;nH1To/C8KD7+VfmSYU4wzr4bQ0V7A3nBOCvEWcNE4GsWE+fhGhxzs6G0h6S4zilmzy1ZOZ/UCUC0&#10;voN19waC86M2vsLOEDYuRMSOz7iNLfYlgdQJdCFmDyqWCSj+SD2WqfmXvFhCQRCSGvMu/Ek+zr5Q&#10;mBeVxLKLs09eFJ4TRcd+UZ5klheMs8+msKBt4nkR9BxcCWExZgJes3A9G84ihT2E8Tcc/yrXKVh3&#10;CigF606Y6htRsN4SoJHuajdQlW7oGsGWjZtq8a8iElj8kU0QIkzEhFCGe0jrTAi6nlt718AAc6IS&#10;WnZx9k2NwvOi+PhX5UuGOcE4+24MFe0N5AXjrBBnDROBr1lMnIdrcMzNhtIeYm2dU8yeWyJzPikR&#10;gOB8D2vsFGLzflu/YGcEO0NUX/8d36O29tifBCwRCCVmDyqWCSj+sBS7FHxNXiyhIAhJgXPXPiQf&#10;Z19AzItKYtnF2ScvCs+JomO/KE8yywvG2WdTWNA28bwIeg6uhLAYMwGvWbieDWeRwh7C+BuOf5Xr&#10;FKw7BZSCdSdM9Y0oWG8J0Eh3tRuoSjd0jWDLxk21+FcRCSz+yCYIESZiQijDPaR1JgRdz629a2CA&#10;OVEJLbs4+6ZG4XlRfPyr8iXDnGCcfTeGivYG8oJxVoizhonA1ywmzsM1OOZmQ2kPyWmdU8yeW5Jz&#10;Pl0RwFo6korrEJvvaPgAWxOpug57F7AnVdgnGnZpgwQsEmgjZg8qlgko/rAYpy59Tl4soSAI6ZJv&#10;KmMnH2dfUMyLSmLZxdknLwrPiaJjvyhPMssLxtlnU1jQNvG8CHoOroSwGDMBr1m4ng1nkcIewvgb&#10;jn+V6xSsOwWUgnUnTPWNKFhvCdBId7UbqEo3dI1gy8ZNtfhXEQks/sgmCBEmYkIowz2kdSYEXc+t&#10;vWtggDlRCS27OPumRuF5UXz8q/Ilw5xgnH03hor2BvKCcVaIs5aJgNctJs7DtTjmZEdpDyllnVPM&#10;nlPycy4xCKDa+s682vqB9niw/VC8Pta2T3skYJXAIjF7cKFMQPGH1Xh05XfyYgkFQUhXbFMaN/k4&#10;+8JiXlQSyy7OPnlReE4UHftFeZJZXjDOPpvCgraJ50Xw83AljEWYCXjNwvVsOIMU9hDG33D8q1yn&#10;YN0poBSsO2Gqb0TBekuARrqr3UBVuqFrBFs2bqrFv4pIQOFHNgGINBETQhnuIa2zIeh6bu1dAwPM&#10;iUpo2cXZNzUKz4vi41+VLxnmBOPsuzFUtDeQF4yzQpy1TAS8bjFxHq7FMSc7SnsI1/nKCsXsOS0M&#10;zkWbAMTl/dvb2zNUR9/Vti32sP5GqLh+AfsDfI9CjEGbJJADgXsxe29jYw/H7n9jTrvT29u91bW1&#10;HZX5BRR/qPhXiBETQgkFQUgh4Vw4TROx9gkU8+InWtnF2CcfpG3hOVF8/OvyJbO8YJx9N4aa9onn&#10;BQXrSnHWMBPwmoXrWSNAHdhQ2j8Y/w5iF3JICtad6FKw7oSpvhEF6y0BGumudgNV6YauEWzZuKkW&#10;/yoiAYUf2QQg0kRMCGW4h7TOhqDrubV3DQwwJyqhZRdn39QoPC+Kj39VvmSYE4yz78ZQ0d5AXjDO&#10;CnHWMhHwusXEebgWx9zsKOwjXOeLk4Ji9twWDefTlABE628hXv8PhOU7TW0s6zdfb1J9/SPE64Nl&#10;7fnvJEACfxNQEbMHFH8wTu4ETAgllEQh7lTya2kizr7YmRc/Ecsyzj55UXhOFB//ulzJLC8YZ59N&#10;YUHbxPOCgnWlOGuYCXjNwvWsEaAObCjtH4x/B7ELOSQF6050KVh3wlTfiIL1lgCNdFe7gapwM9cI&#10;sqzcVIt/FZWAwo+sghBhMiaEMtxDWmdC0PXc2rsGBpgTldCyi7NvahSeF8XHvy5fMssLxtl3Y6ho&#10;byAnGGeFOGuZCHjdYuI8XItjbnYU9hGu8+ZJQTF7c3bsaZMABOu7yPtTiMn3Q88A40wwzhDi9QuM&#10;JdXXJ6HHpH0SyJGAs5g9oPgjR66h5mRCKKEkCgnF0IJdE3H2Bcm8+IlYlnH2yYvCc6L4+NflSmZ5&#10;wTj7bAoL2iaeFxSsK8VZw0zAaxauZ40AdWBDaf9g/DuIXcghKVh3okvBuhOm+kYUrLcEaKS72g1U&#10;hZu5RpBl5aZa/KuoBBR+ZBWECJMxIZThHtI6E4Ku59beNTDAnKiEll2cfVOj8LwoPv51+ZJZXjDO&#10;vhtDRXsDOcE4K8RZy0TA6xYT5+FaHHOzo7CPcJ2HSQqK2cNwpdU0CEC4vo+K66cQk+/G8ghraoTx&#10;fpfK6/iMY43LcUggZwI/iNlvb/+Nue5ife+FfJNCzjw15mZCKKEkCtHgZdWGiTj7wmVe/EQsyzj7&#10;5EXhOVF8/OtyJbO8YJx9NoWatgZygoJ1hThrmaBgXYtkPnaU9hDu5/mkxGwmFKw7BZSCdSdM9Y0o&#10;WG8J0Eh3tRuoCjdzjSDLyk21+FdRCSj8yCoIESZjQijDPaR1JgRdz629a2CAOVEJLbs4+6ZG4XlR&#10;fPzr8iWzvGCcfTeGivYGcoJxVoizlomA1y0mzsO1OOZmR2Ef4TqPnxQUs8dnzhH1CUDUuoNcPoJ4&#10;/I2+9cUW52toINXXpQp77PE5HgmUQOC7mL3X28M6o5g9UtBNCCWURCGRkCY5jIk4+5JjXvxELMs4&#10;++RF4TlRfPzrciWzvGCcfTaFmrYGcoKCdYU4a5mgYF2LZD52lPYQ7uf5pMRsJhSsOwWUgnUnTPWN&#10;KFhvCdBId7UbqAo3c40gy8pNtfhXUQko/MgqCBEmY0Iowz2kdSYEXc+tvWtggDlRCS27OPumRuF5&#10;UXz86/Ils7xgnH03hor2BnKCcVaIs5aJgNctJs7DtTjmZkdhH+E6TyspKGZPKx70ZjkBqcaMvD2F&#10;oLW/vLV+C4w9karrIl6H9SH+e6I/Ci2SAAk8JEAxe7h8MCGUUBKFhKOYvmUTcfbFyLz4iViWcfbJ&#10;i8Jzovj41+VKZnnBOPtsCjVtDeQEBesKcdYyQcG6Fsl87CjtIdzP80mJ2UwoWHcKKAXrTpjqG1Gw&#10;3hKgke5qN1AVbuYaQZaVm2rxr6ISUPiRVRAiTMaEUIZ7SOtMCLqeW3vXwABzohJadnH2TY3C86L4&#10;+NflS2Z5wTj7bgwV7Q3kBOOsEGctEwGvW0ych2txzM2O0j7CtW4jMShmtxGnUr2EcP3g9vb2FMLx&#10;nS4ZwI8BROsfRcSOz7hLXzg2CZRIgGL2dlE3IZRQEoW0I2W7t4k4+yJmXvxELMs4++RF4TlRfPzr&#10;ciWzvGCcfTaFmrYGcoKCdYU4a5mgYF2LZD52lPYQ7uf5pMRsJhSsOwWUgnUnTIsbVd5YU7ppp+Ae&#10;TSgQULt5yrxQiEZ8E2rxr3I9oPAjPinbI5oQynAPaZ1kQddza+8aGGBOVELLLs6+qVF4XhQf/7p8&#10;ySwvGGffjaGivYGcYJwV4qxlIuB1i4nzcC2OudlR2ke41u0nBsXs9mOYwwwgFt+ZV1s/SGE+8GUE&#10;0foQIvrf8T1KwSf6QAIlE6CYfXn0TQgllEQhy2nk28JEnH3xMy9+IpZlnH3yovCcKD7+dbmSWV4w&#10;zj6bQk1bAzlBwbpCnLVMULCuRTIfO0p7CPfzfFJiNhMK1p0CSsG6E6bFjShYV4CYuAm1m6dKN3MT&#10;x5Wde2rxryITUPiRXSACT8iEUIZ7SOssCLqeW3vXwABzohJadnH2TY3C86L4+NflS2Z5wTj7bgwV&#10;7Q3kBOOsEGctEwGvW0ych2txzM2O0j7CtZ5bYjyYD3JkJmZfWRnjfx2trK7+hTU/xH9PKOC1HXeI&#10;w3dTrSAO3/rzaut7qVCeP9Qh4vULqb6eil/0gwRI4G8CFLP/zcGEUEJJFFJy7puIs2+AmBc/Ecsy&#10;zj55UXhOFB//ulzJLC8YZ59NoaatgZygYF0hzlomKFjXIpmPHaU9hPt5Pinx94V1dUQZ5x/jTMG6&#10;Qt5TsK4A0YAJlRuoSjdzDeDKykWV2C8iElD8kVUgAk/GhFCGe0jrLAi+nlt72MAA8+InaFnG2Sc1&#10;Cs+J4uNflyuZ5QXj7LMpLGibeF4wzkpx1jAT8JrFxHm4BsMcbSjtIVzrOSbHgznV5InEXUS8+JLP&#10;CELev/A9xIdidgMpAUH4GWL2W8oPHiC/jvB5Az93UkMKUf1AxOvwawCGk9T8oz8kQAL/EChJzG7i&#10;BrqSKKTkHDcRZ58AMScqaWUXZ5+ckLaF50Xx8a/Ll8zygnH23Rgq2hvICQrWFeKsZYKCdS2S+dhR&#10;2kO4n+eTErOZULDuFFAK1p0wLW5EwboCRAMmVG6gKt3MNYArKxdVYr+ISEDxR1aBCDwZE0IZ7iGt&#10;syD4em7tYQMDzIufoGUZZ5/UKDwnio9/Xa5klheMs8+msKBt4nnBOCvFWcNM4GsWE+fiGhxztKGw&#10;j3Ct55gYD+a0QLD+eOYPBOxjiHk/Qsh7njkds9OD4Hrn9u7u09rq6knKcZJK8MirU/i4nyps+CcP&#10;bPwOH4cpPwCQKj/6RQJdEshNzG5CKKEkCukyb7oe20ScfSAxJyppZRdnn5yQtoXnRfHxr8uXzPKC&#10;cfbdGCraG8gJCtYV4qxlgoJ1LZL52FHaQ7if55MSs5lQsO4UUArWnTAtbkTBugJEAyZUbqAq3Mg1&#10;gCo7F1Viv4hKYPFHdgEJNCETIhnuIa2jH3w9t/awgQHmxU/QsoyzT2oUnhPFx78uVzLLC8bZZ1NY&#10;0DbxvGCcleKsYSbwNYuJc3ENjjnaUNhHuNZzTIxHc5rnyfTubjj7F4jRZ1+orI6vCT4jVpm2lwcQ&#10;g+/hptonfE7Wer23Kc8AvvbnVeF3U/ZTHtrAWpDq6/LAxiBlX+kbCZDAYgIWxewmhBJKopCS89dE&#10;nH0CxJyopJVdnH1yQtoWnhfFx78uXzLLC8bZd2OoaG8gJyhYV4izlgkK1rVI5mNHaQ/hfp5PSsxm&#10;QsG6U0ApWHfCtLgRBesKEA2YULmBqnAj1wCq7FxUif0iKoHFH9kFJNCETIhkuIe0jn7w9dzawwYG&#10;mBc/Qcsyzj6pUXhOFB//ulzJLC8YZ59NYUHbxPOCcVaKs4aZwNcsJs7FNTjmaENhH+FazyMx5kLb&#10;MWYzwecPEaDfV4uWytF5zJKzeEzgdjp925tO30AQfg6R9XHKDx5IVXjk6RF8fGMhkvBV1tBMvA5/&#10;BymztcCTPpJASgRSFbObEEooiUJSyofYvpiIsw8U5kQlrezi7JMT0rbwvCg+/nX5klleMM6+G0NF&#10;ewM5QcG6Qpy1TFCwrkUyHztKewj383xSYjYTCtadAkrBuhOmxY0oWFeAaMCEyg1UhRu5BlBl56JK&#10;7BdRCSz+yC4ggSZkQiTDPaR19IOv59YeNjDAvPgJWpZx9kmNwnOi+PjX5UpmecE4+2wKC9omnheM&#10;s1KctcwEvG4xcS6uxTE3O0r7CNd7+okB8ex9FfQRvP0LIlr5nuAjFaHH6c+AHoYigMrlH5ADfcmR&#10;tbW1l6kLqyFc34WvZ+JzKCYh7MLvIXy+EBE711wIwrRJAmkQ6FLMbkIooSQKSSPa3XhhIs4+aJgT&#10;lbSyi7NPTkjbwvOi+PjX5UtmecE4+24MFe0N5AQF6wpx1jJBwboWyXzsKO0h3M/zSYnZTChYdwoo&#10;BetOmBY3omBdAaIBEyo3T5Vu5BrAlZWLKrFfRCSg8COrQASejAmRDPeQ1lkQfD239rCBAebFT9Cy&#10;jLNPahSeE8XHvy5XMssLxtlnU1jQ1kBeMNZKsdYwE/C6xcS5uAbDHG0o7SNc690mx7yS8wheTPD5&#10;Q7yBIH0o36yO3m1sLIwuAnCI1j8hZ6SC+WQuWpd8SvoPfh/A71PxO2lHK5ybP0AyhO+/37/JwNoc&#10;6C8JkIA/gdBi9uSFEkqCEH/yefVIPs6+uJkXlcSyizPzwotA8fGvo5XZfsE4ey2L6sYGcoKCdYU4&#10;a5mgYF2LZD52lPYQ7uf5pMRsJhSsOwWUgnUnTIsbUbCuANGACZWbp0o3cg3gyspFldgvIhJQ+JFV&#10;IAJPxoRIhntI6ywIvp5be9jAAPPiJ2hZxtknNQrPieLjX5crmeUF4+yzKSxoayAvGGulWGuYCXjd&#10;YuJcXINhjjaU9hGu9bDJ8aA6+hgj/QmRq3zPPqzUHJZ9KdYh/t7H573Mdy5aP0Zunac+f/gsIvs3&#10;8PUodV/r/Js/cDLAur5AG6nCPrE6F/pNAiTQnICGmD15oYSSIKQ55Tx6Jh9nX8zMi0pi2cWZeeFF&#10;oPj419HKbL9gnL2WRXVjAzlBwbpCnLVMULCuRTIfO0p7CPfzfFJiNhMK1p0CSsG6E6bFjShYV4Bo&#10;wITKzVOlG7kGcGXlokrsFxEJKPzIKhCBJ2NCJMM9pHUWBF/PrT1sYIB58RO0LOPskxqF50Tx8a/L&#10;lczygnH22RQWtDWQF4y1Uqw1zAS8bjFxLq7BMFcbCnsJ13q75IDodji38FG+76uj4z9HFK+2Y8ve&#10;7gSkWvkj4fcxcvGdu4XuWmIN7cH/M/i7150XOiNjLg/F62Mdq7RCAiRgmYCrmD15oYSSIMRyLDV8&#10;Tz7OvpNkXlQSyy7OzAsvAsXHv45WZvsF4+y1LKobG8gJCtYV4qxlgoJ1LZL52FHaQ7if55MSs5lQ&#10;sO4UUArWnTAtblR7U03hhp2CezShREDl5ilzQikacc2oxH6RywGFH3FJ2R7NhEiGe0jrJAu+nlt7&#10;2MAA86ISWpaxdk2PwnOi6NgvypEM84Kxdt0UFrQzkBeMs0KctUwEvG4xcS6uxTFHOwp7Cdd6fWKg&#10;evJ9FfQxWv0pAnR8Rvjv++8cs4pzMkhAqpVD9P3hoegb/9v52traoZXpYL0dScV1zGHHis+L/Jy/&#10;XeEC8xnM940cpsU5kAAJKBJ4LGaHWGJXHuJJch9UEoQo4jNpKjtBDPOiMg+zi7Pvais8L4qPf1W+&#10;ZJgTjLPvxlDR3kBeULCuEGctExSsa5HMx47SHsL9PJ+UmM2EgnWngFKw7oRpcSMK1hUgGjChcvNU&#10;4SauAVRZuqgS/zoyAYUfWQYj4KSSF8pwD1GJftD1rOKhpxHmRSWw7OLsmRYrBedF8bGvy5UMc4Kx&#10;9t0YKtobyAvGWSHOWiYCXrckfx6uxTBXO0p7Sanr/UF19BFS5C8IxOR7gg+ro+e6ZjKel4gc8fn0&#10;cIoimoZo/aWVav8ivIfPZ/B3P6dQzR9+kerrHzG3QU5z41xIgATCEEhOzK4kCAlDy47V7AQxzIvK&#10;5Msuzr5LrPC8KD7+VfmSYU4wzr4bQ0V7A3lBwbpCnLVMULCuRTIfO0p7CPfzfFJiNhMK1p0CSsG6&#10;E6bFjShYV4BowITKjVOlm7gGcGXnokr866gEFH5kF4jAE0peKMM9RCUDgq5nFQ89jTAvKoFlF2fP&#10;tChZsC6oio9/Vb5kuFcwzr4bQ0V7A3nBOCvEWctE4OuW5M/FtTjmaEdpL8lxvUMg+r0aOkL/x4Pq&#10;6Dhd6w1zTAfOiQSkSjkonD4kIWJpiNZfW6ryDeF6HxXjzyDw3s0tqvO9aYi5XWBuUn19ktscOR8S&#10;IIGwBDoRsysJQsKSSd96doIY5kVl0mUXZ9+lVXheFB//qnzJMCcYZ9+NoaK9gbygYF0hzhomAorV&#10;xT2uZ40gdWBDaQ9h/DuIXcghK/KCMf4ZOAXrCklIwboCRAMmVG6cKt3ENYArOxdV4l9HJbDwI7tg&#10;BJxQ8iIZ7iEq0Q+6nlU89DTCvKgEll2cPdOCgnVfYAW0z3CvKH6da6StgbxgnDUCrWQj8HVL8ufi&#10;ShizNKO0l1hc71I5ei70HCG2Uh19jO/ZB/+7fPOPBIokAKH3+8cVykUkDdH6obXq3pjLW/j8JudA&#10;yl6G/et3iQ33rpwjzbmRQBwCwcTsSoKQOBTSHSU7sQTzojLZsouz75IqPC+Kj39VvmSYE4yz78ZQ&#10;0d5AXlCwrhBnDRMUrGtQzM+Gwh7CvTy/tKiqsM44/xxnCtYVcp+CdQWIBkyo3DhVuolrAFd2LqrE&#10;v45KYOFHdsEIOKHkRTLcQ1SiH3Q9q3joaYR5UQksuzh7pgUF677ACmif4V5R/DrXSFsDecE4awRa&#10;yUbg65bkz8WVMGZpRmkvSW29P6iOLmH7KP8fBJ1D+WZ19CwzmZNSJIDq5DsQen/Gmtl5bBbrR0Tr&#10;54rDBTeF+exiTziD3/3gg3U8gFTDF+G6VF/nXtdxMDg8CWRIoJWYXUEQkiFSryllKZRgXlTmQJax&#10;9sn2wvOi+PhX5UqGOcE4+2wKNW0N5AUF6wpx1jBBwboGxfxsKOwh3MvzSwsK1t1iSsG6G6eFrShY&#10;V4BowITKjVOlm7gGcGXnokr866gEFn5kF4yAE0peJMM9RCX6QdezioeeRpgXlcCyi7NnWlCw7gus&#10;kPaZ7RfFr3ONtDWQE4yzRqCVbAS+bkn+XFwJY7ZmFPaT2Ov9QXX0MeLy54Pq6BOINEfZxooTI4FI&#10;BCDy7uPzoWo4/O/nUm09kitqw8DvfQjxz6qE+GqDJGToRqriQ7x+DfH61srKcP5GiYQ8pCskQAI5&#10;EVgqZlcQhOTEq8lcshTEMC8qUyHLWPskfcF5UXzs6/Ikw5xgrH02hZq2BvKCgnWFcRAXOAAA//RJ&#10;REFUOGuYoGBdg2J+NhT2EO7l+aUFBetuMaVg3Y3TwlYUrCtANGBC5capwg1cA6iydFEl/nVkAgs/&#10;sgxIoEklL5LhHqIS+aDrWcVDTyPMi0pg2cXZMy0oWPcFVkj7zPaL4te5VtomnheMs1aglewEvHZJ&#10;/lxcCWG2ZpT2Es01D2HpcM77vjr6CP/3BJ8RRZfZZiInlhgBiLtPsd6OqtySNQrh92tr61Gqx+OB&#10;lzd180osBK3c+enG6XQ6uO31Pm5AxI75j1sZZ2cSIAES8CDwk5gdb77AfrxXygNEHqgWNs1SEKMg&#10;FNLim5KdLGPtCrjwnCg69otyJMO8YKxdN4UF7QzkBQXrCnHWMEHBugbF/Gwo7CHcy/NLCwrW3WJK&#10;wbobp4WtKFhXgGjAhMpNU6UbuAZwZeeiSvzrqAQUfWQXiMATSl4kwz1EJQOCrmcVDz2NMC8qgWUX&#10;Z8+0oGDdF1gh7TPbL4pf51ppm3heMM5agVayE/DaJflzcSWE2ZpR2ktc1zzEouO5WHICpn+I4HVe&#10;FZ3V0bNNMk7MKoGbm5tPEBTuVfkvbzqQSusW32ogQkn4L4L8vtXYLPJ72U1Tid1qrycPHfxuMX45&#10;xoxzIoFSCVDM7h75ZXu7u6WEWioIhRKajYorWcbZh0zhOVF8/OtyJbO8YJx9NoUFbQ3kBQXrSrFu&#10;a4aC9bYE8+yvsIdwP88wNSrygnH+Oc4UrCvkPgXrChANmHC9abpwKko3cA3gys5FlfjXUQko+sgu&#10;EIEnlLxIhnuISgYEXc8qHnoaYV5UAssuzp5pQcG6L7BC2me2XxS/zrXS1kBeMNZawVawE/DaJflz&#10;cQV8WZtQ2kvu1/uD6ugjcPsLgkj5nuBzL1TPGicnRwI5EcB63kWldRGt71TNC8LnCUTrUml9aHHe&#10;8P9IKq7nVuXX52aaPEQk4vXr1dWLbVRftxhH+kwCJJAnAYrZf4yrz95uJiMUhEJm5uroaJZxdpz7&#10;rFnhOVF8/OtyJbO8YJx9NoUFbRPPC4rVleKsYYaCdQ2K+dlQ2EO4n+eXFqyw7hZTCtbdOC1sRcG6&#10;AkQDJlREEko3cA3gys5FlfjXUQko+sguEIEnZEIkw32kdRYEXc+tvWtggDlRCS27OPumRuF5UXz8&#10;6/Ils7xgnH03hpr2BvKCsVaKtYaZgNcuJs7FNRjmasNjL7kVcWqvNwKKCT5/CJK71dWhfG8YFazm&#10;GlbOiwS0CEC0foDP2SJ7EKxLpfVzrTFj2sHcdubV1g9ijhtyrFY3TafTwQ3E65srKwN5A0ZIP2mb&#10;BEiABJoSKFHM3mpvbwo6ZD8FkVBI97qynV2cfUEWnhfFx78uXzLLC8bZd2OoaZ94XlCwrhRnDTMB&#10;BetczxoB6siGwh7C+HcUu1DD1uQE4/wzcArWFZKQgnUFiAZMqIgkPG7gGkBSlIsq8a8jFlD0UVSQ&#10;FCZrQiTDfaR1pIOu59beNTDAnKiEll2cfVOj8LwoPv51+ZJZXjDOvhtDTXsDecFYK8Vaw0zgaxcT&#10;5+MaHHO1Md9PINocodLuBNMc4/MnRItjxHa8zurouUae8yIBJwKosv4e4uX9RY0h/H6HauvHTgYT&#10;bAT/+5jnGaqt7ybonpdLWjfT7m5vR+Dy+8bGxhDxH3k5wcYkQAIk0BGBXMXsWnt7R2H5eVgFkVAy&#10;c1F0JLs4+7IpPC+Kj39dvmSWF4yz78ZQ0z7xvKBgXSnOGmYoWNegmJ8NhT2E+3lmaUHBunNAKVh3&#10;RlXfkIJ1BYgGTKiIJAyIQQyEohMXVeJf53lg0UcnwIwOakIgw32kdXYFXc+tvWtggDlRCS27OPum&#10;RuF5UXz86/Ils7xgnH03hpr2BvKCsVaKtYaZwNcuJs7HNTgatgEh5gRi0tF8Ch/lGwL1oXyvr6+P&#10;WEnXcHDpetEEsI6PILJ+FxKCVCHHHvJpmZgb7QZoI9XWJyH9CWkb83yLefwH89gJOU4o22o3TB/d&#10;qEOejcFkACHox+3t7UEo/2mXBEiABEISsCxmV9vfQwL2sa0gEvIZzkrb7OLsC77wvCg+/nX5klle&#10;MM6+G0NN+8TzgoJ1pThrmKFgXYNifjYU9hDu55mlBQXrzgGlYN0ZVX1DCtYVIBowoSKSMCAGMRCK&#10;TlxUiX+d54FFH50AMzqoCYEM95HW2RV0Pbf2roEB5kQltOzi7JsahedF8fGvy5fM8oJx9t0Yatob&#10;yAvGWinWGmYCX7uYOB/X4JiwjbmYcAwX5fOnCNSlIi7E6LPvhF2na4USgCh4F599fP4NIeyJZZFz&#10;lyHEWj8Fv9/AT9Z+sD/EaQ+fT8sGkDc14OGY16H9WeZHm3+X3MQ8zjCHfhs7XfRVu2G64Obt/AGo&#10;wc3NzcfNzc0B124XkeaYJEAC2gRSF7Or7e/a4JraUxAJNR065X7ZxdkXduF5UXz86/Ils7xgnH03&#10;hpr2iecFBetKcdYwQ8G6BsX8bCjsIdzPM0sLCtadA0rBujOq+oYUrCtANGBCTSRhQBBiIBzRXVSL&#10;f5XngUUf0WEZHtCEQIZ7SOsMC7qeW3vXwABzohJadnH2TY3C86L4+NflS4Z5wVj7bg4V7Q3kBeOs&#10;EGdNEwGvX0ycj2uy7MbWcD7sCN9/QVQjotAJq6N3EwyO6k9AqnSjVx9C4Bf43sdnZy60futvjT3u&#10;CYjoH0xfYT84DE1Fqo9DnPxm2TjwR97o8NL6wzLCdv5AwO6yOafy72o3TP1u3g7B6WJjY0PE6+NU&#10;WNAPEiABEtAikIKYXW1/14LS1o7fcabtaGb6ZxdnX/KF50Xx8a/Ll8zygnH23Rhq2ieeFxSsK8VZ&#10;wwwF6xoU87OhsIdwP88sLShYdw4oBevOqOobUrCuANGACTWRhAFBiIFwRHdRLf5VngcUfEQHZXxA&#10;EwIZ7iGtsyzoem7tXQMDzIlKaNnF2Tc1Cs+L4uNfly8Z5gVj7bs5VLQ3kBeMs0KcNU0EvH4xcT6u&#10;yVLZ1oPq6BOY/uO+OroMAwHgUHk4miOBaATmVbn7+H7VW13t3w88vbs7h1j9mJWZ24dCHgTA5wtY&#10;PoshFsb+9MGl8vhctC4xPm8/y+4sCF/M5chFqN+dl/+MrHbDtOHNW6mwj7U9xOd36w8spBBP+kAC&#10;JJA+gVhidrX9PRWkDY8zqbgfyo/s4uwLqvC8KD7+dfmSWV4wzr4bQ037xPOCgnWlOGuYoWBdg2J+&#10;NhT2EO7nmaUFBevOAaVg3RlVfUMK1hUgGjChJpIwIAgxEI7oLqrFv8rzgIKP6KCMD2hCIMM9pHWW&#10;BV3Prb1raIB58RO4LOPskx6F50Tx8a/LlQzzgrH22Rhq2hrIC8ZZIc6aJgJev5g4H9dk6WlrLuCb&#10;oNsIn79ubm7GEPONUR19HENg6ukum5NAYwLzKupS8fsFbtzsI893HhqDUF2ErCfI+2HjQdjxJwLY&#10;Uz6J+F+qmofGgxjvQrT+6XFs68ZF+xP49Ta0X6Hty8MXyOtTF7F+aF9qWWsNrHDjVlyRh68Q+wHE&#10;nBdbW1tDPqCiFSDaIQESsEJAU8yenSBG6VhjJRdc/cwuzq4Tv29XeF4UH//6CwrfTEq6PeOsEB4D&#10;ewUF6wpx1jJBwboWybzsKOwj3M/zSokVCtadA0rBujOq+oYUrCtANGBCTSRhQBBiIBzRXVSLf5Xn&#10;AQUf0UEZH9CEQIZ7SOssC7qeW3vX0ADz4idwWcbZJz0Kz4ni41+XKxnmBWPtszHUtDWQF4yzQpw1&#10;TQS8fjFxPq7J8oGtuSBvhP9pgs8f8k8QNQ7lm9XRA0Gn2aQIQMjbR86/km+ImPd+cG5+rJpV2/67&#10;ovp5Us5n4gz2IRFSSxXwlzEeBkCs9/F574oPbbOpqI+5HAhvV8G+KyONdmo3SxVu3NbMZ4CHKy42&#10;NzdFvD7WmDNtkAAJkIBVAj5idrX9PSVY4Y41Kc3S25csY+1DofC8KD7+dbmSWV4wzj6bQk1bAzlB&#10;wbpCnLVMULCuRTIvOwr7CPfzvFKCgnX3eFKw7s6qtiUF6woQDZhQE0kYEIQYCEd0F9XiX+V5QMFH&#10;dFDGBzQhkOEe0jrLgq7n1t41NMC8+AlclnH2SQ/mxErxOVCVLxnmBePsszEsaJt4bjDOSnHWMhP4&#10;+sXEOXkDlg+qo4/R/c8H1dEnENyNGphkFxIwTUAqbM8Fyy/mIvWdRROa9non2B/esbpyuLDfC8jx&#10;PYxRZV1mci+Sd52V7KXiWw55IG8SmFdbP3Cdf4x2ajdLFW7cLpvv/Nh6AeH/gMfSZbT47yRAAqUR&#10;eCxmv/v73GsvxYelGscmwrGmsW8ddlQ7lnc4h1ZDF54Xxce/LnkyywvGudUu8XdnAzlBwbpCnLVM&#10;ULCuRTIvOwr7CPfzvFKCgnX3eFKw7s6qtiUF6woQDZhQE0kkLgYxEIpOXFSLf5X3gQUfnQAzOqgJ&#10;cQz3kNbZFXQ9t/auoQHmRSW4LGPtkyKF50Xx8a/KlQxzgnH22RQWtDWQG4y1Uqw1zAS+fjFxTl7N&#10;cTj/nz/KNwQiIqqcrK+vj3IQVmqkDm2UTUDEuSAgVdRFoL4PsdSuCxERT6PtISspu9Bq10ZihM8X&#10;sRKxyvoOROsffqqqv2Aqs0r7f4vWR+1mnEZveWBjXm19r2uPVG+UKty49eGBvBiLcB3H34/b29sD&#10;n75sSwIkQAKlERAx+9Xt7c5qr7eH4+m/IaywKWaPfKyxkieqx3Mrk37oZ+F5UXz863I2s7xgnBU2&#10;JwM5QcG6Qpy1TFCwrkUyLzsK+wj387xSgoJ193hSsO7OqrYlBesKEA2YUBNIGBCDGAhHdBfV4l/l&#10;eWDBR3RYhgc0IY7hHtI6w4Ku59beNTTAvKgEl2WsfVKk8LwoPv51uZJZXjDOPpvCgrYG8oKxVoq1&#10;hpnA1y8pnpPPRXBj4JPPnxAWzqqiQ4zO6ugaOUUb2RKQKp4ixsXnFdZM32eisu4gShah+tCnH9u2&#10;I4C3P3wS8XjMKuvzPPnk4/lctC75MfDpl3JbHFvegsV/uqx8q3ajVOGmbZtYyXEa+8cQ+Xyxubkp&#10;1dcnbeyxLwmQAAmURMCUmL3j402qeaF2PE91gsv8Kjwvio9/XX5klheM87KNwOHfDeQEBesOcYzV&#10;hIL1WKTtjKO0h3A/txNyJ09r8oJx/pkeBetOGbW4EQXrChANmFATSBgQgxgIR3QX1eJf53lg0Ud0&#10;YEYHTFEc8xNK7iGtsyv4em7tYQMDzItKaFnG2ic9Cs+L4uNflyuZ5QXj7LMpLGhrIC8Ya6VYa5kJ&#10;eP3S0Tn5cI5mhO+/HlRHH7Oqs1bS0E4JBOZV1PcfVFHf8Z23CJGx7n6D2PStb1+2b09AKn2D/5FY&#10;wrcIws/bW11uAXGXMU+Xt/ypxTEE3u8a9EuyC9bQLlhIDPa7cFDtBprSjVstBmA6AtvfNzY2RLw+&#10;1rJLOyRAAiRQGoHkxOyJHW9SyQe143kqE/L1o/C8KD7+VfmSYU4wzr4bQ0V7A3lBwbpCnLVMULCu&#10;RTIfO0p7CPfzfFJiNhMK1p0DSsG6M6r6hhSsK0A0YEJNIGFADGIgHNFdVIt/necBBR/RYRkesCNx&#10;jB8x7iF+vGpaB1/TKl56GGFeVMLKLs4eKTFrWnheFB//unzJLC8YZ9+Noe7AmD7J9D1UioUVMwGv&#10;X7TPyedVVkdAO8HnD0EM4dpQviFcm33zjwRIoDkBqaCONfVKvqUyd3NL8pv+9Bw2jlkNuQ3Fdn0R&#10;g3183s/3yjHeJPGsnUX33tiv3zcRakveSDV+95HSbylxkIcHsB52Y3qrdqNU6cZtiLnP35oywPcF&#10;zwNCEKZNEiCBUglEF7MnfKzpMgfUjuVdTqLt2IXnBnOgIoEyzAnGue1Ggf4G8oKCdYU4a5mgYF2L&#10;ZD52lPYQ7uf5pMRsJhSsOweUgnVnVPUNKVhXgGjAhJpAIjORkIHQqbioFv86bwIKPlQAFGJEWxwT&#10;BBv3EBWswde0ipceRpgXlbCyi7NHSsyaFp4Xxce/Ll8yywvG2XdjqGlvIC8Ya6VYa5kJfP3ic14u&#10;VVMh6JtgaiN8/rq5uRnj/xaRJauja8WbdkjgAQGpAD0XNb+Yi9R32gKCnSHW7QnEysO2tti/HQGp&#10;ko/Pl3srMausy9gQaX9GLnjnlBwLIFp/mdPDDsJDKs9jTm/aRdWtt9pNUqWbtm5et2s1f6htAJHl&#10;xdbW1jCn/GlHhr1JgARIQJdAEDG7oeONLs3F1tSO5zGd1hyr8LwoPv51uZRhXjDWChuHgbygYF0h&#10;zlomKFjXIpmPHaU9hPt5PikxmwkF684BpWDdGVV9QwrWFSAaMaEikjAgBjESjqhuqsR+kceBBR9R&#10;YRkezEcY09k0uYeooA++plW89DDCvKiElV2cPVJi1rTwvCg+/nX5klleMM6+G0NNewN5wVgrxVrL&#10;TODrl/vz8gfV0cXzj/L/3VdHhyB9RGGZVkBphwTqCYhoFv8qVdRFoL6vWfEZNicQGUtF9XPGIB0C&#10;ePDn0321fKlGHbPKujwEgc+HJjTEV+TTa+TTqEn/VPvIQyKY2xnm1Q/po9pNUqWbtiHnusD2AOce&#10;H1F5fQDe44584LAkQAIkUBSBxmJ228ebYDFWO54H8zCw4cLzovj416VXhnnBWCvsJQbygoJ1hThr&#10;maBgXYtkPnaU9hDu5/mkxGwmFKw7B5SCdWdUixtW3jw3cNNfafrFmFERSTAvTOaLSuwXzTyw4MMk&#10;9I6cTl60zj1EJTOCr2kVLz2MMC8qYWUXZ4+UmDUtPC+Kj39dvmSYF4y17+ZQ0d5AXjDOCnHWNKF0&#10;/TKFuHAF1dDh2hg/zv7Zu72diNAQ4sjZt6bLtEUCJOBOAALZvblw+FUokSzsn0AU/S7FB09k/lb2&#10;IKnALRzdo7u8JQS7p5j/0X3LmFXWZczH4y/3+J8W84cgRLQ+9OlnoS3y8kDYNKlA7zI/tZukSjdt&#10;XXwO2Wb+Bhd5+8PvVvaDkDxomwRIgAS6ILBQzJ7J8Uabq9rxXNuxWPYKz4vi41+XZxnmBWOtsKkY&#10;yAsK1hXirGWCgnUtkvnYUdpDuJ/nkxKzmVCw7hxQCtadUS1uSMG6EsjEzaiIJAyIQRIPQyfuqcR+&#10;kedKgo9O4GQ2KAXrmQW0ZjrB13RsjDy2VBLPLs6+eVV4XhQf/7p8yTAvGGvfzaHu4Jg+yfQ9VIqF&#10;BTOO1y/4wXU4+51uXh19en09QvXbCaujWwgyfSyJwLyK+v68inpfs4r6Y44YSwSghylWLxYOYCCC&#10;4N+sCFRvp9O3a73eW818lUr6+Ly/tzkXgT+L+XDBwyrvTeYWW2TfxMcmfeY5+ubhAwVN7Py0LjWM&#10;3NtQummr6VJbW1K9H/vCEMLJi+3t7UFbe+xPAiRAAiTQnsBMzH51tSNvhcFx8d+wuCsPHYZ6sKu9&#10;x3EsFC96yvA8xCdzio9/HazM8oJx9lkVC9oayAsK1pVirWGGgnUNinnZUNpDuKfnlRYUrLvHk4J1&#10;d1YLW1KwrgQycTMqAokMRUKJh03NPZX413njKPhQmwwN1RKgYL2M5Ai6nrtAyGNLJfXs4uybW4Xn&#10;RfHxr8uXDPOCsfbdHGraG8gNxlop1kpm8GPqfXX0Cf77j/vq6GJ+Y2NjqDQMzZAACQQiIBXUIcLs&#10;4/uVCH0CDfPdrAg+8cCKCNWT3B/AYff27u79aq/3u3bF8lBs5zH8D7i+1hxDRNH4fHloUyriY5y3&#10;muMssjWLx+3tpzaiM9g4l5yL5XPMcST282rrKmtX7Qap0g3bmCwbjjXAQxUXm5ubg5gPcjT0ld1I&#10;gARIoDgCJYvZ1Y7pVrOmnHORyggVH/+6vM0sLxhnpQ3KQF5QsK4U67ZmAorVxTWu6bYB6qi/0h7C&#10;+HcUv1DDssK6M1kK1p1RLW5IwboSyMTNqAgkDAhBEg9DZ+6pxL/OewrWO4vr44EpWE8mFEEdCbqe&#10;g3peY5zHlkow2cXZN7cKz4vi41+XLxnmBWPtuznYPZYw1kqxdjczgiBugs8IXf6S73l19HGKlZHd&#10;p8WWJFAmAREAY+YiUn8lYtc2QmAfglKdG2OdpCwCn4l/IVbHcWZgSeA8F6y/gc8vfWLi0vZxhfMu&#10;qqxjfgf4nLn4W9dmXtH/da6iYsTlCJ83bdez2g1SpRu2bWIeuy/4y/nS7/KwnpU3M8RmxPFIgARI&#10;ICUCuYvZ1Y7pKQXNx5cCz0Ue4ik+/vUXBT5ZlHxbxlkpRAb2CwrWlWLd1gwF620J5tlfaQ/hnp5Z&#10;elCw7hxQCtadUS1uSMG6EsjEzagIJDIUCSUeNjX3VOJf5w0F62pxamsoecG6TJD7SNswrwRdz629&#10;a2CAOVEJLbs4+6ZG4XlRfPzr8iXDvGCsfTeHmvYGcoOxVoo1zIjwcC6qEkH6H2IZYrehfLM6uh5n&#10;WiKBrglgfe9jvb+Qb6zx3dj+SIVrjHucslhYBL+4xj4V0ena6urLUL5K1XJt26iw/RZ2/+/6+voz&#10;7dhK9W74e/TQbuwq6zI2/HgPP/bbzG8W27+r+4/a2Em1rzyMgjlKvBpxUr05qnTDNlXWy/ySN0lg&#10;zxtADPlxe3t7sKw9/50ESIAESCAtAjmI2VWP62mFx82bws9Fio9/XZZklheMs9t2sLRV4nlBsfrS&#10;CMZrQMF6PNaWRlLaQ7inWwq6g68UrDtA+rsJBevOqBY3rL1xbuCmvxKCIsyoCCSYE2ZzRSX+dbOn&#10;YD2ZvKBgPZlQBHUk6HoO6nmNcR5bKsFkF2ff3GJe5Pdwim8O1LXPLDeKX+sF5QVj7RXsWXV09Bjj&#10;+0/5hoBqLEL1ra2tkZclNiYBEjBDAOt9T6pu4/MK4tV+V47Pq1qLUD3Z/UYE5DOR7+rqwax6+N9i&#10;9WD+ijBeu8q8CNbhs1TXVj9EykMO+Lx/mEMdVVnfwTw/tX3gYu570Bh3td7ux529KeD29syXldrN&#10;UaWbtV1z1BofsZjgQYkB3lbwcXNzc6D9wIqWn7RDAiRAAiTgRsCKmF3tuO6GJb1WhZ+PFB//uozM&#10;LC8YZ6WtJ/G8oGBdKc4aZihY16CYnw2FPYT7eX5psULBunNQKVh3RrW4IQXrSiATN6Ny9yczgVDi&#10;IVN1TyX+dR5RsK4aqzbGKFhvQ89O36DruQsMPLZUUs8uzr65xbygYL0uZzLLjeLXuu/eYDgvGOt/&#10;gidiUPm/8P1Rvu+ro6PK7oiCKK1FQTskkD4BEV3Dy/sq6n1foar2DKW6MASaJ9iHzrVta9qTitRS&#10;uRu89sQu/JXq28F8vq+ADTavNeeBOXyQBxPweaq990tu4fPlsb/4395hHsea81hma/4gxqdl7Vz+&#10;PXSsXXwI3eb+QQaXcVRvjircrHXx2XCbIWJzgTfZiHh9bHgedJ0ESIAESOARgZTE7KrHdouRLvx8&#10;pPj41+VsZnnBOCttTonnBQXrSnHWMEPBugbF/Gwo7CHcz/NLiyrBOuNcHWcK1pXyn4J1JZCJm1ER&#10;SGQmEEo8ZKruqcS/ziMK1lVj1cYYBett6NnpG3Q9d4WBx5efyGcZZ9/8KjwvmAM1CZNZXjDOvhuD&#10;3bwoJdYQ5o0RpdlHqqOLCFGq/rI6ulKu0wwJGCcgVZSxH8yqqN8LrlOYEvw5kQri2sJp7bnNq1CL&#10;WH1HbOP/PocA+1B7nIf2pOo1uPwRoML6vWBdKocPteeAytBS2XzvsV2M9Sy24NZHhL2MQxei+2U+&#10;af/7/CEJybv+ItuqN80UbtZqc0jVHvbwkTxsiM/vId/skOr86RcJkAAJlEQgtphd9dhuMVCFn48U&#10;H/+6nM0sLxhnpc0p8bygYF0pzhpmAgrWuZ41AtSRDYU9hPHvKHYhh63IC8a5GjgF60qJSMG6EsjE&#10;zagIJDITCCUeMlX3VOJf5xEF66qxamOMgvU29Oz0Dbqeu8LA40sl+Sxj7ZNjhedF8fGvy5XM8oJx&#10;9tkUFrQ1khc5xPtBdfQRIvIX/u8RxJITVEcfxxYAKmUPzZAACQQkIMJTmBeR+isRW98LrQMO6WUa&#10;Pg3g07GF/QsMjzC50/sJimgU+6+IvSdek/ZoLDHDjYkPOH6pi7zh/+yeB/wPIliHSPwUtoXZD38x&#10;RP5ViO8rynvgr206z1uprB8s9hp+trWBee7LAxN1+4baTTOFG7Vt52q1P+IzwT40gKDxYmtra5h7&#10;TlqNE/0mARIggRAEtMXsasf1EJONZbPwcxLmQE2iZZYXjLPChmIgJyhYV4izlgkK1rVI5mVHYR/h&#10;fp5XSsxmQ8G6c1ApWHdGtbghBetKIBM3oyKOMCIESTwUnbinEv86zylY7ySmVYNSsJ5MKII6EnQ9&#10;B/V8gXEeXyrhZBlrnxwrPC+Kj39drmSYF4y1z8Zg+1iSeqylCvq8UuYEIrE/7qujC/WNjY2hUqRo&#10;hgRIIHMCIjLFfvJCviE03U1xuvBvLJXJQ1T21p4vOO7AXxFfH9zblv16LlYfaY/30J6IrOWhAzyU&#10;9ExzHJkTPl/mNo+1q7eLXck/fN5X+d1FlXXhCJ5S9X1Hg+X8gYXXFh62aDPfef6/efzwgeqNUYUb&#10;tW3mmFnfAd5ucLG5uSni9XFmc+N0SIAESIAEHAk0EbOrHtsd/UyuWeHnJMyBmozMLC8YZ4Wdx0BO&#10;ULCuEGctExSsa5HMy47CPsL9PK+UmM2GgnXnoFKw7oxqcUMK1pVAJm5GRRyRoUAo8bCpuacS/zpv&#10;KFhXi1NbQxSstyVoo3/Q9dwVAh5fKslnGWufHCs8L4qPf12uZJgXjLXPxrCgrYHcSCDWIwi/RIw+&#10;Asm/8BlDODdmdXSlHKQZEiiUAPaUvVkl7un0FQSK/ZQxiNAb+95JCIF0iHnPRc7v4e/eQ/vgLGL7&#10;8xBj3tu8F3yHqEg+z5cPMhb++wTi+7fac3kkiv/BfIg5ufi/SETv0v9xm1gPLjTxTbuP7DPzauuz&#10;taB6Y1ThRq32fHOwJw9VYO+6wGcwfyAyh2lxDiRAAiRAAi0J1InZe0oP9bV0r7vuPB/RPb/rLpK6&#10;I2eYF6rn8bq07VgzkBcUrCeUThSsJxSMhFxR2Ee4nycUTw1XanKCca6GS8G6RtLBBgXrSiATN6Mm&#10;jjAgBEk8FJ24pxb/Ku8pWO8kppWhSMaTBY5wD2kdpaDrubV3DQ0wLyrBZRlrnxQpPC+Kj39drmSY&#10;F4y1z8Zg+xwjZKwfVEcX8d9HIQWB0FC+IUgfSbV0JdI0QwIkUDgBEQIDwX0V9X6qVdQfh0lEyvD1&#10;2Mp+OBfofnhckTuW2BpVkj9LbMFLqngPNNP+oXA75HwwB6lovlflO+b0sosK+xBdS7X8Iy2ec9G6&#10;5PW5ls2U7WC+Rzd3d2/WtERtCjdpU+aVim/yVgsRrkOk+HF7e1t1P0lljvSDBEiABEigPYGv19f9&#10;u6urHTl/m/Z6/0aBpl05Jy5CzF74OQnFUDXrJ8O8YKzb75VVFXAVrKqaoGBdFWc7YxSst+OXa2+F&#10;4wv388ySg4J1r4BSsO6Fq74xBetKIBM3oyaOyFAklHjoVNxTi3+VNxSsq8RIwwgrrGtQtGEj6Jru&#10;AgGPLZXUs4uzb24VnhfFx78uXzLMC8bad3OoaW8gN9rEGjdpx5j57IP//lO+pTq6CNW2trZGShRp&#10;hgRIgAQqCYhQBPvNvlRRrxMAp4oOPg/nQnUzeyV8PsDn7DFTqViMauQitJ6E5C2iYNg/lTEw1lPt&#10;8SDafgubb8S+xEfmFGI+i8ThIcddNBd54AN+yYMIe5pzDlWpXtNHLVvCEDl6iuQ8aG1T4SZtax8K&#10;M4D8n2DND/FAycXm5qZUXw+6nxWGl9MlARIggWwJZC9mL/ychKK3mqWbYV4w1grbtIG8oGBdIc5a&#10;JihY1yKZlx2FfYT7eV4pUfcwFONcHWcK1pXyn4J1JZCJm2kjjvhhagaEIImHohP31OJf5T0F653E&#10;tDIUyXiywBHuISpRCrqmVTz0NMK8qASWXZw90wICBN8eWbUve/ZlHUcYa6Wla2DPWBRrEc4Jifvq&#10;6PgWUeKE1dGV8oNmSIAEvAhgD9pFhz5Eoa/w31JFfcfLQAKNpaIv9tETa5WnIeY8g88HjxHOK2mL&#10;WH0UEu9cUC3V1UUUPMJx6Ln2eA+F5CGF4w8ruVfNoasq63XV89tytvYWgbbzvcbetIL10vgtDwo3&#10;aNvOgf1XVmSfQe7+vrGxIeL1MZmQAAmQAAmQgC+BLMTshZ+XUAxVk/UZ5gVj7bvDVbQ3kBcUrCvE&#10;WcsEBetaJPOyo7CPcD/PKyUoWPeLJwXrfrxqW1OwrgQycTNqQhgDQpDEQ9GJe2rxr/KegvVOYloZ&#10;imQ8WeAI9xCVKAVd0yoeehphXlQCyy7OnmlBwbovsILaZ7ZnFL/WtVI35bxAdXT8gDfGVCf44ecP&#10;qSQpgkNWR9cKPu2QAAloEBBxL/alF3OB+p6Gza5sSLVpiFjfWarcu6zyNubyGp9BaKaPqp+fQPT/&#10;VntMqTCOufTv7SJWQU6HhCk+X+r8DymWX8bsYRX7ZW19/j1WFX4fn0K3lZy9nU7/s+b7YI3CDdrQ&#10;cyvNvjxohP1ggO8LCNiHpc2f8yUBEiABEtAnYEbMXvh5CUVvNbmfYV4w1gr7nIG8oGBdIc5aJihY&#10;1yKZlx2FfYT7eV4pQcG6XzwpWPfjVduagnUlkImbUbvzk7IQJPEYdOmeWvzrJkHRepfh/T72ahJe&#10;LHGCe4hKlIKvaRUvPYwwLyphZRdnj5SYNWVerBSfA3U5k1luMM6+m8OC9t3lhlSGFDH6CN79dV8d&#10;/WZ9ffyElSIVA0xTJEACmgSkyrOI0/F5AfHwvqbtrmxhLgOIHY+tVeldVnEb//4OwvHj0Fylsj7E&#10;v5/uK+qHqkB+c3MjY+zdzyeUYF3sPx7rMcNQc3SJFVi/D7H25m8XkAcc5LykiD/JXcz7DNeQfecJ&#10;K9ygdR6LDb0JYH1MsO8Nrq+vL7a2toaWHkDyniw7kAAJkAAJdEIgKTF74eclFL3VLIHM8oJxVtrq&#10;DOQFBetKsdYwQ8G6BsW8bCjtIdzT80oLCtb94knBuh+v2tYUrCuBTNyMmhCmOxFI4oTTdk8t/nXT&#10;pGA9mQRIXrTOPUQlV4KvaRUvPYwwLyphZRdnj5SYNWVeULBelzMZ5kbx6913f4iYG1IFfS74mlVH&#10;l6EhrBvKNys/agWOdkiABGIQkGrTGKePfe3VvIr6boxxY4wxF+geYr+e7c+W/hCLA3zO6nyWitnr&#10;6+vPY8wJAtEzMDyQseT4h3GfhhgXtn+4r4Uxn4cSV2NOp7B9lALfxz7Mq+p/vn9AQJO1xA9iX1kT&#10;A027qdu6xJsi1hBzMF28vyndoE2dR2b+DbCeP+L8e2DtoaTM4sDpkAAJkEARBKKL2Qs/N6HorWZZ&#10;ZZYXjLPS9mkgLyhYV4q1hhkK1jUo5mVDaQ/hnp5XWlCw7hdPCtb9eNW2pmBdCWTiZtREMBkKhBIP&#10;nYp7avGv84aCdZU4aRihYF2DYvo2gq/p2Ah4bKkknl2cm+RV4bnBHKhJmgzzgrFuskFU9GmWG7Pq&#10;6IjBGN9/4gf18frq6pjV0ZViQjMkQAKdEpDK3RCu7uP71cOK1p06pTi4iHIxrxN83imajWbqoUC8&#10;atC56FjE3OPQTs0r7n+6H0eq1UPw/Fp7XBFp4/Plod2QVc4xluT/+0XzwPgi7D7XnquLvflbDj64&#10;tG3Y5tjq+mg4X9xjm+5g7bzBA9BHtTaUbtA29ZH92hGQB3nkAVJ8fg/1sEs7D9mbBEiABEggZwJB&#10;xOyFn5tQ9FazYjLLC8ZZaWc0kBcUrCvFWsMMBesaFPOyobSHcE/PKy0oWPeLJwXrfrxqW1OwrgQy&#10;cTNqIphmIpDE6eTvnlr861BRsJ5MElGwnkwogjoSfE0H9b7COI8tlcSzi3OTvCo8N5gDNUmTYV4w&#10;1k02CLfjCURLw1nL6fSjfN1XR0fV2BEELhOlkWmGBEiABJIggD1vF448rKK+k4RjAZzAXN+JWN3i&#10;Xj6vrP1h2UMEmNvrWBWyIZ7/gLH696EKJeKuEmiHGuvvw//PAvnH6SgV+nFe8CxAmjqZXFYF3snI&#10;gkZgcC7V1tvasdZ//sDOKYTr3/N6fk5obSr0dwGBW6xfnOAP766vL7a3tweERQIkQAIkQAJdEmgs&#10;ZlcSj3U59zZjU/RWQy+zvGCc26ySB30N5AUF60qxbmsmoFh99ntLW//YvxsCSnsI499N+IKNWpMX&#10;jHM1cQrWlTKRgnUlkAbMqAhhMhQIGQidiosq8a/zhIJ1lRhpGElesC6T5D7SOtRB13Nr7xoaYF5U&#10;gssy1j4pUnheFB//ulzJMC8Ya5+N4Ye2UhV9LJVnpTr6FAL0tV5vJBVpt7a2Ro2tsiMJkAAJGCIg&#10;FaSx770QIfAyAbShadW6Kg8iYZ7HVqvqiohWxOGYw86ieIggHyLj4xgxqxGRPwtR2R1jHeBz9nBe&#10;+L9PMNe3oeZ6c3PzadnaCCmad5mXi48uduraSEVqMH5p8QGPNvOWvld3d0crqLi+dr/mlG7OtvWL&#10;/XUIPBbD4GbqYHpzc7G5uTkoMd91qNIKCZAACZBACAILxeyFn59QDFWTcZnlBeOstLMknhcUqyvF&#10;WcMMBesaFPOzobSHcE/PLDUoWPcKKAXrXrjqG1OwrgTSgBkVIUyGAiEDoVNxUSX+dZ5QsK4SIw0j&#10;FKxrUEzfRtD13NX0eXypJJ9lrH1yrPC8KD7+dbmSYV4w1tXB/l4dfWVlhBZ/4f8WsdWE1dF9NlK2&#10;JQESyI2ACJ7nAuMXEOPt5za/uvlIFWwRcMeqOB6Ca5VYu2ocERfjWPc8hA9VNiGW/gxB9+79v4Ws&#10;OA6x/lvE8M1DP0IL1l0qmIecs0sc5e0I8FOE9Tsu7Zu0mYvWD60+7NFkzvd9pNI+5i/V1g/qXnPc&#10;xj77dkdgoSAGeyli//t0Y2O4hYdau/OSI5MACZAACZDAYgJfv36Vt2TtyEOWOHb9W87N5boP523B&#10;zg1TiglFbzXRUBIVphJrxlkpEonnBQXrSnHWMEPBugbF/Gwo7SHc0zNLDQrWvQJKwboXrsWNKwUS&#10;GQpBFJGZNKUihGFemIy9OK0S/7rZU7CeTF5QsJ5MKII6EnQ9B/V8gXEeXyrhZBlrnxwrPC+Kj39d&#10;rmSYFyXGWqqgzwVTE4T6D9yIm0CIOJKwb0BU4rNVsC0JkAAJ5ExAhJaYnwgYXs2rqO/mPN/Hc5sf&#10;L36DaOOd5Wq5ECOfwf+DZbGT+eJ4+DxEdfOqsWsqnger7l7FQR5Qk+rfy9g0/Xd5CwE+7x36H0ue&#10;ObQL0sT1gYY2g8/z6zXyq8hzrevr6z74nS6ruN+GMfvGJeAqiJnioafp6upgen39cXt7exDXS45G&#10;AiRAAiRAAs0JlCBmp+itJj+URIXNs0+3J+OsxDPxvHA9P1eiQTOLCFCwzvyo/iFQhQv3dBWM6Rih&#10;YN0rFhSse+Fa3JiCdUWYCZtSEcJkKBBKOGSqrqnEv84jCtZVY9XGGAXrbejZ6Rt0PXeFgceXSvJZ&#10;xtonxwrPi+LjvyhXMsuNTGMtFQ0nCOMIn7/mlUvHqOI6fvLkydhnK2BbEiABEiiNgFTTw74pIttX&#10;JQsrMf8B5i9V1c0eN+SBA4i0P7jGEXMVMfEgRs7PfZPq6jsPxwvpg7CA/f7D8SII1ncwxpdlTOdi&#10;7mddPhjh+mDDsrks+3fMUSqtny9rl+u/S6V/fP6DByV+yP1c55vrvJqKYe5ubye9tbXB9Obm4+bm&#10;5qDLNZ9rbDgvEiABEiCBOARyELNT8FaTK4mLkptkOGPdhNqjPgbyouk5ugIdmnhMgIJ15kQVAaV9&#10;hHt6ZulFwbpXQClY98K1uDEF64owEzalIoTJTByUcLjUXVOJf51XFKyrx6upQQrWm5Kz1S/oeu4K&#10;BY8vleSzjLVPjhWeF8XHf1GuZJgbluL9oDq6ROmj/H8Quw3lm9XRfTY5tiUBEiCBvwlATLuLr4dV&#10;1HdKZoPjzAhCUhGqz44tVv/kwYO5WN0pnmh/gnm/jTVfEe2C8ZvH4+F/expKwIkH10QgL/n+/U/O&#10;K9bX15+GnDfG/eTy0EDsGDye8/whAvH1B0Yh2GCsc+TbYQjbFmzKvovcO4Wv+xb8pY8/E9ASw+BG&#10;+3Dl9vYC1zEiXh+TNQmQAAmQAAnkQMCKmJ2Ct5psUxIUppTLjLVCNAzkhdY5ugItmggoWOd6Npxe&#10;CvsI4284/nWuU7DuFVQK1r1wLW5cK47IUAiiiM2cKRURDHPCXNzvHVaJf93sKVhPJi8oWE8mFMEd&#10;Cbqmg3tfMQCPL5XUs4uzb24xL1aKz4G6nMkwNxKL9RginrEINvD95311dBGUbW1tjXyXMtuTAAmQ&#10;AAn8TOB6Ou2v3t29usP32urqHhmtrMhxBkLdE3zeWeeB4+cBPmeu8whdZfyxH3XV1UP7gRhX3tdC&#10;zIOeCkGcf4rzmqNl8Uihyro86IDPp2W+avy7xBvspar/RMOeRRuXl5f7EO6fxnhIwCKflH0OIobB&#10;A1N38iDu6urvW70er3tSTgD6RgIkQAIk0JhASmJ2it5qwqggKGycIIE6MtYKYA3kRZBzdAV0RZqg&#10;YL3IsC+dtMI+wv18KWV7DShY94oZBeteuBY3pmBdEWbCplTu/GQoDko4ZKquqcS/ziMK1lVj1cYY&#10;Bett6NnqG3RNd4GCx5dK6tnF2Te3mBcUrNflTIa5EXO9izhpjnZWHR3/t1Syleqmo5IFS75bFNuT&#10;AAmQgA8BqeYLkfr+2nT6YqXX23/YN+YxwMfnmG3B552I1XM4DkEcfYZ5HLjy60IkXedjyArjsgbw&#10;+VzFBbyehaxsjHH38XnvEpOQDFzGlzZ11e9d+/u0m7/RQETrY59+ObWVBzjA4Qhz+umNAznNM6e5&#10;xBDC3N3cTLAuBsiNi+3t7UFO/DgXEiABEiABEqgjEFvMTtFbTSQUBIWpZTljrRARA3kR4zxdgWQZ&#10;JihYLyPOvrNU2Ee4n/tCN9CegnWvIFGw7oVrcWMK1hVhJmxK5QZohuKghEOm6ppK/Os8omBdNVZt&#10;jFGw3oaerb5B13QXKHh8qaSeXZyb5FbhucEcqEmaDPNCMdaz6uggN8HnD/z3BGL0EaujN9mA2IcE&#10;SIAEmhMQAeS3lZX+xryK+rLqvYrHgeZOd9BzXuH5GKLAUQfDqw45r1r+AbHe8zGMub/EZ+jTp03b&#10;JcLx56FigXH7+Hyo8j00A4kNPl9cuHXxAEGVXxCtfwCXvovPbdvM5yx5aH4dtmEh1e3B4hQ2onBv&#10;42vpfYMLYSrEHciPAT4Xm5ubw5If8Cg99zh/EiABEiiZQAgxO0VvNRmlIChMLVcZa4WIGMiL4Ofp&#10;ChiLMUHBejGh9pqowj7C/dyLuI3GFXnBONeHjoJ1xbSmYF0RZsKm1G5+ZigQSjhsaq6pxb/KIwrW&#10;1eLU1hAF620J2ukfdE13gYHHlkrq2cW5SW4VnhvMgZqkyTAvXGP9oDr6CHT+uq+OfnNzM37y5Mm4&#10;yTJjHxIgARIgAR0Cc7HjPqxJFfW+j1XX44CPzZTbQhQ6xgNVIlQfpOynq28SexEYQ6y+49pH2nVR&#10;zbtOCC2iZbxt5amP/z5t5xWsRQz8019owboMiHOlT64PEyAu58jPQ5/5abedPwDx2Ten2viBOBzi&#10;c97GRg59v337dgAOp8gBr/Wcw9ytzCG4EGa5uEMeCL4Ar8HW1tbICjf6SQIkQAIkQAKhCDQVs1MM&#10;VRMRBUFhqFg3scs4N6FW0cdAXgQ/T1dCWYSZ5dc0jTFwTTdG131HhX2E8e8+jOoeULDuhZSCdS9c&#10;ixtTsK4IM2FTajc/MxQIJRw2NdfU4l/lEQXranFqa4iC9bYE7fQPuqa7wMBjSyX17OLcJLcKzw3m&#10;QE3SZJgXEmsRis0rW07wf/4hs4dIaSjfGxsbs2/+kQAJkAAJpENAKlVfoRLv+t3di9vpdH/NU6z8&#10;eCYlHPfnx7rfcHx7h2OeHO/M/yEPDiACP/UVFstDaBDEvowJYFGVc6keDH9eh/IHjN4i5m+q7McQ&#10;7kuMMP6R6/zQ9lnXVZTBZR+f964+a7TDeO/kYRINW5ZtyAMD82rrB5bnkavvwYUwHuIOebvVvPr6&#10;x+3t7UGuzDkvEiABEiABEmhKYJGYnaK3GqoKgsKm8QrRj3FWomogL4KfpyuhLMKMxzWNLw+uaV9i&#10;CbVX2EcY/4TiqeUKBeteJClY98K1uDEF64owEzalduMzQ4FQwmFTc00t/nUeUbSuFqu2hpIXrXMP&#10;aRviWf/ga1rFS08jzI1KYFnG2ic1Cs+L4uO/KFcM5gZ+yBmhlOoEVXdF1PAnFOpjVDIdszq6z6bA&#10;tiRAAiTQLYHr6+s+hMmvIGSU7z3s6WoO6VlSc0nVkAj6wEyqqo9VDXdozFcEfe+qCPchChZB9CSm&#10;+4uqjIeurg1W7zHGftV8YwjWfcXfKVRZF1ZNc6xNXs3XqlRbj5qfbXwO1Vf2fNiWB1L2Qo1Bu34E&#10;gotgWgg75g9lDbGGLjY3NwdcQ36xZWsSIAESIIHyCNyL2VGxY683nf4b37v47XQPx9Cd8mg8mLGC&#10;oDAlfhQ3KkXDQF4EP1dXQlmEmRbXNcv4cE0vI5TwvyvsI4x/wvFt4lpNTjDO9TApWG+SaDV9KFhX&#10;hJmwKbUbn4o3YxPGlZ1ravGvI0PBejI5Q8F6MqEI6kjwNR3U+7oTkixn1Zpk8VQKP+8oPv6LVlBi&#10;ufGgOvoKLuQ/iuvr8+roEKWPKFZovR3SAAmQAAl0QkCqqEOwuA9x8Qs4sP+TE8rHoxyP/ThGjqRi&#10;M46Fw06CGGDQefVlEWD3m5hHv5exeUgleHzO6vwNXVEcwusPdbxCV3eXOUvM8PniE6/QTFx8Eb+F&#10;XWzB9HzdSp5OXPzMvc3V1dUR5vgGe9lO7nNNfX7BRTCKwg55kwZ4XuBtWSJeH6fOlv6RAAmQAAmQ&#10;QEoEihazKwgKU4olRW9K0TCQF8HP1ZVQFmFG8brmMS+uacMZpLCPMP6G41/lOgXr3gGlYN0bWX0H&#10;CtYVYSZsSu2mp/LN2ISRZeWaWvzrqFCwnky+JC9YF1LcR1rnS/A13drDBgaYF5XQsoy1T3oUnhfF&#10;x39RrsTPDamKPr6vjo6qP1IZdSRC9a2trZFPWrMtCZAACZBAugREHPrt27c+xGX3VdR3l3qreEzK&#10;6dgvx0iIbE/webeUoaEGyJE9qRaOeS3PjYp5xagm/njYuej5U53PiJW89eVZyDCguvsXjL9TNYaI&#10;OnFe9TLk+GJ7UYX5Gr8G8Ot1aL+W2Z/nnIjWK/kt69/03+dvAhDROs91AVEeYAKTU/znflOm7Nee&#10;QHARTCBhh1xLzt9eIAL2YXsStEACJEACJEAC5RLIXsyuIChMKTsoblSKhoG8CH6uroSyCDOBrmuE&#10;Hde00QxS2kMYf6Pxr3ObgnXvgFKw7o2svgMF64owEzaldtNT8UZswriyc00t/nVkKFhPJmcoWE8m&#10;FEEdCb6mg3pfY5zHl0owWcbaJ7+YFyvF50Bdvijnxrz6nfzYNsKQf91Np6PNtbUJq6P7LFi2JQES&#10;IAGbBEQMChHiPryXKup971koH5NyOPaD6TsRq+dWnVmqlEOsftpUOByjknhV/sLnt4jFm/p7E9N3&#10;UgXfO/c9OmCN1d7TiiGYF1clduBw5OE2nlWMXw2/yj8wEr9FLB31by5alzcknEcdOOHB8NYNOU6c&#10;NX1oJeGpJe9aFAFMQGHHPeD527kG+L7Aw8/D3I6VyScSHSQBEiABEsiagHkxu5KgMKUgU9yoFI3E&#10;cyPKuboSyuzNBL6m4Zo2mkFKewjjbzT+dW5TsO4dUArWvZHVd6BgXRFmwqbUbngq34hNGFl2rqnl&#10;QBUZCtaTyRcK1pMJRVBHgq7noJ4vMM7jSyWcLGPtk2PMCwrW6/LFLzdm1dGxnib44fSP++roYprV&#10;7XwWJNuSAAmQQB4EpEru1dVVHw8lvYCAdR9C3Z3WM/M7Li0dzuo5oDwABhHnIcR346WTNNagidj5&#10;4RRFlI1cex5bmDivrv55kcgePr3GZxAqJPJQCD6fFtmHf8HTHj7s4/PeZ56xqr+7+CSV/RGnfZe2&#10;2m26eDOA9hw07cm6mj9EUPsgiOZ4tPU3geAimMDCjro4ysNM+LePuDYd5Hj8ZP6SAAmQAAmQQCoE&#10;TIjZlQSFqTAXPyhuVIpG4rkR/FxdCWMRZgJf13BNG80ipT2E8Tca//ofJCr/hXGujzMF64prgIJ1&#10;RZiJm1K586N8EzZxZFm5pxL/OiIUrCeTKxSsJxOKoI4EXc9BPV9gnMeXSjhZxtonx5gXFKzX5cuD&#10;3JhVRZ9OJ/fV0VcgCIMIcXxzczN+8uTJ2Cfl2JYESIAESCBPAlIRF4LYVxAYyvee+iyVz1msnQPO&#10;xdhShXmgzrZjg3NhqgiF+21cQX8Rq4/a2GjS10VoD7+ehhTSg2Efnw+L/I8kWN+BH198OaZSZd3l&#10;4QPfufm0x/jneOji0KdP7m3lASjsf2eYZ6v9IXdOWvMLLoIJLOxw5DCSyutoO0D19ejHDEcf2YwE&#10;SIAESIAEsiOQjJhdSVCYUoAoelOIhoG8CH6uroCxGBOBr2u4po1mktI+wvgbjX+d26yw7h1QCta9&#10;kdV3oGBdEWbiplRueCrfhE0cWVbuqcS/jggF68nkCgXryYQiuCNB13Rw7ysG4PGlknp2cW6SW4Xn&#10;Ruk5MH9d+uxGPQQhH+UbYvShfLM6epMFxT4kQAIkUAYBERFCpC7V019gxvtRZq18zmLhHGB+nP4N&#10;nN9GYRx5EKkMLlWtIabebTn0MWy8a2nDu7usA3w+L+oYo4L4vBL16SI/YonC8UDjJ9+HVmIwcg2u&#10;i/jf1VaTdojlCOv9ZcgHHJr41XWfb9++HYDJqcobO7qeTKLjRxHABBZ2+KKVt4Shz1AE7Nvb2wPf&#10;/mxPAiRAAiRAAiSgQyCqmF1JUKgzcx0rFDcqcDSQF1HO1xVQFmEi8HUN17TRLFLaRxh/o/Gvc5uC&#10;de+AUrDujay+AwXrijATN6Vys1P5BmziyLJyTyX+dUQoWE8mVyhYTyYUwR0JuqaDe18xAI8vldSz&#10;i3OT3Co8N3LPAdyEHyEtJviM8d9/yrdURxcBHCvKNVkw7EMCJEACZRKQysMQDPbxMNMLHEP2FQTG&#10;/iCVz1lSPweQasvgfAKR5tgfVvo9ML8DqU6OOe608RZ2BhCxvm5jo2lfEdsjPvuL+sO/k9APHMCP&#10;t/DjzSI/YgnWXSrOV/kZyz+XWLvwdLHTtM38jQqvu3hjQFOfY/Sbv41B8vwoxniljRFcABNY1KER&#10;Lzme4HOxubk54EMjGkRpgwRIgARIgATaE1AXsysJCtvPTM8CxY0KLA3kRfDzdQWMxZgIeG3D9Ww4&#10;i5T2EeaA4Ryocp2Cde+AUrDujWxxh8qbYMo32pRdprkGBFRudjIvGpBPo4tK/OumQsF6GkGGFxSs&#10;JxOK4I4EXdPBva8YgMeXSurZxblJbhWeG9ZzQCpSStjvq6NLVUbcYJ9AlD7iTfYmC4J9SIAESIAE&#10;7glI9WtUUe9DbPsK/1s/CTLK5y0pngfMKywf4zg+O8bn+NdU1PyYxVzY+7yLcx7XStzwTfwbhYwj&#10;eH7AGMvWaJQq9OCyj8973/lKLHH++sy3X6j2TSrFa/oiD5di7z1EXAeadnOwJccmxOfMt5J/DnMP&#10;OYfgApiAoo5AXEbItd/lepsPegciTLMkQAIkQAIk0JJAIzG7kqCwpetq3SlsVEJpIC+Cn68roSzC&#10;TMBrG65pwxmktI8wBwznQJXrFKx7B5SCdW9kiztQsK4MNFFzKjc6lW++JooqS7dU4l9HhoL1ZHKG&#10;gvVkQhHckaBrOrj3FQPw+FJLPbtY++ZX4bmRePylKvoYIZ1VRxcxFoQrI1ZH901yticBEiABEnAh&#10;INVrr66u9iEafQEB7D6OOTsu/aK2UT5vSek8YC5QFaH6eVSmEQebV0iWquR9jWFjiMHr/HQRiUtM&#10;sZ6easx1kQ0XX2JUehcfJcb4fGkyZ8RTBNpJ5D/msAuun9q+AaAJh0d9ojxooOBndBM4Xh1h0DdJ&#10;Hqui02g/YHABTEBRR/vZL7Yg1+RSfR37wQXeNDMMPR7tkwAJkAAJkAAJtCdQK2ZfWdlpbz0dCxQ2&#10;KsVCSWiq5E2lmeDn6yGdz812wGsbrmnDyaKwjzD+huNf5zoF695BpWDdG9niDhSsKwNN1JzKjU7l&#10;m6+JosrSLZX415GhYD2ZnKFgPZlQBHck6JoO7n3NADzGVILJMtY+Oca8WOkqBx5URx8hZH/dV0dH&#10;xcDxkydPxj5hZFsSIAESIAESaEJAKqhDgPUKxyD53mtiI3of5XOXrs4DHnLDOcE78D/polJ4rPhJ&#10;VWQIgN9jnrtKY3Ym5MVcDvA5WzYPEThCTPt6Wbu2/471u/SeFnw5l4rdbcdy6d+0OnlqVdZd4+zC&#10;pE2bmLFr42cXfecPwcha3O9i/FzGjCJ+CSjqiBkHeRBJ3nwgbzjDm80GOR+3Y3LlWCRAAiRAAiQQ&#10;k8B3MfvKyh6O5f/G2HKNKv+9E9MPjbGWXghqDFKCDQWhaWhMUc7ZQ08iF/sBr224pg0nicI+wvgb&#10;jn+d6xSseweVgnVvZIs71N78Ur7Jpuw2zXkSULnJyZzwpJ5Oc5X4102HgvV0Ag1Pkhetcx9RyZeg&#10;a1rFwwZGmBuV0LKMtU96MC+CCNbnN7JHcgMb//2HhAQVNofyzapsPgnKtiRAAiRAApoEpGowROpS&#10;PV2qqPdNVqYNcO7S1fmgPLwGAbdUlR5rxjk1WyL8Rb6dalWrjiUEr+MIQfZnF+F9rIrhjoL1Idb7&#10;yxi5IbHG3I+ajBWLmatvmMsZfDpwbR+q3XyveE1xbDVhefgK/3Lmsi5Dxciy3eDil4CCjq65zx9C&#10;l8rrIl7P+ljeNWuOTwIkQAIkQAIxCFgTs1PcqJQVCkJTJU9qzQQ/Zw89gZzsB7y+4Zo2nCgK+wjj&#10;bzj+da5TsO4dVArWvZEt7kDBujLQRM2p3eAMcPM1UWRZuaUW/zoqFK0nky8UrCcTiqCOBF/TQb2v&#10;Mc7jSyWYLGPtk1/Mi0aCddyYHgHzZP79F/57DEH6mNXRfZKPbUmABEiABEITkOqz375960NI9QKi&#10;1v1sxHzK5y+xzwelkjTEw8dSpTV0DnRtv414ucp3eSONCK+7Eu5iPm8x9hsXrmj3LLSAEWu8j8+H&#10;Zf6IqDKWYB1j7ePzfplPNfGVc+pnTfqG6CN7KGL+KYW9c5778oCLXIfwr4KArE/8z07rkwD/IRBc&#10;/BJQ0JFYHEdYp0P49PvW1hbXaWLBoTskQAIkQAIk0JZAimJ2ihvbRnXeX0FoquRJrZng5+yhJ5CT&#10;/YDXN1zThhNFYR9h/A3Hv871irxgnBfHmYJ15XVAwboy0ETNqd3gVL7xmiiu7NxSi38dGQrWk8mZ&#10;5AXrQor7SOt8Cb6mW3vYwADzohJalrH2TY/Cc+NxDtxXRxeM8qpv+b6vjo7vWdV0X8RsTwIkQAIk&#10;QAKxCODYtSfVZiFOfYUx+7HGjT6O8vlLjHPC+TnGb4jN2+i8Ig8oQl/M9z3Om9RyUPjNxeqjyNOZ&#10;DTcXL0t19Z1l48tDCTGE166CdfEXfsdI8xknfL4sY1T37+h7ktIakT0Vn09N56PZb74GpNL6UNNu&#10;TrbkTSLgdJb18U8xYFGELwEFHYooVE3Nj/cDfF9sb28PVI3TGAmQAAmQAAmQQHIEuhKzU/SmlAoK&#10;QlMlT2rNRDlvDz2JXOwHvL7hmjacJAr7CONvOP71P3L+9C+M8+I4U7CuvA4oWFcGmqg5tbs+yjdd&#10;E8WVnVtq8a8jQ8F6MjlDwXoyoQjqSPA1HdT7GuM8vlSCyTLWvvlVXm6MoaQZ40e+cW86/VME6BDF&#10;SDW0CSuh+SYP25MACZAACXRNQMShV1dX+xDHvkB12X0c03a69inK+AHOX0KeFyJO5xAMn4SuuB2F&#10;/ZJBROCLXHyvXZUa7KS69HlXc/Sprg4G76SKfmhffXyKJViXOeOtQ1KVfK/J/OeibKlOP2nSP0Qf&#10;H84hxn9ss+u1EGOObce4vLyU4+Gp9j7U1q/U+gcXvgQUc6TGcpE/OCYM8LnY3NwclnAeYCk29JUE&#10;SIAESIAEQhMIKWan6E0pegpCUyVPKs0EP2cP6XyOtgNe43BNG04YhX2E8Tcc/zrXWWHdO6gUrHsj&#10;W9yBgnVloImaU7uxGeCma6LIsnJLLf51VChYTyZfKFhPJhTBHQm+roPP4NEAPL5UEs8uzk3yKrfc&#10;mE6HguG+OjpEL6PVzc3JNqujN8kO9iEBEiABEkiQgFRQhwjvFY5x8r2XoItxXFI+hwlxXijnISJc&#10;LqUiMs6/DiDuFZHojmYSiOAfHA81bfrYkqrN+Hx27YN4SxXsgWv7pu2ENcY5cumPds/xGbm0bdvG&#10;x6+qsVKrsi4+Yk4fNN8Y0JZx12uirf8x+s/f9PAGYzmtkRg+pTZGcPFLQDFHaiw9/JGH5S/QfsAH&#10;5j2osSkJkAAJkAAJZEigrZid4kaFpFAQmSp4sdBE8HP20BPIyX7g6xuuaaPJorSPMP5G41/ndk1e&#10;MM6L40zBuvI6oGBdGWii5tRubCrfcE0UV5ZuqeVAFR0K1pPJGQrWkwlFcEeCrung3lcMwONLJfXs&#10;4twkt2zlxqw6+lQqLt7d/XGH71VUR5dpP9nYGDaZPvuQAAmQAAmQQOoERCwLkbpUi5Uq6v1iqqgv&#10;C0yAcxitc8N5lWgRqp8vm0Yu/x6qCvVc9P+yy4rbmNsZxj9wjRXaPo3hr4+IGv4Iwyjny9iz9vF5&#10;78rrcbsUq6yL+Bm8P2s/jNGUkfSTqs3wR948MGljJ/e+8tYH5NQp5tnPfa4+84sifAks6PCZb4pt&#10;kZvjefX1j9vb24MUfaRPJEACJEACJEAC3RBwEbNT9KYQGyWhqYIntSainLeHnEBOtgNf33BNG00W&#10;pX2E8Tca/zq3KVhvFFAK1hthq+9Ewboy0ETNad3UXAlwwzVRZNm5pZYDVWQoWE8mXyhYTyYUwR0J&#10;uqaDe18xAI8vtdSzi7VvfiWUG7hZO0I8JvKNafyFz3hlfX28cnMzfvLkydh3amxPAiRAAiRAAhYJ&#10;iDDy27dv/Y2NjRcQ2e1DkLhrcR5RfA5wHtP23BDxe4eYnZQiIp1XMRZB9752zOfCZRFay7lhJ3+Y&#10;Xx+fD66Do+0QD5W8dG3fpt3Nzc0n17csgKEIm8/bjOfaV3ICny+u7avapVhlva0Qvw2Pur7zBzqk&#10;oj+vlZYAvrq6OkKTN3zo629QwYUvgcUcIdZTlzbleCcPFWGfudjc3ByUcg7RJXOOTQIkQAIkQAJW&#10;CYiY/frubmdtZWUPBX3+jd8wdnHveg8akx2rc+rMbyWhaUj/g5+3h3Q+N9uBr3EoWDaaMEr7CONv&#10;NP51blOw3iigFKw3wlbfiYJ1ZaAJm2t7U3M2tQA3WxNGlpVrKvGvI0LBejK5QsF6MqEI7kjQNR3c&#10;+5oBeIypBJNlrH1yLFJeTP++ATu6r44+c3F9fShfrI7uEzC2JQESIAESyJGAVIBFFXWpnv4K8+vn&#10;OMdgc1I+l2l6bihC5Xm143GwuSZmWPJWqo+7iqZ93Y8psq7zzaeKudiIKbSGwNH5flZMv4SDj5i+&#10;jj3i/yw1ITby4RQ+Hfnmcqj2kgC3uM7awEMSXT7YEWp+2nbnD9hItfUDbduW7EURvQQWc1ji3cRX&#10;OadAvws8vCji9WLOK5qwYh8SIAESIAESIIF/CFDM7pkNSkJTz1G9mkc5d/fyqODGga9xnH/gKTgE&#10;SU5daR9h/JOMbnOnKFhvxI6C9UbY6jtRsK4MNGFzTW9q/jAl5RutCePKzjWV+NdRoWA9mXyhYD2Z&#10;UAR3JOiaDu59zQA8xlSCyTLWPjmmlBf31dHxA9q4N53+CRdm1dFXIaDY2toa+bjEtiRAAiRAAiSQ&#10;OwERzaHa6/76+rpUUe+zinqLiCudyzz0wOf8EPEb40EDqV49bDELc12l2vRcrL4TwnnYPxeuIWy7&#10;2mxSURt58DyGcNi3inlswbqGsDuFHHicK8JdHmII9ZCGa25Ku8c3M29QRX8rUhV9Hz9TbCsPiMEv&#10;edhmN0X/QvsURfQSWMwRmlFK9rHvjPEZIF9FwF7UuUZKcaAvJEACJEACJGCdAMXsFRFUEpqGzI0o&#10;5+4hJ5CT7YDXOBQrG04UpX2EOWA4B6pcp2C9UUApWG+Erb4TBevKQBM253NDs3YaAW60JowsK9dU&#10;4l9HhIL1ZHKFgvVkQhHckaBrOrj3NQPwGFMJJstY++aYS278XeFLqkZ+nJmfV0ffXl8f8XXVvsDZ&#10;ngRIgARIoEQCIpCD2KgPgfOrFMSOWcXA5VzGc8LLzhERR3l7zG8QVb/1NG2+OQS7bzH3N6EmArYj&#10;cJWK0ZNQY7jYRZXwzz6CVskJPITy1MV22zY4J+/j88HVjlTrFaau7du2ayL2rxozxSrr8zcLiGh9&#10;py2npv1rb2ROp+8Q5+OmdkvrJ3sZPv8Bs85i2QXz4KKXgEKOLnilNOb83GOA7wsUBhh2fZxMiQ19&#10;IQESIAESIAESaE6gWDG7ktC0OfnlPYOfuy93gS3uCQS8zqFY2XCaKe0jzAHDOVDlOgXrjQJKwXoj&#10;bPWdKFhXBpqwuWU3M51cD3CT1WlcNmpNQCX+dV5QsN46PpoGkhetcx9RCXfQNa3iYQMjzI1KaFnG&#10;2jc95BXTqNp1Xx39DuKg1bW1Eauj+4JkexIgARIgARL4hwBEjbuoot6HgPUVBHH90gRxUXMh0Hlu&#10;3XmiVH6GWPW4NKGYVJeGSO4M894PFV8R483F6qNQY7jYhR9HaHfq0va+jVTAhe+vffo0besrCO9A&#10;sL6DMb80nd8Dpp1X2q+aQ5P8aMviYf+FNzIL3Z+a8pVjtexr6N9vasNSvyiCl4BCDkusY/gqxx2M&#10;8xGV1wc4No9jjMkxSIAESIAESIAEyiKQtZhdSWgaMiOinL+HnEBOtgNe51CsbDhRFPYRxt9w/Otc&#10;p2C9UVApWG+EbXGnyhtcgW6mBXCfJh0JqAjemBeOtNNrphL/umlRsJ5UwJMXrAst7iWtcybomm7t&#10;XUMDzItKcFnG+ueZDuV/ws3MEb7+kqqVEFlN8N/jJ0+ejBtmFLuRAAmQAAmQAAk8InB5ebkP0dAL&#10;HGv3fSozE6QCgQDnuo/PE0X0i7ieQBQ2O7cq6W9eVfos9NsBwPY1PoMu2YowHw+ZSHX1HR8/4Pch&#10;Puc+fZq29a1yH7P6+/2cUKH+k0a+pFhlXeaIGLwP+fBGXW643MiU6731BN5S0DS/u+gnx288cHKa&#10;+7E7iuAloJCji9wwNOZIKq/D3wGqr48M+U1XSYAESIAESIAEjBIwL2ZXEJqGDl2U8/fQk8jFfsDr&#10;HJfr/FwwZjcPhX2E8c8uK0SQUTkpxnpxrClYD7AWKFgPADVBkyqCtwA3WBNElaVLKvFfRIai9WTy&#10;hoL1ZEIR1JHgazqo9zXGeYypBGM91hDUTCCUGMk3JviHiFFwk312cxJi9GEXqcYxSYAESIAESKAU&#10;AiLivb6+lurprzDnfinzTnaeAc535VxxXvVbKqqfJzv3gI5JNW+Ic0WsvhNwGHm48h3W0nHIMVxs&#10;+4rB723GFFbDx1OMd+Qyn/s2iF/US58mPlbNJ3Z1eFemTR9scLVfycKj8y2uCzf+Fq2PPLoV3XT+&#10;FglZV29yBRFc8BJQxJFrTELMC7k8ht2hCNi3t7cHIcagTRIgARIgARIgARJYRMCEmF1BaBoyC4Kf&#10;u4d0PkfbAa91KGI1nDAK+wjjbzj+da5TsN4oqBSsN8K2uFPt3YAAN9ICuE+TjgTU7vowLxyJp9VM&#10;Lf5106JgPZmAU7CeTCiCOxJ8XQefwaMBeHypJZ5yrKUqOkQGk/vq6JjE+P7D6uixFxHHIwESIAES&#10;KJ2AiNmurq7219fXpYp6P/dKrObiHeJ8dzo9QZzfyfmYOR4KDjcVb/sOPasIvb7+3Lefdnus8V3M&#10;WSqD7/jYhv9j+P/Mp0+btvDxA3Ky72MjpqBe/JIHHfB57+NjXVv4LsLroYYtTRuYXx+fD5o262w1&#10;uYEpovUpHgLZKvRhm6ZxkYfRsKZP0d9rjTUdL1a/KIKXgCKOWJxyHAc5PbidTi+2NzcHpZ7P5BhX&#10;zokESIAESIAErBJIRsyuIDQNGYMo5+8hJ5Cb7YDXOk2u93PDa3Y+CvsI4282+vWOU7DeKKgUrDfC&#10;trgTBesBoCZoUk3sFuIGa4K8cnNJLf51YChYTyZlKFhPJhTBHQm+roPP4NEAPL7UEu8q1vfV0cUx&#10;/PfHuYND+UYVrJlQPXaacDwSIAESIAESIIEfCUgFdYhX+xCvvcL3HvkkTkDrnHc6HSLehzgfGyc+&#10;4yDuzSsNn2H++0EGeGB0XsH+eQqspZI8/DjwnXPs6vA3NzeffR+YiS36lhzC54svy6r2qVZZF19j&#10;PdTR5gbm7crK8SYevNGIRUk2vn37doB1c4o3P+zkMO8ogpeAIo4cYtDlHB7sIaO76fT3Hs5ztra2&#10;Rl36xLFJgARIgARIgARI4DGBaGJ2BZFp6OhFOX8PPYmc7Ae81mlzvZ8TYpNzUdhLGH+TkV/sdEVe&#10;MM7L40zB+nJG3i0oWPdGZrKDmthN6+aqSYp2nVaLfx0CCtaTSQ4K1pMJRXBHgq/r4DOoGIDHmErq&#10;AWM9xoBjqbiIG91/yn/LB+KSCW8MdrEAOCYJkAAJkAAJLCcgFZZRRb2PasmvIETs5yJUWz7zjFq0&#10;OOeV87aVtbXDjQSrOceKkFQXFuF2rAc0cJ78Gp9BrPnVjSPzxudTEz9izwF56n2fI7ZgXThCWC/V&#10;6veaMH3cpwv/Xf3WnGfVmN7BrjQyPcfx7NB1Tmz3N4H5wztSbf3AMpMoYpeAAg7L7FPxvXIfmU7H&#10;Un0d+/TFxsbGMBVf6QcJkAAJkAAJkAAJVBFQFbMriExDRynKOXzoSeRiP/C1jso1fy6src1DYS9h&#10;/K0F3cFfCtYdIP3chIL1RtgWd6JgPQDUBE2qid1a3FhNEEtRLqnlQBU1CtaTySUK1pMJRXBHgq7p&#10;4N7XDMBjTCWYFrEeisH76ugQjoxEjM7q6F0lOMclARIgARIggWYELi8v9yHUeYFj+b5v1eJmI7JX&#10;UAINznlv7+4ma73ebxB0vg3qW+LGcV67Pxer78RwNXZl8kVzwrw/QBTdbzJv7BstLin8RpSHavD5&#10;7Ndrds1yEju/wfQUTI98fa1qn3KVdYkJ5irifPV1o3njUq5X19fWXvJNXv4ZKW9bQa9TrQcw/D1o&#10;1yOK2CWwiKMdgbJ7u+wj8raTVTw8dou3/21vbg64T5SdM5w9CZAACZAACVgj4C1mVxCZhmYU5Rw+&#10;9CRysR/4WsflfD0XlFnNQ2kfYfyzyoq/J0PBeqOgUrDeCNviThSsB4CaoEm1O1MNbqwmiKNIl9Ry&#10;oIoeBevJ5BQF68mEIrgjQdd0cO9rBuAxphJMTazHaCzVpib4/mN28251dSQGnjx5MuwqhByXBEiA&#10;BEiABEigPQGppCziM4g3X8Fav71FWkiOgM9573R6jvO849LFWRDcvgWDN7FiORPPrq8/jzXeonGw&#10;J/Tx+dDEl9hC6qa+diFYlwcg8HnfhGtVn9iV7H38xjwP8Dnz6bOsbYiblvIWCYjW5a0Gs2tb/vkR&#10;kH0Sn/9Ye/tKFLFLYBGHX6TY+iGBJnuJHNvQ72K6sTF40uuNSZQESIAESIAESIAErBKoFbOvrOyk&#10;PKco5/ApA0jJt8DXOk3O11PCU6wvFKwXG/qFE6/JC67z5elCwfpyRt4tKFj3Rmayg5qw0eemqklS&#10;+TqtlgNViChYTyZxKFhPJhTBHQm6poN7XzMAjzHfweDm22il15vgKdcRYv3XfXV0NBhDkD7uKkQc&#10;lwRIgARIgARIQJ8Ajvs7V1dX+xDHShX1Pquo6zNO0uKyc1+Ise5WV082er1hkv5HckrWB9bFGQSs&#10;+5GGXJGHQSH4fI4xkzjvvrm5+dxiXzhG33ex2DUVRqPfAMxfx/JTxpHcwueL1pgzsfX6+jMte9p2&#10;5O0EyOkDDbvBbmThxhn8nIDlId4MNtDwtTQbUlEf/E4x72h7ZhvGUYQugQUcbebPvtiL20MYTe/u&#10;5Fzp962trVF7c7RAAiRAAiRAAiRAAmkQmInZr693cK28h3P8f+N6bnf+VqWdrj2Mch7f9SStjB/w&#10;ekfhXN0Kxfz8pGA9v5hqzIiC9cYUKVhvjK6+IwXrAaAmalJF3Ljshmqic6dbKysq8a8DScF6UimW&#10;vGid+4hKvgRd0yoeNjBSSG7MqqJLxTh842L/DyGFdTuUb1ZHb5A37EICJEACJEACBgl8QxV1qGL3&#10;V+/uXq2sru4lfw5vkLEJlyvOf28hlp6urR1v9XrnJuYQ0El524CIbOc3ZAOO9KPplCplNxWA388I&#10;cxHh/SgWvKaV8GNXgr/ngYcBPmnmF1gf4pPk2hWBPuIj891tmw/Bblo/uHGG2BxCfJoky7b8YvSX&#10;N7VgHNk/W8c7pL9RhC4BBRwh2ZRiW3M/mb19sNcb4PuCD72UkkGcJwmQAAmQAAmUSaBrMXuU8/gy&#10;Q+s/64DXO5rn6v4TY49WBChYb4Uv284UrDcOLQXrjdHVd6RgPQDURE2qiBsLERMmGsJWbqnEv84D&#10;CtZbxUa7swmxC/eS1mEPuqZbe9fQQCZ58b06OirsTXu9P7EmxyAy+7A6esPcYDcSIAESIAESME5A&#10;Kp6iinq/t77+anp7219dW9t5PCUT5/HG45Cc+4/Pf6fTE6mGDcHrJDlfIzuENbM/F6v/tFZCuoJx&#10;36F62XHIMVxtzwXGUl29EQMR7qHi91PX8TTaNa3iLW+Ugq/PNXzwsQF/T7Hejnz6LGqbepV1eQgE&#10;n09t5hvshnX1TbNzrMfDNv6W3Hf+hgrJ7zcpcogicgko3kiRqTWfgu0ncxDy9o676fRiZXNz+CSR&#10;t6ZYixH9JQESIAESIAESsEcghpg9yrm8PfTdeBzwmif0+Xo3wAoZlYL1QgLtOU0K1j2B/dOcgvXG&#10;6Oo7UrAeAGqiJlXEjZmICRMNUVC3VOJf5yEF60Fj52vchNCFe4lvWCvbB13XKh56GjGSF7hAH8rM&#10;cOPro3zfV0dH9aYRxUWeMWdzEiABEiABEsiYwOXl5X5vY+MFqqj3pYr6sqmaOI9fNgn+uz8BOQee&#10;TocQJUtl5rG/gfx6NK3S3ZZEV1W+6/xuywHziS72hc8fkMf9JrHAGoh+iSsPRuDzvom/dX1SrrIu&#10;PrfJq2A3qxffSJX98TWvtZtnqTw0h4cpzmCh0dpsPvLinlFELgHFG6G4lGQ32J5SDXE0ReV1/NMA&#10;b28YlcSZcyUBEiABEiABEiCBewJaYvYo5/IMmxuBgNc8kc/X3ebLVm4EKFh341RaKwrWG0ecgvXG&#10;6Oo7UrAeAGqiJlXu+hgREyYagk7dUon/ohlQtN5pfB8ObkLowr1EJV+Cr2sVLz2MJJAXuPgew+Px&#10;yrw6Or4nuDk+wmfCG1oesWRTEiABEiABEiiQwDdUru1dX/dX1tZe4DxtvwkCE+fyTSbGPpUEpBoz&#10;/uFwY2NjSESzB0J3wEQqXh/E5iHVyFHJ+Vkqoti21dWFXxfC6Zubmy9NK8J3JFjfAesvmvkm6xq5&#10;9DyVXKqaW5MHC4LdqHa4iTqvwC8P9Yw0Y1WarW/fvh2A4SnycyeFuUcRuQQUb6TA0LoPwfaVZWCm&#10;07FUX5dCFCg+MVjWnP9OAiRAAiRAAiRAAiUQcBWzRzmPLwG41hwDXvN0dr6uxaZkOw6/tSzDw/gv&#10;I2Tw3ylYbxw0CtYbo1vcsVLwloBoLNB0izWrImxkXpjNH5X4L5o9BevJ5IYJkQv3EpV8Cb6uVbz0&#10;NBI4N+6ro0MNM8J//wVB+kyMzuronnFicxIgARIgARIggZm4FuKv/urGxiucU/R7q6u7bbGYOJdv&#10;O0n2lwrHE2A42dzcfEccfxOQCsDg8h7n5ntdMIGI8yU+wy7GrhoTLM7aCvfRXwT445hzgrC48f2s&#10;rmIAkf0n7bxDPp9AFPw2JnufsXwfiGgcVBenHG+iyr6JHHnNB3xcoNa3mT8Y9AYtjtpZatc7isgl&#10;oHCj3ezZe3bcTwSDPLAmx/+76fRie3NzkPLDRokgoxskQAIkQAIkQAIFEngsZp/2ervz6+idAnGk&#10;NeWA1z2pnLOnBdyIN46/tSyaDeNvJNY+blKw7kPrh7YUrDdGt7gjBeuBwCZmVk3YGFhMmBi2bNxR&#10;i38dEQrWk8kVEyIX7iMq+RJ8Xat46WmkRW7gxusEZQRHULtMcBH1x311dPHgyZMnQ09P2JwESIAE&#10;SIAESIAEfiIgVdRxjrG/enf3aiWAsNbEuTzzoi2Bc9zUO6Yg6h+MOI/vz8XqO23hNumfmrhYxPv4&#10;fG4yl/s+84rUz9vY8O0Ln/fw+eTb7759V4J15J5U9T9q6ndVv9Qq9lf5iFjt4/N+2byD3qBscAMV&#10;Dxgc4u1n58v85r8vJnAtb4RZWTnVfljDlTsF666k8m0XdG9pgQ374hC+XUw3NgZPIj/01cJtdiUB&#10;EiABEiABEiCBzgjci9l7a2vym+m/KWaPGIqAYnWZRarn7BEJ2x2qwe8tjyfL+NsNf63nFKw3DioF&#10;643RLe5YK3hrIRoL5CrNtiCgJmxkXrSIQrdd1XKgahoUrHcb3AejmxC5cB9RyZega1rFwwZGFuQG&#10;bhqNIEif3FdHR66PMcLsA0G6fPOPBEiABEiABEiABFQJiHD06uqqDzHjKxHVrq6v76gOUGHMxPl8&#10;aAh52h/OheqjPKfXbFYQ9h6h52mz3u17iTANlbBftrekZwEC6g/Yc/ptLGJe7zCv4zY2fPvKHonP&#10;B99+D9ofY428a9G/UVdX4bav8dQehKjyf5lYP+jNyXY3T6Pnt2/8rbTHOY7swW+wXwQ/v7lnQrG6&#10;lewI62fQ/UXL9el0jL18gGPTBd/uoAWVdkiABEiABEiABEoiQDF74GhTsB4YsGHz7X5zmU3cxDWb&#10;4RB14joF642xU7DeGN3ijhSsBwKbmFk1YSOFpolF1t0dtRyoGpKCdfdABG5pQuDCfUQlC4KuaRUP&#10;3Y3MqqOvrIxQqRR69OlH6YlcHso3q6O7c2RLEiABEiABEiCB9gQuLy/3IRZ9AXFKH9b2frAY4brH&#10;xPl8e8zFWIAge4zPCSsC/xhynPPvgItUtj7oKhlSrIKtIPqe4QTX1/gMYrJt+/BBVwJvyUV8vmiz&#10;SjG/Hs9R5i4PSFRV2Q56Y1LhxinmIiLSQ76ton3mysN5sh/D0n57a8stULC+nFEJLYLuMZoA5/uV&#10;7OnYcwb4vsA53ZB7jyZk2iIBEiABEiABEiiRAMXsClGnYF0BYqYmFH53MXPNlmkIg0yrIi8YZzfS&#10;FKy7cfJuRcG6NzKTHdSEjRSamoy/OK2WA1UEIgg3zIKP7LgJgQv3EZWsCLqmVTz8xwhugI7xf80+&#10;+O8/cZNn9t/4nuBGz0h5OJojARIgARIgARIgAWcC375925tXM36B7/2lHSNc+5g4p18Kig1A4EQq&#10;RlPU9GMuiDgSItn3VSLZmFmDuLzEZxhzzGVj3dzcfNLgAhvRLxcR07fg+WbZHOv+vYuq8Pe+aHF/&#10;PLcu5+QaB/i4Nxet7zzsE/SGlcKNU/EVwtHR+vq6PJwhvy/wryWB6+vrPkycYf/YbWmqtnsUsfrf&#10;yRFqCrSrQCDo/qLg3w8m6irQofK6FNyQCux866M2dNojARIgARIgARIonQDF7I4ZEPi6x9R5uyOy&#10;Ipop/ebC+GeYLRSsNw4qBeuN0S3uSMF6ILCJmVW7U0WhaWKRdXdHLQeqhowg2nCfKVuaELhwL1FJ&#10;1KDr2sND3KAZSvP76uj4z5GI0be3t0cU6HiAZFMSIAESIAESIIHgBKSiLETqfZyrvMJgfZyr7HoN&#10;GuHax8T5vBe04hpL5d9jiih/jrtUEJ+L1Xe6zIquqnkvmjN8OsDnrC0XuTZbW1t72daOb3+Jq9ND&#10;PzWGu/Jb3IHvUu3/yHfOLu1h91nqe8Hj6vhBb0oq3Ti9Z4/YTTY2NuThk5FLPNhmOQF5+AStGj98&#10;smiEKDLywKKN5QTZYhmBoHvMssF9/t19vxrhGHYB0wMW5fABzLYkQAIkQAIkQAIk4E+AYvYHzAJe&#10;+5g5Z/dPofx7uF/HLGTBHMgsVeoexs5smqGmQ8F6ILIUrAcCm6BZFWEjRaYJRtbNJZX41w0VQbTh&#10;Nku2EgImBC7cS1SSNei6nnv4oDr6BP/9B/5neQ3uTJDOGzEqYaQREiABEiABEiCBwASkijqG2J+L&#10;1OW/m/9FuvYxcU7fnGKWPSH6HGNihxBPDrOcYMtJPRbFtjTXuHuXwug6p+VBGohEpbr6buOJ/dPx&#10;WCr7K9jxMiFVuudvq/Dqd9+4y7hg7H183jdyfEkn2D3HAwSHIWxr2rx/4CDoDUmlm6ZV80aV/EP8&#10;PnGuyaRkW/ImDOzZ8gBNX5MDBeuaNO3aCrrPaGJptmfJueAQ6+cCRTwGmu7QFgmQAAmQAAmQAAmQ&#10;wGICxYnZKVjnkqgi0Ow65idLZq7bmAVuBChYd+NU04qC9Vb46jtTsB4IbIJmVYSNFJkmGFk3l1Ti&#10;XzdUJNGG20zZyoS4hXuJSqJqrOv76uhwSCoC/SXfIkbH95ivtVUJE42QAAmQAAmQAAlEJiBCq6ur&#10;K6me/koqOuPcZkfVhQjXPybO6VWh2jUmFX7h/cnm5uY7u7MI57mIsSHckgrWB+FGcbMsDxVAPPw8&#10;tbdASUVj+KRS0Rh2ZH4jNyJ6rSAY/tJ2r0V/jUtc70lJjuLzxbujYwcLVdaFwfXt7ec17ePlPSOl&#10;G6ZLkJ9gfb91DAubORC4vLyUh/3OwLX1eRTF6g7AC2hiSvSgsG9hbx3ci9dTO/coIN04RRIgARIg&#10;ARIgARL4TiBLMTsF68zwKgIK1zFi1tS1GzNhOQEK1pczWtCCgvVW+Oo7U7AeCGyCZlXu+lBkmmBk&#10;3VxSif+ioSKINtxmylYmxC3cS1QSddm6xo2RCQYa4XNfHX0FNxuHMjjE6LNv/pEACZAACZAACZBA&#10;DgSur6/7EIS8wrlOH/PZCzqnSNc+Js7rg4I2YfwcOXdMEVJ1rOThEancDEZh16RjqnQl5l7k3ry6&#10;+ue2Ym8ZA3vgZH19/akjDtVmGLv1vayuBOsCAoJ7qXAfJE+tVFm/lge8ptMPqokhxpRuljr6xT3Z&#10;EZRrs/lDR/JAzZFrn6p2FKy3oZdP39YHilgowuxbIxwrf8e5yJBvrIwVSI5DAiRAAiRAAiRAAssJ&#10;mBWzU7C+PLgltlC6ljFz7VZijJvMmYL1JtS+96FgvRW++s4UrAcCm6DZZcJGJ5cpMnXClGIjlfgv&#10;mlgk0UaKbFPzyYSwhXuJTtpMpyMYmuAzxk3EP3GDfSz/LR9WR9dBTCskQAIkQAIkQAJpEhAhLETq&#10;+/DuBYQf8h33L8L1j4nz+rjUUxptOBeqy/k4/yoIyNsN5mL1nUQAHSNm7xLx5bsbYCTV5480/OpK&#10;GC2xxqe10LnLBwo041AVyy7n5pNbUu1/Rana/2xcpRulPnOAIHSEBzde8kEiH2rL22KN7+HBjrMm&#10;D3ZEEavLFAIKNpYTYgsXAmZED+H3Lvkdd4D1dLGxsTF0Ycc2JEACJEACJEACJEAC8QkkLWYPeP1j&#10;5rw9fkqkP6LCtQzjn36YvT2kYN0b2cMOFKy3wlffmYL1QGATNKsiWKbINMHIurmkEv9FQ0UQbLjN&#10;lK1MCFu4lyxPVFRHx029kTTsTacf5fu+Ovrl9vboaa83WW6ELUiABEiABEiABEggDwJS4fPbt299&#10;nA+9woz6EKLtdjqzCNc/Js7rOw1C/MEhhBzjc4LKmOfxR7czIhgdwdvTVDwWUdja2trrVPy590Me&#10;vMHns5Zf2BcP8Ymem4qCdREZD7V4+NjBHPbxee/Tx6ctbA+Rgy99+nTV9lqz2rzCjdImHCC8n0AE&#10;Kvk0atKffeoJXF1dyf7+Bvm848opimA9oFjDdZ5st5iAKdFDxL1L3o6C65sB9q2P29vbAz5sw5VE&#10;AiRAAiRAAiRAAjYIdCpmD3z9Y+rc3Ua6xPNS4VqG8Y8XrmgjUbDeCjUF663w1XemYD0Q2ATNqgmW&#10;KTRNMLpuLqnlQNVwEQQbbrNkKxPCFu4jK7fT6RhrcoyT/jFeu/0nbuBN1ldXR7erq5Nft7ZGzGQS&#10;IAESIAESIAESKJ0ABOp7YLAP4YZUUe8nxSPS9Y+Jc/ukAhPUmROp0E0hUT1jebAEwiupGH4QNBIe&#10;xuUhAwgrn6cYN6lAr/mGCNh6hs/YA49KU6nKjXHftDUGG6/xGbS106S/5C4+X5r0de2DuXUmyHf1&#10;UdrN3mBye/tpbXV1x6ffT20VbpK2GV9E65jLMR8wakOxuu/9Xo9/XbrXRxGri5uBBRv6FMuzaEr0&#10;0OH+JQ844XMhD9vx7ZnlrRPOmARIgARIgARIIA8CwcXsga9/TJ2755EyerNQuJZh/PXCkYwlCtZb&#10;hYKC9Vb4FneuFLFSTBiQeDem1cTKzI1uAqgwqloOVPkSSbChgCF7EyZELQXsI3e4wSDJhniMcJPh&#10;r1t8b0CMzuro2S9BTpAESIAESIAESKAhARHJoXKnVE9/IdVuIQ7eaWgqTrcI10Amzu3j0O5ylAFy&#10;8bgLIXCXk/YdW9avCLDBas+3b8j2iJuI1Uchx2hiW6sq+f3YEOaP1tfXnzfxpW0fLcE6mJzg4YK3&#10;bf1p2v9Gs7J4hROWqqx/m04P1qfTs6YsoXpv3FW7I/LzeHNz8522XdpbWbm+vu6Dwxn2/d06HlEE&#10;64HFGoy1DoF0doUl80lo/4Kn8pvyEN+/4+Gb5M5ldDKDVkiABEiABEiABEigLAIqYvbA10Bmzt3L&#10;Sh232SpczzD+bqhNtaJgvVW4KFhvhW9xZ1ZZDwg3IdNqYuUChKYJhU3VFbUcqPIqglhDFUbmxkwI&#10;WwzvJffV0cFZKnb9cV8dXdIK1W/kRgL/SIAESIAESIAESIAEHAiI2AlCy1cQO/XRfM+hSzpNIl0D&#10;mTi3Tycqap5IZW4YO9zY2OD5/RKqIr6ei9V31AKgY+hYquLrmNK1Al4fNN8cgRi8g9j7WNdLN2ta&#10;c+lasI55yNsBjtxm3ayVlSrrMjvwOFtp8rYEhZujzegu7HWO9XEYwC5N/p0rb/H5Dxj/cAyIIlaX&#10;CAQWazDI7QmYEjykuYchze8mOKcZ4Ptie3t70D4qtEACJEACJEACJEACJJAaAWcxe+BrIFPn76kF&#10;sWt/FK5nGP+ugxhgfArWW0GlYL0VvsWdKVgPCDch02piZcMi04TC0YkrajlQ5X0ksUYn4AwOakLU&#10;kvJeMp2ORIR+Xx0dNwTGSIPZh69jNbgg6DIJkAAJkAAJkEAyBKQKM0Tq+3DoBYR78m37L8J1kIlz&#10;e9tR/MF7iO4m+B9OWJHXLagQTh2h5alb63itsNcMIJ58HW9E95Hg2wE+zatXVwyF/fQ1PgN3L/Ra&#10;KgrWh4jZSz3P/CzJmz3wee/Xy6+1pSrr8HXn5vb206Lq2T/NXuHGqB9R99bztxC8xDqRPZ5/ygTk&#10;/A6MZV/r35uOIlgPLNRQxlSsOVOCh4T3sYcJJOc5Il7H/zbkb9XFLi1OnARIgARIgARIoCACP4nZ&#10;cQ02f8vhjiYGU+fumhPPwZbStQxzIIdkeDSHitxgnN3jTMG6OyvvlhSseyMz2UFNrJyyyNRkZOI5&#10;rZYDVS5HEGrEI2V/JBOilq72kul0gptmI4lybzr9KN+4oBvKN6uj2899zoAESIAESIAESCAtAiJ4&#10;+/btWx/nW6/gWR9Csd20PGzpTaTrIBPn9y1RJtL9HXL1hILG5dGQtQ2hlFSkPljeOm4LqY4P4fPz&#10;VON4c3Pz2UsE7IAP9oL+5LPIBfBWucfRtZhbchqfLw64WzVBXh7ic97KSKTO4LF3N51+chpO6cao&#10;01gNG8nesL6+Lg93jBqaYLclBC4vL/ex/57ih7Y453sUrJvISZWDRIyZGtjHajCMsF+LeH2wtbXF&#10;/S1GrnAMEiABEiABEiABEkiIwHcxe6+3B7f+LQ8UNxWzmzl3T4h/Mq4oXc8wB5KJqJ4jFKy3YknB&#10;eit8iztTsB4QbmKmVe5edSUyTYylRXdU4l838UhCDYvcu/DZhKAl1F4yr46Ok+nx6nT653119NvV&#10;1cmv/NG+i3TkmCRAAiRAAiRAAoURgEBdfhzfhyBMqqj3s59+hGshE+f3tgM9xHXDMUWMbkEUYa9U&#10;1Z7f/HLrFKkVBKkTqdKdaizB7S18e6OJo0uht6bIW2IHMfFTTTa+tvAwgVQUl2NYsL+5aPpZsAGU&#10;DUvOrizLWaWbosquV5qTt2jIGwk2NjaGMcYrcQzZF67u7t7g3OUo+PwpWA+OuO0ApsQOhvayBXEZ&#10;S/V1fD5ub28P2saP/UmABEiABEiABEiABGwT8BWzmzp/tx0afe+VrmeYA/qh6dRiTV4wzu5RoWDd&#10;nZV3SwrWvZGZ7aAiWA4lMjVL1Y7jKvFfNN0IQg07tLv11ISgpeFegupeQ6F7Xx39FtXSNyBGv9ze&#10;Hj3lq527TTyOTgIkQAIkQAIkUCQBqdpydXUl1dNf4L/3IfbbKQpEpOsgE+f4xgIvwlGIF48p6HEP&#10;nFRcnovVk1znKVevngv9pbq6Nrtj2HznHkW9lphTH58PWha7rBQvc0Buy1sDjrTmU2cn5Tyt8lnW&#10;PETr/cr5KN0QDc38sX08nHCISsTnscctabxvOF705E0ceMNOkHlTrB4Eq7ZRUzfBje5ndTGTB8Fw&#10;vBni+0LOdVN984x2ztEeCZAACZAACZAACZCAG4EqMXvv74f4d9wssFVSBJSuZ0xdwyUVgESdoWC9&#10;dWAoWG+NsN4ABesB4SZmWkWw3FBkmhiKIt1Rif8icpGEGkUGz3PSJsQsFXvJ7XQ6Rp6O76uj362s&#10;TNZXV0esju6ZAGxOAiRAAiRAAiRAAoEJXF9f9yF+eAVxYR9DyQ/ZZf9FuBYycY5vJAukwi6qcP8m&#10;Il+Kd9yDBmHyAT5n7j3itoRv54jrYdxR3UcLUV1dRkcOP++qorw8pITPe3cKi1tiHngOvTfRsudr&#10;R3s+deNbq7IuD1tc395+Xnv8sIXSzVDfOCm2T3rPUJxnp6bw5p0DbFSnq2trO6qOULCuijOUMTNi&#10;B/v72dIQyhtZ8LmQCuxPnjwZL+3ABiRAAiRAAiRAAiRAAsUS+PL1a3/t+noHv9HsAcK/pWANxeyJ&#10;p4PSNY2Za7jEw5GMexSstw4FBeutEdYboGA9INzETKsIlilYTyyq7u6oxH/RcBFEGu6zLbtlqmIW&#10;3JQdSmQgDBnhwuav++ro+J/G/KG87Jzl7EmABEiABEiABNImID9KQ6S+Dy9f4Idq+ebfQwKRroVS&#10;Pc83lgwDXI8cI4/Hxvzu1F2Irc/A7KBTJxYMjmvNEcTqL7sUOy9iI3soPp+1+Un11PX19afadl3t&#10;aYvwET+J4ex3gy7+RJiNz5dIY3dWGb/J/C7xcMLGw4cTlG6ENvFFuc8Qx4TXqe4dynPtzNzsoYe/&#10;q63rHEcoVu8slj4DmxI65LOnuYZoLMJ17H8XGxsbnR13XZ1lOxIgARIgARIgARIggXQIUMyeTix+&#10;8EThmsbUNVyiYUjOLQrWW4eEgvXWCOsNULAeEG5iplUEyxSsJxZVP3dUcqBuyEgiDb8Zl9u6AzHL&#10;REQC+KF7gh+8/xDy+O/ZD94Qo/OH73JTkTMnARIgARIgARIwSECERaiI2YeAayZQx2fX4DTiuhzh&#10;eqiDc/y4DAOOJtcqMH9MUY4fZNkLbm5vP+Dabk96Bv1Nwc+1761FtD0Xq0uMk/wLJfjvuqo85nWK&#10;48ORFvSuBesyj5ubm0/3+a41ryo787x9ZkkoLfFGpeyjFYWboCHZ+tqW4wMe/Djs6k0Fvv5abi9v&#10;6IH/p/jBcHZMafxHwXpjdDE7mhI7ZLav+cRZjkc47g3wfbG1tTW0dFzymSfbkgAJkAAJkAAJkAAJ&#10;hCdAMXt4xrUjKFzTmLqG6xC1qaEpWG8dLgrWWyOsN0DBekC4iZlWu7FI0XpikXV3Ry0HqoaMINBw&#10;nylbBhCzjOY/YM+qo+OH7DEozz6sjs58IwESIAESIAESIAH7BCBQ34NAoY+ZvJp/259UzBlEuh4K&#10;cJ4fk1L0sSCwnGDQk83NzXfRBzc+IK779q4hVl9bXd15OJWgvys0YIb9SoSm5w26RukCjn18PoQY&#10;rOu5Y3190DxegNMJHj54G4KVq01tEf6icVOYrysXaTd7gOXm5vsDLD59U28rxwo80CQV/kep+5qD&#10;f99ub9+u3N7+Z3Vt7Yfji9PcKFZ3wpRCI1NiBwVxRwrMNXyQyuv4fJRv/uavQZQ2SIAESIAESIAE&#10;SIAEhADF7IHzQOGaxtQ1XGCc2ZinYL11KClYb41wsYHKm00UJQemHt+82k1F5kb84CmNqJYDVf5E&#10;EmgoocjejKeQZVYdXaDg5txH+b6vjn55eTl6+vTpJHtgnCAJkAAJkAAJkAAJFEZAhGdXV1dSPf0F&#10;/nsf5387hSHQnW6k6yHP83zdOdqz9g55fcJKkf6B+zadHqxPp2d1PYP+tuDhbtcVxl1c1RZ1PxwT&#10;uS0VuscufoRoo12NPAUBtxwP8XkfgtdjmxarrM8eZLm+/oAHC7I8Z0BOH6LC8HmM+Jc+BnJp9/ru&#10;7hTHk30vFhSse+HqqrEpoYOCsKMrzhHGlcI1FxhngL1xFGE8DkECJEACJEACJEACJFAgAYrZFYKu&#10;cF1j6jpOAVkRJihYbx1mCtZbI1xsgFXWAwNOxLzaDUUK1hOJqL8bajlQNXQkgYb/rMvs8VDIghvk&#10;Y7mJjR+YxxBs/Ck3RfG645FUkPr111/5Y3OZKcJZkwAJkAAJkAAJFEgAIrM+zgVf4Zywj+nvFYgg&#10;7JQjXRNRtL40jEPk+DEr5S7lVNkA14lneJL5wKV30N8YljggD11DNCsVkScuvnbRJqT4WeaP6/rn&#10;Xczrfkz4oHovS6q5Iqavu5yTPMyFz5dYPqQg0vedKx52O0KcTn37GWr/DvM7NuSvaVdRKGMfldZP&#10;e6uru0snQrH6UkSpNFA9OISelIKwI7SLidgfw48hjv0X29vbg0R8ohskQAIkQAIkQAIkQAKZE6CY&#10;3SHAStc0pq7jHLCwCQhQsN46DShYb41wsQEK1gMDTsS82o1ECtYTiai/G2o5UDV0JHGG/6zz74Ef&#10;iocyy/vq6NPb2xFeZTxhdfT8Y88ZkgAJkAAJkAAJkMAiArPqldfX+2gjVdT7rKIeOF8iXRNRsF4d&#10;R1wXjSG2PqaIplmei1D35vb2A/aJPR8LQX9nqHFkXplaxOojH19jt0W15s/guRtiXMSrU1FtCGE3&#10;bA7lIYQQvHxsaleOXzS2xSrrMh/stVKFXs4vcv0bYO0epvxATE7gZ2/9ubs7wvnNm4XzomDdTNhN&#10;CR2UxB1mgqPkqDxkdi9e516pBJVmSIAESIAESIAESIAEvAhQzD7HpXRNY+o6zitTCm5ckRuMs18+&#10;ULDux8u7NQXr3sjMdlC5kUjBetnxXzT7SAINswFo4DjE5+MpqqOj0tAET8D9sTKvji6mnjx5Mmxg&#10;kl1IgARIgARIgARIgAQyJSCCn2/fvvUhGniBzz4+u5lONd1pRbomomj9nxSQN0dB5PobxIXvKJhp&#10;tjSwd+xdQ6y+trq608SCym9NHgMjziIkPffoEr0pRFxHGDRYFWrM/zU+g+gTmw8oD0Hh80Fz/BSq&#10;xst8sKecgq3EL8ofOJ5jDzuMMpjSIHK+gQfiPsPvRnuGkhtBzczzUdbZOOhANP6dwDcci3p3d6c4&#10;pvR/wkKxuplMMXXzW0nYYSY44RwdYc/8HfvlcGtraxRuGFomARIgARIgARIgARIgATcCRYnZla5r&#10;TF3LuaUBW1Gw3joHKFhvjXCxAQrWAwNOyLzKTUQK1hOKqJ8rKvFfNGQkcYbfrNNujRO/0RQidIgr&#10;Rrjh99d9dXR4PYYgfZy29/SOBEiABEiABEiABEigawIQqO9BHNCHH6/m3127VPb4ka6JKFj/nmZS&#10;BfeYgsLmyw4CwYP16fSsuYW/ewb/vWHuYNeVxV04iZgXomeprr7j0r5JG9iOhbzSPczxAJ/WefPY&#10;eNfzEn8wr318pIJ4tD/sYc+s7WMQrMubW1QfWogG3HEgeSAKbzBM/m0OjtMx0wzntgd4jeTp6sMH&#10;IihYNxM/UyIHJWGHmeBEcBTxH9+h+vr66uoF9s9hhCE5BAmQAAmQAAmQAAmQAAl4EchOzK50XWPq&#10;Ws4r4oU2rskLxtkvHyhY9+Pl3ZqCdW9kZjuo3M2iYL3s+C+afSRxhqEATKQi0/fq6HAcP9bOfqhl&#10;dXRDUaSrJEACJEACJEACJJAQARFCXl1dSfX0FyKqCymITGjatlyJdF1UsmhdrrOQFMcUwrRbGhBj&#10;nkEUeNDOyo+9VX53qnEolQrcy3iB61vs0W+WtWv679j7h6hs/bJpf41+oeaYiGB9B4y/aHBytWGx&#10;yrrMTfIAX8Fy3ZVfyHYiWkd8jlE1+DzkOLT9I4HZ+e7d3Ruc6xzhbZPEY4iAqZvfSsIOQ+EJ7urD&#10;+OO8bYL7IgMU6Pm4vb094JuQguPnACRAAiRAAiRAAiRAAi0JmBSzK1zXmLqOaxnjYrpTsK4SagrW&#10;VTDWG6FgPTDghMyr3DikYD2hiPq7opIDdcNGEmb4zzpMj/vq6L3pdLyyuvonxOhjjDSWm1m//vrr&#10;KMyotEoCJEACJEACJEACJFAaAaliihv+ryDk62Pue6XN39x8I14XlSZal2st5MPJ5ubmO3N5kZDD&#10;IgS8ub39gD0lyH4S4ncHET1BpP089SrUYLuLPP0U+GGiY9jvdA3Iww6IxYF2WsOmVLMeatv1tXdz&#10;cyMxDLI+6nyxWGVd5oJzlOisfOOp1P4Ee9BbJVs040hAzoHR9JTnv47AOm5mSuSgIOroGHdywy+L&#10;vzxwh9eYXOB7wDfLJhc+OkQCJEACJEACJEACJLCEQLJidoVrm2Xn8kwOgwQoWFcJGgXrKhjrjVCw&#10;HhhwQubVbhpStJ5QVP1cUcuBqmEjCjP8Zt2sNW6ID6Unbhp+lO/76uiXl5ejp0+fTppZZS8SIAES&#10;IAESIAESIAESWEzgKwSPvevrfZy7SxX1vggfg57HMyD6BCJdGxUmWH+HtXDC6ozt0hV7yt41xOpr&#10;2FfaWVreW3PfQtxf4zNYPmq3LUIJuR/OChxEuD/qcqaY5wf40Nf2IRXBOuZ3Cl+OtOe3yJ7VKuvy&#10;kIaI1iHmDr6nxIxHzVjnOA4d8zgUPxJ4u9ARcu1N4IeB4k8ssxFNiRwURB2Zha/1dHziPysEBAE7&#10;rmV+xxssOj2naT1xGiABEiABEiABEiABEiieQKdidoVrG59z+eKDbQUABesqkaJgXQVjvREK1gMD&#10;Tsi82s1CCtYTiqqfK2o5UDVsJFGG34yrW+NVlONprze+r46O18tO1tfXR6yOrkGXNkiABEiABEiA&#10;BEiABHwISLXjb9++9SGAeoHPPp6Y3K3qH/Rc3sdhtl1OIOK1UQGi9SEEaoepV9ZenhTdt8A+c7C+&#10;sXEW0xONfQt75DuIYY9j+t1kLHkYAJ9PTfq69sGD9WP8dvHMtX2odqhA/hnrsvJY1XLMzqvHi/+I&#10;4z4+71vOxbt7KoJ9X8dne8v6etS9xddHrfZYgyPMVd4EMNGySTtuBOYPR8jDJPtuPdgqJgFzAgcF&#10;UUdMvhbGapoD8had3urq4Pbu7uKX7e2BhbnSRxIgARIgARIgARIgARJwJRBczK5wbdP0XN6VAdt1&#10;QICCdRXoFKyrYFxspPIGEkXJEcjHHULjRuHMY+ZG3MApjqaWA1U+RRRlLENyXx0dN1ClWsdfEKiP&#10;NjY2Jug35isnl9Hjv5MACZAACZAACZAACYQmAHHXHh6g7OP8/JVrldqg5/KhJ1yi/UjXR7kK1kWY&#10;iweKj7cpXFFZPVL5G4YOuvpNp+n+NReHPleBENhIqKrjD91OpQo34hLkXhbmd4KHE94GDtVS8/Ig&#10;GT5fljZUbiDVZjH/l8pmo5j7YY+JMmJ3g0ixC/zGKKL1UXdelDsyKvr3sVbOwH+3XArpzTzIQSHU&#10;NBUEHaFcs2pXNf7T6QDnGRdgMeR9HKsZQb9JgARIgARIgARIgARcCLQWsytd26iez7tMnG3CE6Bg&#10;XYUxBesqGBcboWA9AuQEhmh6g/An1ylYTyCazVxQy4G64eOIMiZy0xqVNyYoe/XHfXV0cQk/Yg6b&#10;kWEvEiABEiABEiABEiABEghHQMRvl1dX+2uoon6Hyq14sHKnyWjBz+ebOMU+1QTiXBvNxs5JtC5C&#10;QAg2f0tBtJpDasveg2rYH7Dn7P0wnw5+1/Hdv6TiJvLguYXq+uAsAsoPoXMGLORtA+ehx1lkX6oc&#10;4/M5hA8pVdPHuvn007oJMem5zfubg3e93suNXs/cb1vzvUaY7QbElIxpOVZhjzrkQ1XdhETy7erq&#10;6gj59qYbDzjqYwKmBA5Kog5mwT8EQsUfdqUY0QWudQZbW1sjMicBEiABEiABEiABEiCBUgg4idmV&#10;rm1Cnc+XEqsk50nBukpYKFhXwbjYSO1Now5uYEWYbrFD+N4crAXFvDCbQ2o5UEdAQZQx+yESN6bv&#10;q6Ovr66OMdzsw6oaZlOPjpMACZAACZAACZBAcQSkAiTETH08aPkKk9/TABD8fF7DSdr4h4DC9ZEL&#10;zowE6+e4DjyxIFB2iUvXbSDw2cM+9AGi751KXzr6bcd1H0MevMZn0DVHl/Ehbv4cQ6gLHk/xmbj4&#10;FKpNSHF+ShXGIUg+BeujUBwf2v3hxqDhKuuy5+C851MMZqmMIW8C2dzcfJeKP6X5IQ/Q4Dgn1db7&#10;pc09pfmaEzcoiTpSikHXvkTKgTEe/B7g8/EXvoGp65BzfBIgARIgARIgARIggQ4JVIrZe709uLTT&#10;xK1I5/NNXGOfpgQoWG9K7od+FKyrYFxshIL1CJATGcL1xuBCdzu6qZkIQtNuqMR/EYHlgoxZdXQx&#10;gZsJH+UbgvShfLM6uunUovMkQAIkQAIkQAIkUDyBrxDNrFxd9Vd7vVci6GtaRX0RyODn88VHURnA&#10;8usjtQEti9bn14jHGxsbs2tD/rUn8O3bt4P19fWzpZY6+n1n2V6WUqXtZQzh6wE+y1kvM7Tk32Wd&#10;IKbPW5pp3R1+HMHIaWtDFQZSEqzDl3183oeY573NuhuCVqusy7wg4H6Lr9KqXp/jwaDDkLlC24sJ&#10;XF5e7uN35rMQ595kv5yAKXEDxerLA9qgRewckLfw4Jp7iO8LedNF1w/zNUDGLiRAAiRAAiRAAiRA&#10;AiQQhMCXL1/6UrwE58h7GODf8qD3/L936gaMfT4fZOI0+iOBimtfxtk/SShY92fm3YOCdW9kZjss&#10;uynoNLGObmg6+cZGCwmoxH/BCDjhGU97vXEP3yurq3/eV0eXV+X++uuvI4aHBEiABEiABEiABEiA&#10;BHIiMBfIvMCPfvt4InM3xtxCn9PHmENRY1C0XhtuuU7ENeTx1tbWeVE5EXiyUhkaQxx5DdPR7zxV&#10;+1lKouVlDOHrDnhLdfWdZW3b/nsqIn4RJOOYF0yQDJZJHOYktvh8aRu3qv7LbhDJwwkbCTyc0HTu&#10;yJEP6Ntv2t9iv/kDJS8pmuwuerJmr66u3mAP8Tv+dedyNiMv29OSmigF6+rhSCH+cu64Mp1e4HvA&#10;N/Sqh5gGSYAESIAESIAESIAEMiFQJWbHPa09TC/475qZILQxDVZXV4sTBetqKOsNUbAeAXIiQ6jc&#10;9enoRmYiCM270SYHcANmKADuq6PjR8ARquBNINQZPX36dGIeDidAAiRAAiRAAiRAAiRAAgsIoGrx&#10;Hh7Q7OOc+hXOiftdwGpzPt+FvxwTBCKJ1o1VWX8HUdkJxX16K0TEerhml4rQzfamjn7rebinScVM&#10;VAF6ZiUvQou3H2YHmIgYdvabTJd/mPP72UNagf5SEazL9G5ubj7Bnz3NqboK+256vcOtXu9cc+xY&#10;tmQvur6+/iwVvWKNmcI4c9H6IdbHKAV/SvVBztWxbuWtF6prt1Sey+btuqctsxPt3ylYV0edYA6M&#10;7yBcRyGlC769ST3cNEgCJEACJEACJEACJJApgXsxO+597eEc/98oULq0MnumKOxPi4J1tRhSsK6G&#10;st4QBesRICcyhJq4oaMbmYlgNO1GXQ7MqqPjM78x/AcmOcHrpkesjm463HSeBEiABEiABEiABEig&#10;BQERXV1eXe2v9XovYKYfq4r6IpfVrulacGFXTwKRBOvilQHR+hBCMhH0jT0psvkCAtir9iCufQ+2&#10;u61Adfhbj+xtqYiyXRjGrK4+W9uJVB6X6tkhH9iC7eepCH7lbQXw5cglH5a18RX0Qfw8RpX1Z8vs&#10;pvrv8gYaCAXlAZqi/uQ3VOTMa4okuw87qq0fYZ+Wius73XuTrwe+e1unJChWD4I/5RyQByF7q6uD&#10;27u7i39tbQ2tPBAZJFA0SgIkQAIkQAIkQAIkQAINCVDM3hBcV90oWFcjT8G6Gsp6QxSsR4CcyBBq&#10;4oYOb2ImgtKcG1INHa9GnOCH+hH++6/76uiYyJivSjQXTjpMAiRAAiRAAiRAAiQQiACqgvZxc7uP&#10;m9uvMMReoGFamVW7rmvlBTt7EYgkWk9VsC7iSwj5jre3twde3Nh4KQFUkz2AAOdUrZpxV7/3TKcn&#10;mMPbpRNOpAHy+QzcD2K4g99vBmDzOsZYy8bAgxFfQgpAU3poAdz38Wklum4j5LNcZV3ySAT/+Dpa&#10;llM5/jvWyeHW1tZ5jnOzNKd5tX/Zq/ct+W3F1zb7WydzpGBdHbvBHBhgX/go51W8H6aeDjRIAiRA&#10;AiRAAiRAAiRQIAGK2RMMOgXrakGhYF0NZb0hCtYjQE5kCDVhQ1c3MBPhmKAbk+nd3QivaJlAoCDV&#10;0Vdu1teH8v30yZPZN/9IgARIgARIgARIgARIgAR+JvD169dd/K/91bW1V7h53Q8pxNPir3Zdp+UQ&#10;7SwnEEmwLo6kJFqXarMQ2v5mSYi8PJjptAgqCI35u890OkSOvEyH7GJPcKzYxedzRH+PcWx6F3G8&#10;2qHw8ElQfZpUp8ZnkMJcReyKz5emvrQFZb3KuvCDcPsDcnevKUPj/c6xrx0an0MW7svDqMhHEa7L&#10;OT//lAi03eOU3HAzQ7G6GyfPVqZy4NHc4LsUdbrAddMADxiNPKfO5iRAAiRAAiRAAiRAAiRAAksI&#10;UMzeUYpQsK4GnoJ1NZSLDVXe8I55cyrSPEsfRk3YwNyImkr31dHnr03/8259fXyHyujbrI4eNQ4c&#10;jARIgARIgARIgARIIA8Cl5eX+zi3fjGvuLg7m5Wxaxy1a7s8QmpjFuWJ1s8hVDyZX8faiJERL0UI&#10;CjGrVH7uB3U5wr54e3c32Vhbe4Y8mQSdi6JxPCjwAf6GZf/AX4z1HJ+R4hQamULe7eHzqVFnx06w&#10;n1SlfQiuP/kKrlUFfInxcAzj92aSMxALf1B7A4SvA923HyJ/5CEMM/tb98jCeYA3krxFPN6EG6Es&#10;y6p7XWh0FKwHIWwqBxYTGGMuQ5yTXvzCt0EFyRUaJQESIAESIAESIAESIIGHBChmD5gPFKyrwaVg&#10;XQ3lYkMUrEcC3fEwaqKGCDctO0YVdXhURx/KgLiB8VG+76ujr1xejp4+fTqJ6gwHIwESIAESIAES&#10;IAESIIHMCECgIiK7Ps63Xy0UGRq6zlG7tsss1klPpxDBOoTUI8TheGNjY3adyz9dAiIAhYj2PUR3&#10;u7qWa6wF3hfver2XG72emVyRYwk+H6KwxyBSZXt9ff1ZrPEWjRNj7qkJ1uUtBjhvOHLhH0K4Z/GB&#10;jsesrq6ujiBYP3VhmGMbOSZiDYtofZzj/KzNSd6QgYcopNp635rvKfkbYr8LOj8K1tXxmssBHwLT&#10;6QB798U2xOt84MgHHNuSAAmQAAmQAAmQAAmQQHsCFLO3ZEjBekuA/3SnYF0N5WJDtTe7A9+YijQ9&#10;DvOAgIqwgXnhnFP4IXy8gs99dXR0nECQPtrAq9F//fXXkbMhNiQBEiABEiABEiABEiABEnAiINWH&#10;pYo6BFIv0KGPz65TR0PXOSrXdU5Q2EiVQMaidQg7J1h7x1tbW+eqzGjsOwE8fHOA3xZOO6lWHGJ/&#10;NFg9uknF7TYpjDV1jngftrGh1RfirSPYCio8xnyHmO9LLZ/b2oE/+/jI2wxq/4KL9gyuk8ewcHwQ&#10;hvtt42G1vxwf8RDXyxTelGCVobbfcp2AB7/kgRS3awRtB4zbC77vafKhWF2T5ndbpnLAl8CDnJm9&#10;+Xhl5XfsFUNc48h/848ESIAESIAESIAESIAESKAjAhSzO4CnYN0BklsTCtbdOLVuRcF6a4RmDKgI&#10;G0LcqDRD8EdH76ujr6yujnrT6V/yI9btxsaE1dGNBpRukwAJkAAJkAAJkAAJmCSAaol9iOlmVdQx&#10;gb1GkzB2naNybdcIFDs1JpCvYP0Ewq93rELYODOWdpRKz2h0tLRhyAaae2RiwmQXbPi95wCfM5e2&#10;Wm2wpg7xOdey18YOcvAtfHnTxsayvgkK1nfg05cqv2OJ9XKosi4PEuI87XMnD9ssS7qI/44HXg75&#10;UFdE4EuGkrzEGwDe4Pyl22NrOkicPIm19zk549KIgnUXSt5tzOWB6wwX58sYvzcM8NaMC75JyhUo&#10;25EACZAACZAACZAACZBAHAIUs885V1zTZHv9Fji1KFgPDPjePAXrkUAnMIyKqEHzJmUCTOpcuK+O&#10;Pu31JqsrK3+g3aw6urR/+uTJMGHX6RoJkAAJkAAJkAAJkAAJZE3g69evu5hgHyKTVzhvl+8dlQkb&#10;utZRubZTgUYjXgTyEq0PsfZEUDv2YsDGzgREUAdxjFQn7jt3Ct2w5T6J+YzX19aeW3rAQeIAwfYn&#10;5Lsce6L9gdHTVDhh/h/gS9A8RG5MIAR7Gg2ww0CPq+p3cpMngyrr8mAh1s8HB+S5N3kH4f5x7pO0&#10;ND+8vWRP3l4Sen+zxGSRr53sgW3gUbDehl5lX3M54EPAMV/kfAV7xgDnhx+3t7cHqZyr+UyVbUmA&#10;BEiABEiABEiABEigFALFiNlZXV01pSlYV8VZb4yC9UigExhGTdTQ8gZlAihWZq/0m04n99XR79bX&#10;x3crK+NtfJ48eTJOwUf6QAIkQAIkQAIkQAIkQAIk8DeBy8vLfdwMfjEXlOwF4WLsOkft+i4ITBqt&#10;JBBRsC7j4+Fr9T8RHMPoIasLqqP9wSB+s9iDWPZ9bJG006xa7JWrvZ6I1UdO4yTSKEZ18cdTxTob&#10;Qbz9PBEEKzEE67M9a3U1qUObvN0A+XrUpUBvXmVd1o3svWb/ZB3B+aBV+o3AGcwf9poY8bcIN1Ft&#10;/QjHXam4vlPEhBtOssu90NtlR/Gxt93CO5jKAd9YNcwZeUMMhrrA94D3FX2hsz0JkAAJkAAJkAAJ&#10;kAAJdEfg//2//7eHIgs7q+vr/d50+n9wvbMHb3bxG9xud141HJmC9YbgqrtRsK6Ks94YBeuRQCcw&#10;jNpdnxY3JyNhmExxc0/GwsHko3yjOrr8cMTq6JECwGFIgARIgARIgARIgARIoA0BqXgo1dPnIvX9&#10;Nrac+6Z/nfPDVNSu75wBsaEKgYiidU3BOsSGE1SG/Q2ftyocaKSWAPa/A6n4CtY7SWPy3DNvV1aO&#10;N1dX3yU9p0fOzaurf44tYsS4SVVihoA+ikYtparykgqX0+n+xnQqbzno9m86Pcd+cNitE+1Hx01A&#10;eVPBXntLti3MH0h5yaq8acVR9nvkqDykcpCWZ2l4E+UgoDnVhuJjTRdytGUuD1yDoJQvUiRLBOw4&#10;1v2+tbU1ch2e7UiABEiABEiABEiABEiABNIiYE7MTsG6agJRsK6Ks94YBeuRQCcwjJqgwfOmpPbU&#10;76ujz6sL/XlfHX0DN9B//fVX/hCkDZz2SIAESIAESIAESIAESCAwARGJQKTZx83dVxiqj89u4CGr&#10;zXd8reM7Z7VrPN+B2b4dAXui9XOszWOK69qF3aW3VHRGuyOXtkm0cd0zUXUSgtvXSfjs4cR9hW2P&#10;LipNsdZEzDpUMaZgJKJgPal5y7nJ3XT6RQFhOxO46YQ9+Jn1KuvguSui9eQfxmkXLafe8hAY3lQi&#10;+T5y6sBG0QggR/vI1TOTFdUCUjIlVFYSHwfEada0qTzwoRwgZ3DuNME+MsB+f/HLL78MfNxhWxIg&#10;ARIgARIgARIgARIggXQJJClmp2BdNWEoWFfFWW+MgvVIoBMYRk3M4HpDsuGcUR19KF3vq6OLQP12&#10;Y2Oycnk5evr06aShWXYjARIgARIgARIgARIgARJIiIBUUYc7+zjvF5G6/Hf3f4GvdbQnqHaNp+0Y&#10;7S0mEFGwLo60qLQ+hNjiBKK62TU6/8IRmAlj7+6kknM/3CgBLS/YOzGv8fra2nNrDzyIuBafzwGp&#10;1ZqGODmZ7V3edoLPhxgcUhPqy5yvb266qwr+482mLKqsX15e7uOY0n3V+hgJvWQMEa1jbR2jCu95&#10;Au7QhUcEcJ3yFv/Tf2K/YSPFQJgTKQcQH6cYl9g+mcsDH0BxcmaAc+ILuDV88uTJ2Mc9tiUBEiAB&#10;EiABEiABEiABErBBoDMxOwXrqglCwboqzsXGKu+CGLtRHxGX2aHU7na1yA38ED9ewWfa601w0/wP&#10;wJzcrK+PWB3dbFrRcRIgARIgARIgARIgARJwIvD169ddNJxVURcBXLICkBbXO04gFBupXeMp+kRT&#10;jgQiitZ9BesU0TnGUKkZ9sO9m5ub99gTZY+0+1ezd672eiJWH1mbGNbBe/i9H9tv5ENS1ehjCtYx&#10;1gmqb7+NzXzReLO3HvR6R9F9qrjRlEOVdeEIpmf4OojONN0Bk8v7dFHF9Wz+VoDTLo4FcWe6eDRz&#10;QuU44uOUQhTFF3N54EMlcs5IgS58LnBcH+ChJXPnyD5o2ZYESIAESIAESIAESIAESOBvAkHF7BSs&#10;q6YZBeuqOBcbY5X1iLA7HkpF0LBAwHFfHR3vqh31ptO/7qujb6+sjFk5oOPgc3gSIAESIAESIAES&#10;IAESiExAKmlC5PECnz6G3os8fLPhDAnWZYIq13jNSLFXGwIRBevipodo/QTiiXfWqmG3CUWXfVHB&#10;9QCsTyHS3enSD9WxH+yhtysrx5vIJ1X7EYzFFGlXTOdY1mCEaToNAXHxW+ToG6fGLRulKFi/nE73&#10;N6bTeBXBF4vmknqYoWm45Y0SeEhHKtfvNrWRYb9z8DjmsTfNyMr1DOIjwvXictacSDmy8DjNjA3j&#10;lblccMXQfc6MUXldqq9//OWXXwaubrMdCZAACZAACZAACZAACZBAPgRai9kpWFdNBgrWVXEuNkbB&#10;ekTYHQ/VUswgryodPaiOvoLq6EOZ0tMnT2bf/CMBEiABEiABEiABEiABEiiXAMSXeyL0m4vU902S&#10;oGDdZNhMOp2WaH0IMdYh1u7YJEuDTs8qN6+sHBl03dVls+JaxObD/EEr17mqtcO4SVWklzyFT1Hy&#10;FOcP53h441ANpoIhEVffTadfFEwtN+EgmoOg7eXGxsZwubG0W8ibJTCXT2l7Gdc78Bitr6+/pGg9&#10;LnfX0WQvuLq6OsK5UpQHeFz9Ct3OnEjZYR8NzSxH++bywCcICeUMjgMT7DFDfF9sb28PeDzwCSTb&#10;kgAJkAAJkAAJkAAJkECeBJzE7BXXNVlfxwUONQXrgQE/NE/BekTYHQ+1SLAuYnS4N5nfoP4TP4zI&#10;0/1j/DjC6ugdx43DkwAJkAAJkAAJkAAJkECKBES8AZF6HzdWX8G/Pj67Kfrp7RNF697I2KEhgYii&#10;9aoq63LND88PcxBANoxA9G4zAezd3RkG3o8+eKQBJa8gvBTh9STSkGrDID4H+Eh8ov/NuT2LPvCC&#10;AWOK98F9CMH6y5TmL75c/10NfC+YX35iuSQZNWEj4l/EWx7c4d+cwHwPeI29c0QoaRKQh3PlzShd&#10;PdQUm4q5G9x++2lsnGbHM5cHPqQTzhk5L8JULvA94NurfYLKtiRAAiRAAiRAAiRAAiRQBoHvYvbV&#10;VSki9n+kQARmvitviMv6Oi5weClYDwz4oXkK1iPC7m6oWXV0iTU2p4/iBl6/Kj94yN/o6dOnk+5c&#10;48gkQAIkQAIkQAIkQAIkQAJWCIhQA77u47pCROry3/n9UbCeX0xTnVFEwboguBetQ4Q6gVDwN3ze&#10;poomR7/kR2P8FnMWVPzaMTjJLTwAIVWCRx270mh4xOcz4rPbqHPLTilWGAePsGLtB8zmFaaft8So&#10;3n32NoQQVeYbiuRyqbIugZIHIvDVVw+aYYOyhyLGh1Jd1/A0sncd10MHmOQpjhc7uU7W3M3thntq&#10;rvHTnJe5XHCdvK2ckeJiAzwQesEHjV0DzHYkQAIkQAIkQAIkQAIkUC6Bh2L2KcTsK7gvAb3oLn7j&#10;3C2XitvMKVh346TSioJ1FYydGsFNrTEcGGOjGSOef+K/J3c3NyP8eDH59ddfR506x8FJgARIgARI&#10;gARIgARIgATMEvj69av8gDGroo7rDvneMTsZV8eNCdZlWovepuU6bbbriEB80fo51vGxxerXHUVI&#10;ZdjLy8t9cD/DQwJZ76EQOB9ubW2dq0CLbARC0bf40f7N/bCx91WsyUN8kmIHcVRUnRrWSGzsS7Ps&#10;cjrd35hO3y9t6NqgvUAumyrr8saJ6+vrz7nvi66p8bAd9qPjzc3Nd036sk8cAvP8lWrrB3FGjDtK&#10;1M1fY2rt91YNL7KzYS4PfCJgNGdwbiZvyR7gOHHxr3/9a8hrOp+gsy0JkAAJkAAJkAAJkAAJkADF&#10;7ItzgIL1iGuEgvWIsBsONX/9m5RHn1VH76FaulRcwX+yOnpDpuxGAiRAAiRAAiRAAiRAAiRQTUCE&#10;lbjx+WL+uvu9IjkZE60np/ArMmkaTjqSYB2Ck2Hv7u6EVfkaxqlFt5kQemXluxC6hanUu55DeHqY&#10;upNV/s2Eh7e3n9cWPJQVep/FMfdpSqIjYYLPl5jxTFGwLhzutDgoieMg8n6dSwVuOefEcUnvgYCY&#10;CRt+LLN7ang06YyA9diHN6f4ZHPNZE6krLS3ppNV6XhiLhd80OWTNwOcq3zEZ/DkyZOxDwK2JQES&#10;IAESIAESIAESIAESIIGHBChmhx73r//v/8v6WjillKdgvdtofK+OPp1Oequrf8CbWXV08erp06fD&#10;br3j6CRAAiRAAiRAAiRAAiRAArkTwGvt96R6+lykvp/7fJ3mR8G6EyY2UiIQULR+Jw+7T6fHVqte&#10;KxHuxMxM6Hp3d4bBs99XMc/R+vr6y5QE1z5Bf1xd3aWvpoB9zu+5y7ix2sh5AT4fYo0n4yB/JIeS&#10;+y30+ubmE8T0e41ZKIvikC9jiLyfNfYnsY5YfyL2PUrMrSTcsb63JgExkhNXV1dH2DPf5PA2KnM3&#10;ZpX32EgpY2IYc7ngSjXTnMEeNMLnAvvQANd+I1ccbEcCJEACJEACJEACJEACJEACywiUImanYH1Z&#10;Jij/e+VNFmM36JWRqJmTHwlgbALGo2mv99cKbirIjQVUwhnziXc1zDREAiRAAiRAAiRAAiRAAiTg&#10;SEBElBCp93Ej8xW69PHZdexaVjNj18Sa4smyAp3IbAOI1u9WVk42V1ffWRURJxKZRm5gn927ubk5&#10;ayVybTRy/E7yBkCIZ0VoLL9/mftDrHZRQftzW8fb7MHw4R2q0x+39UGzP3zaxydq5etUBeszQXWv&#10;d+TNN6AgDvvLYU4PIqFKdbuHAryDY6fDXLR+aHWPtUO6vadyPEEunyJW++2tdWPBpEA54F7bTRTS&#10;GNVkLriiKyNnxvLmbpzDXPzyyy8DVzRsRwIkQAIkQAIkQAIkQAIkQAK+BHISs1Ow7hv9lu1ZZb0x&#10;wMn8qfX76ugrqI4+FGusjt6YKTuSAAmQAAmQAAmQAAmQAAkoE5Aq6jC5j88LiCj6yubzNEfBep5x&#10;TXVWioJ1CEwGG6urx1jr41Snm7Nfl5eX+xCqn0GAvJPzPO/nZl04CyHPGcTIB9qx8hGwpyjUlqrz&#10;8OuNNpfH9h4K4m56vcOtXu889Ji+9i8h3t/wEe9HEMLlVmVdHvKB0PdDKfumbw7Kg0FYj6/xcNDQ&#10;ty/bxyeAXJY3VJwhZrvxR283ojmRcoT9th1Ru73N5YIP6jLzZoBzhwsUUhvwYWafZGFbEiABEiAB&#10;EiABEiABEiCBNgSsidkpWG8T7QZ9KVivhnZfHR2V0cdg9Od9dXT8ODz59ddfRw1QswsJkAAJkAAJ&#10;kAAJkAAJkAAJBCfw9evXXQzSh/DnBW5MinhyJ/igOQ5A0XqOUU13Ti1F61O8zQ2/XRxS0NZdiEXk&#10;i9GDi3y7m+FPI5/jOHOYkD9erlxPp/3V6fSDV6cWjet+f8Ux2kff3sID965SVRyCpiP3HstbLhW/&#10;TacnyCdZQ0n9yZtpUIX/y1KnIgvgrD8s8pjn1dXVEeJ/upRzwQ1yi3nOoZR9Q3Ia+7uZc4Kle3SK&#10;AYu876aIIJRPJvPBFUbheTO/7/07zvOGeFvLyBUb25EACZAACZAACZAACZAACZCAJoEUxewUrGtG&#10;2MFWqYJ1eSXaDE+v93H2NZ2OpGIJ/nOECunyzT8SIAESIAESIAESIAESIAESMEFAqvlBnP5qXkF9&#10;z4TTqTtJwXrqEcrPvwai9TupvLqycrK5ufkuPyA2ZjQTtN7dncHbfRset/cS8x2tr6+/tFylEb8B&#10;fsBvgv32NFpYmE4HEOm+bmEhSFdh0/SNLI1FbtPpO7A4DjKhlkavb24+QXhafW7VkfBNqqxjDT63&#10;vAYfhwV5976kfbRhWpp+UKjhnM12w/nBLq7RpNp6t8caB4KN924H20GadLT3BplLYkbN5YIPP+bN&#10;Y1pjnE8McD5xwYeefRKJbUmABEiABEiABEiABEiABEIS6ErMTsF6yKhW2M5RsI4fA8eY6vh7dfSV&#10;lcndzc2I1dEjJxeHIwESIAESIAESIAESIAESCEJAqqhD/LCPzwv5DjJI6UaNCdYlXMmV6S09h3zn&#10;7ylYh6DkfGN19TgnwaIvsq7b4/enPVS9PasVs3btYIDxpdgDfl8TsfoogPkoJi+n0/2N6VTEsZ3+&#10;3a6sHG+urr7r1ImKwZHTn5HTu4//KaiIDYVFIFh/mRoL8UcqzuPhhqMffEtD9JZkVfqmMZSHf5B7&#10;8nDAT7nX1Gam/QZgdMhjv53ofvv27QDenqb81qug+3uIUKWxB4eYWec2zeWCDzHmTS0tCNcnOK4M&#10;cCz+uL29PeAxxiex2JYESIAESIAESIAESIAESCAWgZBidgrWY0VxPo5Fwfp9dXT4PoIo/a/76ui4&#10;kB4/efJkHBkhhyMBEiABEiABEiABEiABEiCBoARExPO/b9/6a6urr3Ad1Mdgu/cDUqQcEL0x0Tpz&#10;IWAuxDLtIFqHkGQ4hVB9y7BgOBbOkONcXl7uQ3x2BpHtTshxUrMNQenh1tbWeWp++fiDitmVgmwf&#10;GxptV3s9qZA90rClaeP27i6+Xi1hwfr3BxwSE7rNHx55lpOoTN4YhH31g2Y+52hr/paL14j9OMf5&#10;5TgnuZa7urp6g/w+Sm1+8Td8BQKJ7ccKM0rGhMl8cKXHvFlI6ofY47wMD1ZerOJtQLzn7ppgbEcC&#10;JEACJEACJEACJEACJNAlgbZidgrWI0cvQcH6BD/gjfCZ9FZX/xAcqI4+lO+nT5/OvvlHAiRAAiRA&#10;AiRAAiRAAiRAArkTQDW+vbuVlX1cs0kV9X7dfClSDpgJxgTrQoL5EDAfYpmuEa1P7+7G+JxYFwvH&#10;whhyHAhF38L+m5BjJGr7HAL9w0R9c3Lr6u7uaA2Vbp0aB2wEwel4Y339WcAhGpnG77G7d9Pp50ad&#10;W3bCQ3lJHsJEaIp4fWk5vVDds6qyLpAK3l+9ciSHt114TTiTxvJQBqYix6C9VKZkTqBM0XGw1DGX&#10;Cz4kmDdLadXFX+7Xr0DAjgdufsd16GipITYgARIgARIgARIgARIgARIggcQIuIjZKViPHLTYgvXZ&#10;xe3KyuS+OvoKbtDITRpWR48ceA5HAiRAAiRAAiRAAiRAAiSQFIGvX7/uwqF+b23tBUSpUrl3x8XB&#10;JNVdLo5baWNMtM58sJJYC/ysEKzj4ZWTzdXVdzlV0rUYqblw9Qy+71v0v43PUtF3Y2PjeRsbXfeV&#10;+F3f3n6GMNrp+BrU3+k0SfH/9XTaRzXNTipcpypYlzyAyPQTzsv2guZEA+M5VllPmXeDEAXvksNb&#10;L4JDSnAAVFs/wjFJKq53ejwyKVCm8DhYRpvMB1cazJulpFzij9+pJnjr+WB6e3vxyy+/DJYaZQMS&#10;IAESIAESIAESIAESIAESSJzAvZidgvUOAlV5Q7vZTflZdfTZFHq9j/J1Xx0d/zlChfRJB9PjkCRA&#10;AiRAAiRAAiRAAiRAAiSQJAGpsndzd/dKKqjjumyvqZMUKTcl59Cv2bWxg+FwTZgP4dhGszwXrUM4&#10;MNhYXT3GHjGONjYHqiSA37v2IAw8S1G0Gjpkc1Hsc+t5OKvc3OslURn/ptc73Or1zkPHztf+t+n0&#10;YH06lYcyov+t9nrPUs0x5I5URD6KDsVtwOyqrEulf3lIAG902HFDUHyrd2B1XDwFYwBmD1FdX59h&#10;39vvynUXgWpXvtWcjCXlTk7OmMsFX/gUrC8k1jT+cq2KonQXMD588uQJr1d985LtSYAESIAESIAE&#10;SIAESIAEkiFAwXoHoXCtso4f0eSCc4wnqMfo8+d9dXRUWJr8+uuvow5c55AkQAIkQAIkQAIkQAIk&#10;QAIkYIaAVFEXUQI+LyCa29dynAJlLZIVdihYDwiXpusIyO8v2CcO8XvLkJS6J3B5eSlvvTgrVTwJ&#10;Qd1rvBlx0H0kmnswE8De3n5Koro6pgFx9tMU35jQpaj/rtd7udHrJbnnyR6A/fh98wwM2xP7U7Ji&#10;/6YzT51503mF6Ie3sKxANHg+f8BtEmIM2gxHQB5gxjFKhOu74Ub52XJTgWpMH38ai6LjYPhN5oMr&#10;DebNUlIa8Z8Vs5tOL3BOMtja2hotHZQNSIAESIAESIAESIAESIAESCAhAhSsdxCMe3EDLiiH8+Fn&#10;1dHxI9lIqijhP1kdvYO4cEgSIAESIAESIAESIAESIAHbBKRy3v++fetDIPcK1119zGY3xIwoWA9B&#10;9YFNitYDA6b5ewJ3eM06fos52dzcfEcqaRCYCXhXVpKoyt0RkSwq9yKOZ/ih86Ajhj8Mi3U+2lhf&#10;f56CL4996JLTda/3ervXG6TIRc7nELcvKfo29+kcD9QcJuxfI9dm+biyksS6bTSBCJ1ErP79D3vL&#10;+vr6yxQfhomAwvwQ3759ewuhZ7TzDQ2BalToFB0HxW0uH3xoMHeW0goQ//H07m6Ac6ePv/zyS5Ln&#10;dkuhsAEJkAAJkAAJkAAJkAAJkEBRBChYDxVuVOfCRecYTzjLzc8/MMxEbpDIcE+fPh2GGpZ2SYAE&#10;SIAESIAESIAESIAESKAkAhAb7EE8sg8R+Qtce/VjzZ2i9YCkKVgPCJem7wlAEHmOCr7HFJqlkRNz&#10;gaqIJffT8Ci+FzNh9cZGksJqHxqI5d7ddPrJp0/QttPpCcTFb4OO0dA4BMIfIOyPdu7yg5sJcxE/&#10;UQX5E8Skew3RBu+WY5V12Ydvbm6E+25wgEYH+EGwjjncSfGhjY2XWyhEZHRKRbs9exvI9bVUWw+6&#10;DwcQp4aPG0XHwRibzAcfGsydpbRC5gCE65OV1dUh3th+IW9s4rXu0nCwAQmQAAmQAAmQAAmQAAmQ&#10;QAcEKFhvCH32ui2I0HFTYdSbTv/Ca1RHK/ID5fb2+OmTJ+OGZtmNBEiABEiABEiABEiABEiABEhg&#10;AQER01xeXu731tZe4GbcPkQ1O10Ao2A9MHWK1gMDLte8vO0On2O+Oj2dHBDBGESS71MWp4amJW9c&#10;FLE6RCXmf1OcibDlLSeJ7OP4zfblRq83DB3DJvavbm6+4K0wnZzHoMhKskJ+YYk8OsXXUROukfpk&#10;WWV99sDJ3V06D5xECqbLMI/F6vd9ZqL1v88rzl3ssE16BGbXlr3eWajrypDi1GA0KToOhzaY5QQM&#10;M2+WBiH6foBr39uVlYvV6XTwhNqFpfFhAxIgARIgARIgARIgARIggTgEKFiv5jyZCdL/qY6Oh5Hv&#10;htKU1dHjJCZHIQESIAESIAESIAESIAESIIF7Aqh817+5u3sl1e8gFN9LhQxF6wEjkYjQ0WeGzAcf&#10;WvHb4neeMT4nFJTFZ79oRNnfEZf3qIC9k5Zncb0Bh9dSBTHuqPqjSTwh+BPB+o9/He3pt6gyubm+&#10;/lR/pjoW4V903dJ3zyFgwrp7qTMTfSsiIMVDHO/1LetZzLHKutC5uro6Qm7IAwP8mxOoE6s/BIQ2&#10;J1uJvs2BgVxOQB6KRu6/wbo+Wt7avUV3m7y7jz+1pOi4BbzlXU3mxPJp/d2CubOUVMfxH6Pow2Bl&#10;ff3iycbGcKmzbEACJEACJEACJEACJEACJEACgQgUKVj/Xh0dNyshePgTPyaOoUgf40fwya+//joK&#10;xJpmSYAESIAESIAESIAESIAESIAEHAh8/fp1F9dqUunuxd10KuK3HYdu0ZtQoBwYeUcCxzazYk60&#10;oReuL4oQnGxubr7jK9HDMW5imaLI79TeQRx63IRhan0gWP+MY/buUr9i7e+oJgm2r5f600GDWSXr&#10;6bS7StaJC9ZFPIq9+0sHofEZMmnRv89EHrf9/qaENkYy6esiVr+fKoSI55tra4eZTL3IaXz79m0P&#10;54un8qC0BoCOxanNpkDRcTNuDr1M5oPDvL43Ye4spZVKDkC4Ppn2eoPp7e3Fv/71ryGvk5eGjg1I&#10;gARIgARIgARIgARIgAQUCWQpWJfXOwsj3Cj+KN/31dHxnyNUSJ8o8qMpEiABEiABEiABEiABEiAB&#10;EiCBlgRElPS/b9/6qxCo47MPc7stTUbpTnFyYMyxBI2K02BOKMJUMIW9ZYDiBMe4AT9WMEcTSgTm&#10;QlSp3nugZNKsGfxmOUKOPjc7gQeOQ+R3sL6+fuY9l4B7/e3KyvHm6uo7b58idLiWB/Km05+r0UcY&#10;W4ZA7o031tefRRqu0TB4AOITHoDYa9Q5UidwfIk1PIw0XLRhZJ+WB1BKf/uFj1j9e3Cwr2MvfEnx&#10;X7R0DTKQPFSHdSAV13eaDpCKMNXLfwqOvXD5NjaZE66TZO4sJZVy/OHbAA9SfsS56eDJkyfjpZNh&#10;AxIgARIgARIgARIgARIgARJoQcCeYF1e4SwV0efV0TH3yfzmDqujt0gEdiUBEiABEiABEiABEiAB&#10;EiCBmASkeh1EAP2VXu+VVgW7mP7fj0WBcmDqAYWMoTxnToQi62V3hNbHOYoIvSgk2Bj7/u7Nzc37&#10;1EWoMdChgvEEOfosB1GjqrhVcd/HQ3DCdxwjnr5jXN3dHa2trMiDG539ra2uJn3IwhoRPkedAXIb&#10;ONsq65eXl/vYo967YcizVSPBOlCgcu14ur7+eqvXk/MR/hklMD+2SbX1gyZTSFmcWjsfio6bhNq5&#10;j8mccJ0dc2cpKSvxn72lfjq9wPXaYGtri8expZFlAxIgARIgARIgARIgARIgAV8CyQnW76ujQ7Qw&#10;6k2nf93Jj3q4gYOJsTq6b3TZngRIgARIgARIgARIgARIgAQSISA3/EX40ltbewERx36banWJTGnm&#10;RtJKr5RANfVFUbjY1AXffswJX2J67VHQYAJR0cnm5uY7Pau0pEUA1Xr7OBa8L71i7z3PnCozQ1j8&#10;FvN6o5UrP9hpeBxIvYL4jFmvF4aZYyAg6H+a8gMTVgTTOa3lx6lj5KEBx4z3a9ZUrP59j8c9LVzz&#10;HG5vbw/8Rmbr1AjMz1/OsF/uuvpmRZj6w3woOHYNb6N2JnPCZ6bMn6W0jObAGJXXh9Pb24tffvmF&#10;x7OlUWYDEiABEiABEiABEiABEiABFwKxBeuT+ZO5cgPxDzg4q44ujj59+nTo4jDbkAAJkAAJkAAJ&#10;kAAJkAAJkAAJ2CAgN/dRSfcVROp9iHj3bHjt5yXFyX68vFs3FCp6j6PcgXmhDNTBHH5fegeh+knK&#10;4kuHaWTb5Orq6ghC9U6rSScG9wQ83ibmUyN3VKuru3jgelyYTs/B+NDFZBdtIAR+D8H6fhdjz8aE&#10;sCx1obXkFnz80hkj94GzrbIuCHA+/6m0t2K0Fas/TB2I/I75IJ37Ykq5Jd4QJsft/7g8eG1SmErB&#10;cdD0M5kTrkSYO06kcsgBzGGAE8gLeRiL191OYWcjEiABEiABEiABEiABEiCBCgKqgvWZGB0i9O/V&#10;0VdWxrhwGa9sb4+fPnkyZgRIgARIgARIgARIgARIgARIgATyJfD169dd3LTax+cFBEb97zfzXcVl&#10;RtFQnBw4cAbzhzkROCcemJc39eFzzNeVx2PuM9JccCpC9QOffpm3zUrcCuH1WefxrThOXPd6r7d7&#10;vUGquQRuH/Abej+KfzVCstQF68LGilgaD2ge4jh0HiWekQfBPr6HOHwo5e0YmmL1+1BB4He+mfAD&#10;NJFTyvRwWA+7WA9Sbb12/zYpSqXgOGhemswJHyLMn6W0cswB0YTgmPn7eq835LX40hRgAxIgARIg&#10;ARIgARIgARIggQcEfATrf1dHxx9uvH6Ub/yoPZRvVkdnTpEACZAACZAACZAACZAACZBAeQREiPi/&#10;//1PhOkv8NkHgd1aCgZFx64RpTjZlVTDdkZzh3nRMN6O3bD/jPG71LFUd3PswmaRCYioCyLO96VV&#10;5l2EGSLlycbGxrNcKhJKjLEOP0dOLafhkHdPU+Z8dXPzZW11dcdpMq6N/AVjyVf6x5qRB16OXBF0&#10;1Q7rYCxru6vxQ49bylsyQojV72MDseJwY3X1dcr7Uug8ysn+5eXlPo4zp4jnT9e/JoWp/sePnMIZ&#10;fC4mc8KHCvNnKa3scwAFDKd3d4OV9fWLJxsbw6VA2IAESIAESIAESIAESIAESKBoAv8I1nGjDxdM&#10;Y7wOdIwfWf7Ej3Oz6uj4oXXy66+/joqmxMmTAAmQAAmQAAmQAAmQAAmQAAnMCOBV6HsQqPXxn68W&#10;VZb7CZdR0bFr2ClOdiXVsJ3B/GFONIz1km4QBU7Q5LfNzc13FH2FYaxhFdVH+zhWvC+lIq8rMwsV&#10;rV3nIu1mVcJXVuScIKk/cB7hN+3nSTn1yJnbuzt/7ZK+ICx5wbqIQhHL9ynH8t63nKusz9e7xGHf&#10;Qiya+hhSsD7zCXvT3fr64VavN2rqI/ulQ0Ae3sbDHG8gXD+698p/Y09gPvrHlgQmlZYLJvPCFSHz&#10;x4lU1jnwiACE65Mp3nLUm04/ysPlvGZ3ShE2IgESIAESIAESIAESIIGiCPS+fPmygwrpk6JmzcmS&#10;AAmQAAmQAAmQAAmQAAmQAAk4EZAb8SIWwk2mF/hvqSS349TxcSODgmOfeVKc7EOrQVuj+cO8aBDr&#10;BV2wBw0gXDzGfjTWtUxrmgRKqcTbgFny4mCfOclDCTgnEMF6in9Js77Gg3+r0+kHFI7pmt05Hio5&#10;7NqJRePLeSgeQPiSso/3vuVeZV1iAVH+J6z7XQvx8PUxuFh97tAd3rSx2uu9xvnM0NdHtk+TgDzQ&#10;jXNTqbbe73xXb4Ko+2NRE6/N9DGZEz50mT9LaWWfA8sITKfD25WVC5z7Dp48ecLr+GW8+O8kQAIk&#10;QAIkQAIkQAIkUAAB3jstIMicIgmQAAmQAAmQAAmQAAmQAAn4EBARGgQpswrq+Oz59F3Y1qjo2GX+&#10;vLh2odSyjcH8YV60jPk/3Uf4z2OKu9R4BjE0F5aewvhBkAFsGx1CGPzS9hR+9B7nCiJc1TtHUIST&#10;eiX7hMT+JvIy5Vx7nLa5V1lPKHcVdwwUPle15mbs7ubmcGtr69ytNVtZIPD127cDnPufNn7Au6tJ&#10;UnAclHz2YmXmz9L8yT4HlhL4pwGqr8t1/RD75O84Bsp/848ESIAESIAESIAESIAESKBAArx3WmDQ&#10;OWUSIAESIAESIAESIAESIAESeEjg69evu/i/pVLqK4i85HsnCCGDgmMfDrzA9qHVoK3R/GFeNIj1&#10;vAv2owkemjnZ3Nx819wKe8YgALH6LoSa71MVMMdgUDfGLarp4mGLZ8jlSZd+aI6NarIH6+vrZ5o2&#10;tWwJb+wZT7XshbADH9/C7psQtn1sYo8dITef+/Tpoi14yYMwR12M7Ttmjuv9MYNU8tc3NnXtuxCr&#10;z3y5u8P/u3sHwd6x1lxop3sC8vAeHuw4Xen1Drr3xsEDio0dILVrkrVYmfnjlBxZ54ATgXmjR/mC&#10;/XIib1DD5+KXX34Z+JhiWxIgARIgARIgARIgARIgAdsEeN/UdvzoPQmQAAmQAAmQAAmQAAmQAAk0&#10;IvDf//53H8LCF/jsw8BuIyO+nYwKjl2nyQtsV1It2hnMIeZFs3iLiAui05OcRL7NSKTfSyruQmjw&#10;HhXEd9L3Nr6HOM4+Rx6P4o8cZkQR4+HhBKmuHufcwX8aA+Tia/9u8XqkJPgFq+QPU5eXl/sQ1r+P&#10;F6HWI52A69vWVhI2YKnq/SKMXYrV7/0SsR7y+5DnOwknfAPXZudGqLaOrnsNusfrQsFxUNbZC5WZ&#10;P0vzJ/scWErgQYMl+SLHQ7S+wGf45MmTsY9ptiUBEiABEiABEiABEiABErBFIPkfpG3hpLckQAIk&#10;QAIkQAIkQAIkQAIkkCYBVEPdww2gPrx7BUGEfHfzZ1Bw7AOKF9k+tBq0NZo/zAv3WGOfGuJzzFeE&#10;uzPrsuXV1dURhJkiyOJfBQEIk49ze0NASmLrqqSzwBw+foDv3Z2LPQBnQbAuD0ngIaYvVjaZEqqs&#10;y1s1RLRu+UGlFMTqD3J6hLdWvMY12thKntNPNwK4Bn8Lwep/gr3BzM2N6lYUG7eh59Q3e7Eyc2hp&#10;HmSfA0sJPGjgkS84zxih5wX2zgF/F/CBzLYkQAIkQAIkQAIkQAIkYIMA75naiBO9JAESIAESIAES&#10;IAESIAESIAEvAiLukYqUED68mAvUd70MhGpsVHDsioMX2a6kWrQzmEPMi+Xxxp41hiDxeHt7e7C8&#10;NVt0TWAuIBWh+kHXviQ8fvKVvn3ZSdwhUv2cskgVwpZnqYs+UxKsY999ierOQ99ciN3eYEXv7Kus&#10;G6x8/z1tOxOriwd31aNjLU7wry8pzIu9u4Qf7yse8Fi9vj7FsWk//GgeI3iIRz2ssumcQPZCZeaP&#10;U65nnwdOFNCoXb6Mpfo6jpMff/nlF/5W4Mqc7UiABEiABEiABEiABEggYQK8Z5pwcOgaCZAACZAA&#10;CZAACZAACZAACfgQkFeP39zc9HEzXKqo7/n0jdbWoNjYhw0vsn1oNWxrNIeYG9Xxngu0fpMq1Ni3&#10;Jg2zgt0iEpDKujjWvIcwOM3jTEQWdUMhr8eolvs8t5yG0FoeUjhKAHGlC8Id4utnqfp37xc4JqNf&#10;siJYT72y/+OcK6HKuswZ8zzD10Hqa+6xf50J1mvE6g/9w5o8hGj93BpT+rucgDzkgXOn05Veb3d5&#10;68At2olHAzuXh/lkDvShcDKHlpLNPgeWEnjQQClfcB06gdUhPhfyoHtu11o+SNmWBEiABEiABEiA&#10;BEiABCwT4P1Sy9Gj7yRAAiRAAiRAAiRAAiRAAkUT+Pr16y4A9HHj+xXEDfK9YwKIUcGxK1teaLuS&#10;atHOYA4xL36Ot1RKg7j0OPVqyC0yNbuuiNkeHo76kHKF7RSg43gsYvVRCr5o+SAPKuBc47OWvUB2&#10;zpGbh4Fsq5idv53gi4oxBSN4+MSEOFYeysS6+qAw5Zgm3iEfj2MOGHssyWfk0CfERq5JTPylLFa/&#10;B4i99gSi9bcmgNJJLwKyZq6uro56q6tvvDpqN1YSj2q7lZO9rMXKzB+nVM06B5wIPGgULmeGeHju&#10;AuchgydPnox93WJ7EiABEiABEiABEiABEiCBbgjwfmk33DkqCZAACZAACZAACZAACZAACTQi8N//&#10;/lcqs73AZx8GdhsZ6bqTQbGxDzJeaPvQatjWaA4xN77He4T/OoZYfdgwA9itAwLfvn07QNVwqabL&#10;vwUEIJo4ljcG5AYJ83qPOcm5R7J/EDW/lmqLyToIxxIUXp9AVP02ZWb3vqVUmd6VF87Xn+X+UJY8&#10;yASB9SdXJl22syBWv+cDrufzh/omXTLj2GEIfMVDYKvX12fYH/phRlhgNZxwNPpUUh0we6Eyc8gp&#10;9bLPAycK80ZxcmYsD8RjxAuI14c+7rEtCZAACZAACZAACZAACZBAXAK8VxqXN0cjARIgARIgARIg&#10;ARIgARIgAS8CEAju4aZLH51edXJD28tbj8ZGBceuM+TFtiupFu0M5lDpeQFB2wQRP0bV0PMWkWfX&#10;DghAKCpC9YMOhrY25ADi39fWnF7mb4Ii60qXIQ5+inMl2WeS/bu8vNyHCFXE/6n8makCjn1IKqzL&#10;ObGlv+Sr/mvAlIrR2PtONWyFsmFJrP6AwQgPir1MfV8LFbMS7H7Fw4C4PjiN+qa0OMLREsJXO8fs&#10;hcrMoaX5nX0OLCXwoEEH+YLfUCciXsfn4l//+teQx1GfgLEtCZAACZAACZAACZAACYQnUPq90vCE&#10;OQIJkAAJkAAJkAAJkAAJkAAJeBCQ14SLmAk3VF7MBeq7Ht3tNDUoNvaBy4ttH1oN2xrNoVJzA2L1&#10;d6g6fcKbxQ3zvaNucky6ubn5ACHVXkcumBkWOT6GsPB5jjluQSgM/iMIwZ+nnjBg+RY+vknIzyGE&#10;xi8T8qfWlQTZOWErocq6gEh5n+hMrC5g7tqNPn/Y7yUe9hs5JRwbmSMg51p46ONNb3X1KLjzHQhH&#10;g88psQGyFyozh5wyLvs8cKIwb5RAzoh4HcfTjzgnG6D6+tjHfbYlARIgARIgARIgARIgARLQJ7Cq&#10;b5IWSYAESIAESIAESIAESIAESIAEfAhI5dKvX7++hVD9E25Wf8FNFHk9+AFs7PrYYVsSKIpAAjc+&#10;m/Au7eY1bg4PIeJ9BqHVcY5C3iY5YKUPYreH49NnitXdIoY8f51jjuNNL3I+0nej0F0r5OlFd6N7&#10;jfx/vFqz8XcCEBoNLeKA3yk9oBAMIdbga4jWJ8EGaGi4nVy84aD33VqK1cXMvPL2h/le3NIhdk+R&#10;gJw7zM6TV1bk4aFRij7SJxIgARKwTAD77L68CQbfn/Hb6yf5/VXeZml5TvSdBEiABEiABEiABEiA&#10;BCwTKLWwl+WY0XcSIAESIAESIAESIAESIAHjBHBzZBdT6EOA8AoiFvneMT6lZu4brZDtOllecLuS&#10;atHOaA6VkBsQO4+xvx1vb28PWkSYXTsiIMI4CLDPOhre3LCoQn8Isdm5OccdHJ4/tCDnLUn/Yb95&#10;iQrrw6SdhHMpVqGGgMfMYQn8TD73ZSU/264feUsU1uH7tna0+lsXqz/mgHOrY7yt5p0WH9pJk8Dl&#10;1dXRynT6Rv03AqMP+6YZpWqvTB6gfAEzj5YSKyIPllKYN0g/X+Q3iyGOrxe//PILf7dwjSvbkQAJ&#10;kAAJkAAJkAAJkEBLAmZ+jG45T3YnARIgARIgARIgARIgARIggU4J/Pe//93HTecX+OzDkd1OnUll&#10;cKNiY1d8vOB2JdWyndE8yjU/cMN3goj+BvHu25aRZfeOCEAQKkL1g46GtzjsOQS/hxYdX+YzckHW&#10;cfLVoaWqM0ScT5fNJ4V/xwMAn1J7a4ExwfoHxLGfQiw9fRiCs1RPzv4P6/EUkzzqeqK5idXveUJU&#10;d479LstjTtc5k9L4X6fT3dXra6kGvK/mV/rCUbWpdmUoe6Eyc8gptbLPAycK80bGcgbH2AE8v5CH&#10;7nN8c5ZP6NiWBEiABEiABEiABEiABEISyPX+aEhmtE0CJEACJEACJEACJEACJEACSwnI62Vxs6OP&#10;mxwv0Hh/aYcSGxgVGvuEihfdPrQatjWaRznmhoioUFn1BPveuGE02a1DAojfDiqFf0hNTNshkqVD&#10;4wGNESrRv8xR0CD5INXVIbLdWQqi+wYD+Pm6ezeWe5BihXCs+WdW9m0rD1FUZUIpVdZl7l0/mJGr&#10;WP1BXmV77Fm+i5bVAmupj+Px2Uqvt9tq5sZEo63m2mHn7IXKzCOn7Mo+D5wozBsZzhnsvSOcu/2O&#10;a70hHsYf+UybbUmABEiABEiABEiABEiABBYTWCUgEiABEiABEiABEiABEiABEiCB9gRE2CVV1P93&#10;eXl2+e3bZ1j8BPGPVBjcb289UwuGb15lGhGb0zKaR5ndyB4heV5KxU8rokebyR7OaxzD9kScTLG6&#10;O2Op6g0Bg+T8xL2XnZYQaBwZEauvIBYfLZDFOttN0U88qJKkX1WskJfDFBm6+IT9Nfm3FbjMw6WN&#10;7I2yR7q01W5TgFhdkMkx+5M8IK3Nj/bSIoAHQYc4v342vbs7ScszevOYQGbXdj8H2Og1d+xMzT4P&#10;YgPtcDxc4+3hWugU5++fLi8vP3/9+vUUn36HLnFoEiABEiABEiABEiABEsiGQI4FvbIJDidCAiRA&#10;AiRAAiRAAiRAAiSQNgERCUA4s4+KZ6/kZsZDb3mx5Rg7o9WxHWe3wjxwJdWyndE8sp4f2P8miNwx&#10;Ko6dt4wgu3dIAMeyA4gLzzp0weTQEPke5pr7IqzG+paH70z8WakQLpVy4euH1KDCr9fb29uD1Pyq&#10;8yfFKvWu7Eqqsn51dSUPvcjDu9H+OhWryyzv4nog52HYrw8trd9oyZDhQF9xbF69vj7D7w59r+lR&#10;aOyFq2nj7IXKzCOn1Mg+D5wozBtlmjM47sqxd4C9+KMcf3N9eNkn1GxLAiRAAiRAAiRAAiRAAr4E&#10;rN8b9Z0v25MACZAACZAACZAACZAACZBAYwKoprOLzv2V1dVXECT0e6urO3XGeLHlgdmo2Nh1hswF&#10;V1It2xnNI6v5AZHUO1R8POEN2pZ523F3CD9FqH7QsRsWhz+HEPPQouMuPlvKC+xFY1SgfeYyr67b&#10;JPxwyAny+W3XfFzHR36K6L/v2j6ldsjXEfL1eUo+hfQFsXoP+/shx7i3HVcqXjGjyGL1hx4gr7J9&#10;gCpG7lgbA5V+5YH5MzwAtePke6aiUae5R2pUhEiZeeSUTUXkghMJNConZ4Y437nAnjx48uTJ2BUP&#10;25EACZAACZAACZAACZBAyQRWS548504CJEACJEACJEACJEACJEACywj897//3Z+9+vXy8hME6p/x&#10;OYPAdH+RWF1s8kbVMrL8dxIgAYt7BaqJDVGN+xkqSx9TrG43hxHHHVRV/oQZHNidRTeei+AUgoTj&#10;bkYPP6pUAbeUF4jFMDwVnRGwd+7qWCreykerBJCve/LgglX/ff3GfA/loRLffr7tSxarCytwPkNF&#10;e74pxTdxjLaXir5bm5vPpnh4dOkUyhGMLkXBBi0IMI+c4PE3QCdMOTbqyxtl8NvIZ/x2/El+P5a3&#10;ceY4Uc6JBEiABEiABEiABEiABLQIWC3kpTV/2iEBEiABEiABEiABEiABEiCBHwjIjYWb6bS/2uu9&#10;EGF6Gzy84HKkZ7QytuPsZs2YCz60WrQ1mksW8gMC5zFEZ8cikmkRIXZNgABiuQdR8gfcWN9JwB1T&#10;LqB63gTVkV9CkDAy5biHs9aqVyOXX1vZlxKuXD/AfvDaI006bSoPVUCgK1XWTf5ZeiuABuDQ8Spd&#10;rP4wRvJQIY5Rr/lAoUbm2rAhv13IA/Xwdq/SYwqNowQye6Ey88gpj7LPAycK80bMGRSYn07wGeBz&#10;8csvv/A3FJ/8YVsSIAESIAESIAESIIHsCVi4J5p9EDhBEiABEiABEiABEiABEiCB7ghIldn//e9/&#10;/d7a2iuI1PvwZFfLG15weZA0KjR2nSFzwZVUy3aG8yjVHIGwboKo/IaK6m9bRofdEyAglX1R5ZlV&#10;WBvG4ubm5hBr4bxh9+S7XV5e7kPs+D55Rx84COHyUyvizIQfBhhCsP7SUtzB0rQuLPe95HEuIV5y&#10;DvFGO8coVq8kOsK5mxyrRtq8aS9dApdXV0dQR77BMXHnu5cUjEYJmOmDkSsh5pITqSJywYkEGjFn&#10;/tmK5/8l4nX85nOB/3P45MmTsStKtiMBEiABEiABEiABEiCBHAmkej80R9acEwmQAAmQAAmQAAmQ&#10;AAmQQCIEpBIZbuTvr/R6ryBy2gvpFi+6HOkaFho7zpBV1l1BtW1nNJdS3CtwU/Uc4tUT7JO8odo2&#10;LxPof3V7e7a2snKQgCtWXTiHqPfQqvMufqMS8meI3XZd2qbQBudyI+xRz1PwxcWHVPlarPidsPjf&#10;JRVWLDJ3mtiCRsj/T9hf1K67KFavhy0PG4L1a+yPw7ZxY387BORB/Kvr6zOct+/PvKZgNErwshcp&#10;M4+c8ij7PHCi8KAR8+bvbbiGG/brEf7tYn11dcAHzHyTi+1JgARIgARIgARIgARyIJDi/dAcuHIO&#10;JEACJEACJEACJEACJEACCRH4+vXrLtzpr6yuvoJCpI/XZu/Eco8XXY6kjYqMHWc3a8Zc8KHVoq3h&#10;XEooR0aIwDGFTi3yMKGuImBCNd8POAbuiVurCflmxRVrwugmXK9QnRWC/NMmfTvscwKf33Y4vtfQ&#10;KVcFB8eEDkHLsYaq2L18ZL0WmMPx5ubmOz2LaVvCsWhXROvItdbXYRSru8V6Xmn93K01W+VCAOus&#10;j/Umb9PZzWVOqc6jCJEyhcdO6VdELjiRQCPmzHdSLnmBNmMwG0zv7j7+8ssvA1fMbEcCJEACJEAC&#10;JEACJEAClgmY+iHaMmj6TgIkQAIkQAIkQAIkQAIkEJfAf//7331UlnuBKur90FXUl82MF17LCM3/&#10;3bDQ2GWGzAMXSkptDOdSl3kiFTkRgWNU+TpXigTNdEzg23S6t3J9/WH1kUCQonX3wEBUOpEq3jm/&#10;aUAeapDq3xpCUney7Vtiz3pp5cEaEevC38/tZx3GAs6ZnyLH5Rhg4k8EmfD5gwlna5yc7y3PLHFv&#10;y/vy8nIfa/Z9GzsUq/vRw77zDud1x3692DoHAnir3Fsce/6DvXInh/mkOAcXMWqKfjv7ROGxOyrn&#10;lgU0ZN58D7LvHoE9W87Fh/hN6GJ7e3tQ0jliASuDUyQBEiABEiABEiABEnhAoMv7oAwECZAACZAA&#10;CZAACZAACZAACagRwA3ZvZvptL/a673Ahc6+mmEFQ7zwcoRoWGTsOENWWXcF1bad4Vzqar+AoOlE&#10;Kr3ypmjb5EunP46LB3ho6/SxWP3eQ4rW3WIFYexrEQy4tbbZymK1ahH7Ys96aoV46gJrS+L/+5in&#10;XLHeIy9NvSXAY161TRE3qfx80MRW52J1cfouCS+88EEAN8CDAoc8x/PClkVjedMcBOtniH0/iwkl&#10;NAlfIWpCrru7QuGxE6sicsGJxLwR82YGQiMvYGM4vb29wD4+ePLkydgnDGxLAiRAAiRAAiRAAiRA&#10;AikT6Oo+aMpM6BsJkAAJkAAJkAAJkAAJkIABAlIN9H//+1+/t7b2CiL1PlzeTdVtXnh5RMaw0Nhl&#10;lswFF0pKbQznUsw8wV46nIuYxkrkaSYBAt9ub08hSD9a5gpF68sIrbxD1fGsK9NK5W+IqT9Zq66O&#10;yA3g8+ulEUykwdXV1RH8PU3EnZ/cMCpYlwrrcg1g9q/EKutyDXdzc/MJ4iuva7ckZOIGxeoPFsdo&#10;fX39dc5vCzG7EURwXN5ugDUnxyCvdRfBNbNDaIhRk588hcdOISoiF5xIoBFz5jsp7byAvTH4DqT6&#10;OsTrQ9eQsB0JkAAJkAAJkAAJkAAJpEiA96VSjAp9IgESIAESIAESIAESIAESqCQgVdRRJewtbrh+&#10;+HZ19WVtff09xOoHaLybMjLtGxUpz5W+LSbAXGCGpEIAgrExfHmJCsUvKV5KJSrt/RAh4NXt7QcX&#10;sbqMloQAsP20g1iAgHeUu1h9lgN3d28MitVXIHi9CBL4QEZTZ4y9Yy/Q1EOa/RjSeAzbkhdYg0cx&#10;xkplDKnyLcJpH3+SOFbZFqsL7j08OPNJrqd92LNtHgTkTTF4QPU59vp3ecyo21kUcU1P4XG3ScbR&#10;SeARAQjVd3EOdYQ3qH3439evX1DA5ey///3vvlz/ExYJkAAJkAAJkAAJkAAJWCMQs2iXNTb0lwRI&#10;gARIgARIgARIgARIoGMC8gpruNCf9novetPpfm911ewP8bz4ckwmw1WxHWe4wlxwJaXQznA+hcoT&#10;COMmIPvb1tbWWwXCNJEQgW8QnPZubt7jWCnHTq8/VrT4Ede86vHz3B/mEJEy9oRPXsmSSGNUin1m&#10;KT7IqfdAt58Ivio3TiCeNnVcwJsB+sgDqbJu+q/EKusSMNe3DlCsrpve8/PAY5wHnutapjUrBOYP&#10;LZziGNq34nNqflKwnlpEuvOniFzwwcsHHb7TipkbuKYbTO/uPuK8eIDq62OfkLEtCZAACZAACZAA&#10;CZAACXRBINT9zy7mwjFJgARIgARIgARIgARIgAQyIPAV4hOUzXyFqjF93ETdy2BKsynw4ssjkoZF&#10;xq6zZD64kmrZznguaecJbmSeo7risVQ3bUmW3RMjAPHRAY6bp6uo1tvUNYrW/yEHIexrqUbalKWV&#10;fhDKiti3b8Xfez8huBxjL3tmyW8DrM8hWD+0xFR8BdeYeqCQeEzybwtk2bqgWL0t4fr+2EdP+PBi&#10;OL4WLOOtdUfw8w0Ejo3PHS3MM4SPuRx4atlQdOycNtnngjMJNGTefKfVZV7gN58Rxr9Yh3gdx/mR&#10;TwjZlgRIgARIgARIgARIgARiEdC+9xnLb45DAiRAAiRAAiRAAiRAAiSQCQGpon7X6+2vShX1tCtP&#10;tibOCzBHhMZFxi6zZC64UFJqYziftPIENy2HEKmfQOA5VKJKMwkR+HZ7ewqx+ZGGSxStzyi+g3D3&#10;WINnyjaMV6c2FyNUk/6CvNpJOCeG8O9lwv5VurZM8GxpPtbeGqDBFucnO9iLPletDYrVNQgvtsEH&#10;GcMzTn2E+Ro8hZ8Hqfuain9dClGjMaDw2Bl1EfngSoN5851UKnkBP8Yrd3dD7PUXv/zyy8A1lGxH&#10;AiRAAiRAAiRAAiRAAqEJaN37DO0n7ZMACZAACZAACZAACZAACWRCQG6K/u9//+v31tZeQaTex7R2&#10;M5na0mnwAmwpon8aGBYZu86S+eBKSqGd4XxqkyeonjkBvWNU1jpXoEgTiRGYiYzu7t4jR+RYqvZX&#10;smgda2aEBzueq8FM2JCIRCGQNXkOZrECfuqVwK3mPri+xTJ7k/BS83GtyCrrqPK8j333/UNQFKv7&#10;pE3rtqP19fWXfPtOa46mDchDbDivFOH6numJRHA+FSFq0KlSeOyEt4hccCIxb8S8+U4r1dzAPj/A&#10;bwcX8iYxHvd9kpttSYAESIAESIAESIAEtAm0ue+p7QvtkQAJkAAJkAAJkAAJkAAJZErg27dvexDC&#10;7OMH8Rcrf4vUi/zjBZhH2A0LjF1nyXxwJaXQznA+Nc0T7Lknm5ub73gjUiF/EjTxbTrd693cvO8F&#10;FByXJlyH8HUC0eSzEtYMzssOIFA8SzC1nVyC0P6ppThBHCLnwZ+cJtdhI1S5bnrI6cxr428K+Ilb&#10;iVXWBQL2XxHKHsl/U6wefznNH3B8iQccR/FH54gpEcD5wVscs/6DvWgnJb9S8SVVEaoqH4qOnXEW&#10;kQ+uNJg330lZyQvs9aPp3d3vuCYc8vjvmuhsRwIkQAIkQAIkQAIkoEXA3I/QWhOnHRIgARIgARIg&#10;ARIgARIggXAEvn79ugvrUqXrBQRF+xDU7YQbzZZlXoQ5xsuwwNhxhivMBVdSSu0M55RPrmDfHUJ0&#10;e4i9d6xEjmYSIyBiYzz8dbq6thb82FqSaB2CvZdYO8PEwq3uzqwyP6qrQ5wcPH/Unf/b4BC+vwxk&#10;O4hZK6Jqi4J1CVjq1es9k2qAOLz27JNFc6yTTyurq3udT+YuCcl8dAwiWsfx4VCqrkYfnAMmRUB+&#10;y4Fg/VR+x0nKsQScsSJEbYWKwmNnfEXkgysN5s13UhbzAj6PV+bV1588eZL99bBrWrMdCZAACZAA&#10;CZAACZBAOAIl3XcKR5GWSYAESIAESIAESIAESIAEVnBjs4/PKT6fcHPzMz5nuNF5QLE6k6MRgQJu&#10;eFm8kdUoluzUmoBLrkBkNMZAL1FV/SXF6q2RJ2vgG6rQrqIydgyxukAoSLZ3UoJYfRbTu7sjw2J1&#10;mcLHZBdojWM4H+5b8FkqwVvws8LHoVG/q9zelwccMpqP81Tu1tcP7/CmC+cOIRoWKlYXlFJRG8eG&#10;91dXV0ch0NKmHQIQK45Rbfc1zhfk4ZmxHc/DeupyPRbWgwjWC/gNRotiEfmgBYt2kieAAgm7+A3p&#10;CA/Ff/jf169f/ve//53ht/0DedA5eefpIAmQAAmQAAmQAAmQgEkCPkW6TE6QTpMACZAACZAACZAA&#10;CZAACYQhIJW3cBNzHze3Z1XUF45iuLKxNj1ehHkQLSBvmA8e+aDR1HBO1eWKVMQEmt8gLHmrgYg2&#10;0iQwq4p9d/ceedDvwsPMK16Yq9jdNAcyqK4uosrnOO8cNWXQRT9UAJf9+U0XY/uMafUtA1b4esSi&#10;mD3pMRMRS/fW1k49WOk1LVis/hgijhXneADyUA8uLVklIOcNs3XZ6yV/DAvNuAiBMgXrzmlURD64&#10;0mDe/EAqt9zAfIbT29sLXIMN5IEm17RgOxIgARIgARIgARIgARJYRID3xpkfJEACJEACJEACJEAC&#10;JEACTgTkZiWqrPRxs/LVvFLkrlNHaWRYJOo8R4+GvBDzgZU/rfxn6BHv0E2N70WPc0UERagKfYx9&#10;eRIaHe13R+Abqh73bm7e440l7sfdAO7mKFqH0HWCNfSslDWE+Z4hNQ4CpEcUkxIviCifRhlMcRD4&#10;/QHm+oomg5i6ubk5xMNP50GMBzQqFclxbSKMs/mz+vCARgCubm/l4ax9DVvONihWr0I1Wl9fl7f2&#10;8BzTOZHybfjt27c9zO4U+ZD8sSxEFHIToNYyovDYKX2KyQcnGmjEvPlOKvfcwO9PI0x2uLa6+juu&#10;GeS/+UcCJEACJEACJEACJEACjQjwvngjbOxEAiRAAiRAAiRAAiRAAmUQkBuTUkUdNyZfYMb9xrM2&#10;LhJtPO+ajrwQ8yBaQO4wHzzyQaOp8ZySfMGNwiH25RMIbYcaSGgjXQI4Dh/Au9PV9fWdFLzMTbRe&#10;kigU+4a8GedzCnnUwofB2tra6xb9O+lqRbAOOCfg+7YTSC0HBePcNELFVlmfvQni5uZTtIe0KFav&#10;XX2IxRif1xSltdygMuqOt+wd4BrkFA8JJXFeGgttbgeYSm4UHTunUxH54Exj9uOET+us25ZEAucH&#10;E8R+gO+LX375ZZB1YDk5EiABEiABEiABEiABdQK8L66OlAZJgARIgARIgARIgARIwC4B3IDchfd9&#10;/OD8AjciRai+ozYb4yJRNQ5zQ7wY8yBaQO4wHzzyQaOp0ZyC2HSCXDm2WAFXI2yl2YBYXQRBR9/n&#10;vZqGXDwNL1Sywaw4t8nsDYmma6dntQK4ITH1OwjWj5vkV9d9csjvxwxLeqDm8dylav5KjKr5FKsv&#10;Xbpy7olzkdd8SHIpqmIazB4qub4+xYQPSph0MQJUio6d07mYnHAhwrz5gVLJuYFjwwC/VV0AyPDJ&#10;kydjl/RhGxIgARIgARIgARIggXIJ8J54ubHnzEmABEiABEiABEiABEhgRgAi9T6+XuHTh0B9LxgW&#10;owLRUDx4MeZBtoDcYT545INGU4M5Nb27O9nc3HyHfXqigYA20iUwFwK9R6zl+PzjXyKidXHKuHC9&#10;qOrFIv6E4PBDulnv5hnm8AzrYuzWOp1WhgTrZtcFGL9FxN+kE/X2nkAoPIZI+Fl7SzYtfENMcZwJ&#10;F1OK1b0SA/l4yAcmvZBl31jOLXDOKsL1vZwnW4QAlaJj5xQuIh+caaAhc+c7LebGP4mDY8MIPC7W&#10;V1cHfEuLz4JiWxIgARIgARIgARIohwDviZcTa86UBEiABEiABEiABEiABGYEpIo6bjjvQ/TzAv+n&#10;iNR3oqAxKBANyYUXYx50C8kd5oRHTmg0NZJXUqnqbmPj+IlBkaZGmEqzgarqezgui1h9t3buFK23&#10;SgsIWyciAi3p4Q+Iyj7hvG+vFbiOO1sV7xp7WMCsYN0YZ+fV9P9n712s2li2aG0kgQDD7wsRXIjg&#10;QgQWEVhkABFsiMAQAZwIYEeAiAA5ApQBygAZ8xACSf9cGHsD1qOqu6q6HpMxGN7nUI9V31pdXd01&#10;a3WoXxVQHuCUgjJ3IdO6+bmLYvVMLsKa9BSHJ3czVWalaAl0u909DO4b1hlu3is5JJmMAJWiY+Wo&#10;SiYmVIkwdv6QYmyMDhpwaeNgQwMJGL4vLS01VEOL5UiABEiABEiABEiABOImwP3wuP3L0ZEACZAA&#10;CZAACZAACZAA3gsPV+7v7yWz5heIs+pAslYYlkAEoq748IFMg3QCscN40IgHE0V9j6nhsI05exfC&#10;2qaJ4bIN/wlArL4DK4+UBD8UrWd2KITPWyldVxJXs7OzJ5mB+VPxuFKp7PtjjpolIQmp5TAHxKir&#10;aiPzr1RAmeyV4YV6UEN5gFMK4jl2rScHbiqVFVNtzlCsngslfNLEPXQ7pUNfuYAlUlmSImD9evT6&#10;vimaUSchQKXgWCtek4gJVSKMnXekGBtTF3WyP9FBqSbuFecLCwsNriVULzaWIwESIAESIAESIIH4&#10;CHA/PD6fckQkQAIkQAIkQAIkQAIkMCMZWpGRrwZhz1fgqHmDxHeBqGNQfCDTAJ5I7DAmNGLCRFEP&#10;4writM5MqXS4UK0emxgi2wiDAO7bIlTf07KWonUtXFIYgtZ9CHKTubbk0CLWg5JdfU0blmcVIPze&#10;FmGDZ2ZNNQcxd4BC36YW9KQAnh2CXYqA9YVXzz2GfJp6lnVkb65X5ubOjOCkWN0IRjTSwnp1d35+&#10;vmWqQbYTBwE5pIW1hxySC37dIR5JQoBK0bHyxZdEPCjTkAuERH7jIgmFwBkRL3IIDr/neFZtLC4u&#10;thVaYRESIAESIAESIAESIIFICAT7AjoS/hwGCZAACZAACZAACZAACRghIIIk2czHvy9Z1PG7YqRh&#10;G414KBC1MUyVNvlApkLpTZkEYocxoRkTJor7FFfD4SmyVu4z05QJx4bRhty/Ie45yZyR0iPRuhAv&#10;+429ATHutt8mmrUuNLH0pNFDyLAa4twIHxxhXHtmPWuvNXBeB+e2vR7stRxTvL+llHqWdWHR6/dP&#10;sEbeyRU9FKvnwvex8ssBy5mZLYrWjWKNojFZ2/Z6vT3cS4I5rDUKfDICVIqOla+7ZGJClQhj5w8p&#10;xoZC0EyJF9w75PlDsq6fQ7zeVGiRRUiABEiABEiABEiABAImwL3wgJ1H00mABEiABEiABEiABNIm&#10;gM8u10DgJYM6XuhuBEPDJ3GoB9D4UKbhhERihzGhERMminoQV5JZChnK9in6MeHQcNqQr6FAHCpZ&#10;KPPdwylan+p0EXzOzs5uhih4njq4MQVeD0NcQaS/krUNj+o1MY4tj+xRNiW0rN+4VrZwcKqpPECP&#10;CkpmX8ypkmU9xp9DXAMHMQ5MZUwv8xm+FlHK+rUIitVVMGcq85pp/TRTZVaKmgDeV63JOhdrr1qI&#10;A01CgErBsXJoJhEPyjRQkLHzjhbjQyF4NGIG674OWmxI9vVPnz41U3qGVyDJIiRAAiRAAiRAAiQQ&#10;BQHug0fhRg6CBEiABEiABEiABEggBQKy4YcN4To2/b5gvCJSXwly3B6IQ33ixocyTW8kED+MCc2Y&#10;MFG8qLhCFqn+cHi4OD9/amIYbCMcAvJVFNzHT3BPN3Mvp2h9ovPBWcTqrXAiJL+loWX2njLiYMW6&#10;EFFfIv428nvUTQuwd3thYaHhpjfzvSDuo9QMYVwdHCSQ7Pcd89TCaPFxONwoDwaX2tZSrK6NTLcC&#10;3lEc49Dlvm49lk+DAN5j7WDuOjK25nWALcobyShuGgJSB9i97iKZmFD1AmPnDynGhkLQ5IwXCNdF&#10;vP4d95EGsq+3FXpkERIgARIgARIgARIgAc8JcB/ccwfRPBIgARIgARIgARIggXQJSCa5+/t7yRT4&#10;BRt8dZBYi4ZGUeJQTwHywUzDMYnEDmNCIyZMFC0groaDwWG1Wj1OWXxmwnUhtoHM6ge4t38zbjtF&#10;6yORQui5L9eacd4eN4g1pBxyvPLYRC3TQj5wEKCAOtjDARJUoWW017oQZmaC9o3mWEcW7/V6e6VK&#10;5Ui5LYrVlVHlLShiMhyq2OW6Ni/JOOvLuy1cv98QH3shjDAJAWpOAWkIfjRpYxIxoQOM8fOHFmND&#10;IXAMxgvuJy3JvI6vpzX4hUIF9ixCAiRAAiRAAiRAAp4S4B64p46hWSRAAiRAAiRAAiRAAmkSgIht&#10;4/n5uYZPvn8FgVq0FAoQh/rMkg9mGt5JJHYYExoxYaqoo9gSQc9gbm5/sVRqmzKd7YRBQMQ6yF58&#10;8noIzZ7RFK6/ZdvAmmrbHmw/W4Zo9wyW1f20Ts8qySyNAwererX8KC3XPA4OXPthjbIVQYuiES8H&#10;GKn5A0HK+OwVZJb1X2x7/f4F1snTn5MpVrcXjONbbkFAto11Dte4RdAPoE953yVfGIKpG76am4z4&#10;1KCA1FdfmrIrmZhQBcbYeUeK8aEQOJZiBs9ast5oioB9aWmpoWAJi5AACZAACZAACZAACXhCgHvg&#10;njiCZpAACZAACZAACZAACaRJQIQs3W63jn9fsqjjdyUJEo6EoaGw5IOZpqcSiR/GhWZcmChuM7aw&#10;mYY5fhfZJ5smTGUbYREQgQ6yRLsT6FC0PgOhcBvCuc3Usr3iUIR8necirCtkorXBHjoI1BfB8pYo&#10;CpS5zuUa9IECnYGOK/uSqfnp6apcqYx/bqZY3QTqTG3g3ttBxS1mPc2EL5lKeAe2h8F+w3rFu/df&#10;SYhPLYlHYw3gJGJCx3mMnz+0GBsKgeMwXiQ5BJ79zxcWFuRfWY/whwRIgARIgARIgARIwFMC3P/2&#10;1DE0iwRIgARIgARIgARIIF4CDw8PNYzuJYM6XqBuxDvSKSOzKQwNECofzjSclkjsMCY0YsJUUQux&#10;9SLcKZUOF6rVY1Nmsp2wCMjBNMkm6VyUk7hoHbxFrN4KK1ryW4sszCJWl7VmFD/48tAuhI+nIQ5G&#10;rn0cUpJs9yH9NPFVgq2QDP5oK66BqPVDmNvWU89gLddWZdS1RaG6F5fuq2h9P9S52wuICRjxcvik&#10;17P/5SENllHfPN5ycCgg1cDvZdFkYkKHPuPnDy3Gh0LgFBQvuMe08PsvDrA3eYhOwU8sQgIkQAIk&#10;QAIkQAKOCXD/2zFwdkcCJEACJEACJEACJJAeAQjU17BpW4e44AtGLyL1lfQojBixBWFoyFz5cKbp&#10;vUTih3GhGRcmipuMreHwFGLFfWZ3MuGYMNtAZvUD3P+/FWa9Z6J14VB2AAOC1f1qgodEEG872JSX&#10;TP7R/IQszkUcHsARxV3/GaJAvkyA+9Z6hqreVInt0MYIsKc4VLDrDfCCDHns949wP9n70z3F6gV5&#10;Yny3mE8OIRKTeZA/JDCWgHwZA6JCWbusFY0pCfFpQeLRon2btf8kYkIHDuPnHS3Gh0LweBAzuMe0&#10;YelL9vXFxcWmgtUsQgIkQAIkQAIkQAIkYJkA974tA2bzJEACJEACJEACJEACaRK4u7url0SgXirV&#10;sej+s/HGBfibeDApCo0kzBgfGo5MJH4YExoxYaqogdjChlhzZjiUzJItU2axnbAISNZICHD8yBqZ&#10;nmg9WTEnYu4KAu8/686wrpq/rQ1dPA3htAjwdkLzA8TQQS8/QjwooBsjIR/k0B3rpPKY8y5nyuWN&#10;GYrVTWI12hbWQzy8aZRovI3JIU+ICQs75JWM8NQD8WhIUZxMXKg6hfHzhxRjQyFoPIwXrEs6sFzE&#10;698XFhbkX/nf/CEBEiABEiABEiABEnBMIOiXz45ZsTsSIAESIAESIAESIAESGEsAm2sbz8/PtVKl&#10;8hWL7Nq4glyAfyBjQBgaU1gyPjS9mUj8MC4048JE8ayxhcxN/eHwcHF+/tSEGWwjTAKyJoCYUISq&#10;G96MIBHROgTOLWQY30px4zlSke4xxNP73lxHmoaEmukb89dqyNeQZOvFGC403RVa8WQP5rx11ONw&#10;uDHT613A3yuhOTAxe5O9Nyfm59zDla8Tyhoa96Cx79RydzKmgWTEpx4KSG35NG+7ycSEDijGzx9a&#10;jA+FwAkgXiTZBH7Pce9pIPt6W2FULEICJEACJEACJEACJGCAAPe9DUBkEyRAAiRAAiRAAiRAAukR&#10;kMyp3W63jn+/IKtb7W0W9Uk0uAD/QCerKDTSkGN8aDo2kfhhXGjGhanimvE1HAwOq9XqccgiP1Po&#10;Um5H1gaIgRMvxXMeitYlVsqGAgbi4M7c3JyI1VuGmgymmdeM/lcQd68EY7SCoRAeb0vmO4WiXhYJ&#10;NeM9Dn5s4VpqeglV0SjMB9HriJhl/Vcw9Hq9Pcz7R4qhwWIFEcB9qo3fbX59qCAHBNatrKcxx8l1&#10;vebC9OhvGL8hBiAedeFv1T6SiQtlICTyFhVpKAROYHMO1inyHqGJZ+p/uV5R8C+LkAAJkAAJkAAJ&#10;kEAOAtz3zgGPVUmABEiABEiABEiABNIigGxPtQGyp2MR/RWb4htZR89F+BtymoLQrMxDqsf40PRW&#10;IjHEuNCMCxPFFWMLm1qNwdzc/mKp1DbRLdsIlwAyqx9AXPPN6xFELFrHl252sbF86jV/S8ZFml0d&#10;Z0LDzvQdqmg6EsG6ZFivWbrkfGlWBDVbvhhTpB0QrZ/h+bxepA3sezoBzC0drJt3Qz6INH2ULGGK&#10;gBzGw7X9Ddf2nqk2x7WTjPA0MPGobb9Paj+ZmNCBzPj5Q4vxoRg4AccM7kEdjLIh2deXlpYaiiNm&#10;MRIgARIgARIgARIgAUUC3PNWBMViJEACJEACJEACJEAC6RGQzxFj1DW8iP4q/2KjbMUEBS7CP1BU&#10;FIWaYB9CG4wPTS8lEj+MC824MFV8cny14Jf90LPQmkKVcjuv2a1PghLLeShcz5lp/RTCzd0U4xDx&#10;twYR4FWEYw9ajBuyXyC035cvhoQcU7Ee4vjokxgOF5iIs9f78CXuw/L8zh/PCcBfwc8xniOOyjwc&#10;CN3AgI5wfddsDCwZ4WnAwlEbfp/WZjJxMQ3E778zft6RYnwoBE5kMSOJKnAfOsfIm4uLi20FAixC&#10;AiRAAiRAAiRAAiQwgUDOvSCyJQESIAESIAESIAESIIG4CNzd3dXvHx6O7rvdq5lSSX5fBGimxOpx&#10;0eJobBDgxocm1cg2QcaNnnGhGRemio+IL8kOORChzdzcJsXqpkCH246IaJDZ+yIosbrgHuCbMZ79&#10;iEVZrMI12UIm7n3PhuPMHIzf76z+2Ul8z161+JqYF9aKtyKbBTj8sZKtpj+1cF00/bHGniXef9XD&#10;3tDftYx7cAe/SR5acoTYaDfw1REyZ58YbZSNRUsAX89p4XcL8/q+PIdFO1AOjARIgARIwFsCr+97&#10;TvBu9ur+/v4S+0cHt78OVPGHBEiABEiABEiABEggAwEmacsAjVVIgARIgARIgARIgATiIfAqNKuV&#10;KpWvWBzXXI2MC/EPpBPJkq0aX4wPVVKv5RKJH8aFZlyYKv4mvoaDwTGyzh6KMMpU82wnXALdblcO&#10;tJ1AMLgS7Cg8zLQuLFUzbCCLcgcHR7bgh1awPshh+NPTUw3xd5GjCW+rYlybIfsVzxg7s7OzoQoy&#10;o/hiAeaHJM77Mcv6f9MYrrsDivi9ndZHGdbCPCn3cK6rg3Jbcca+fk3hCBbsmLAiiZuEgErkkL+J&#10;mHjBZaqhmNphDP3xJuNDMbAjjZmP/u8Ph+3KzEzjeTj8/nlpqaFIh8VIgARIgARIgARIIHkC3O9O&#10;PgQIgARIgARIgARIgATSIiAbXCIww79fZsrlGhbEa0UQ4EL8A/VEBMeqscb4UCX1Wi6h+GFsaMaG&#10;oeLYlGpio39fMvwZapLNBE4gKlGcp6J1CZFpwnVksd7FdXkaeDhlNh+CXBGr1zI34GlFOYiAw0Gr&#10;npqnZBbGcICCoWa/byLL+pbSQD0uFOv1MQJ5FP4yFUo4yHOJtjZMtcd2rBNo4dCF3Mu5xraOOp4O&#10;5MAe3unJobC1rKNKSnQaqXA0q++n1UsqNqbBkL8zft5RYnwoBE3EMTPR/8NhB3SaOIh33l1YaKzy&#10;QJ5CsLAICZAACZAACZBAqgSm7fukyoXjJgESIAESIAESIAESiIjAw8ND7e7h4eD+4eGy+/h4PYNs&#10;qKVyeacosXpEaDkUSwS4AaIJNuLNEE0SLG6eQBsimu35anWLQhrzcENsUQ6+9Xq9s6gyuA4G3rpi&#10;imWnKYvV5QAmHFfz1nk5DINYupmjui9V/68vhujagfveim4dT8t/99Qu02bVXucD0+0G2R4ydm8j&#10;hjtBGp+m0RsY9oUIkNMcPkedhQC+rtPEwbZ1rMsPeb1PIch3JVohxndxWrhYmARI4C2BUmkFe051&#10;zCMn893u9e39/cXPu7s97EutERQJkAAJkAAJkAAJkMB7AkzOxoggARIgARIgARIgARKIjsDri8Aa&#10;XhB+xeBqyGyx4uMguRj/4JWEsmSrxCPjQ4XSmzIJxQ9jQzM2MhQX4QPuHf+DEOIY/3YyNMEqERKA&#10;KGYNGb3PMLSNCIf3a0iBZFvHNdqCKHEr5esT4r4rHJxYizEWY8icH3p2bxwaCH65IQJYXCPyFYLo&#10;fzAntiHgXI9+oIoDFAE/Ylju1/wJiMBrpvXTgEymqR4QkPd/mOtPsCasqZqTlCiZgnXVsHgpl1Rs&#10;qJJhDP0hxfhQDJpIYyaP//vDYbsyM9OQ7OuLi4tNRZIsRgIkQAIkQAIkQALREgj+xXO0nuHASIAE&#10;SIAESIAESIAEtAjc3d3VkTX9i2SyCCVzOhfjH1yckOBYNbgZI6qkXsslEkOMC8240CwOUXIDgpl9&#10;bCK1NauyeMQERPiIuJDM6isRD/PX0DwXrUMI3IEwcxObvcleo8jyvwcx5lGssYjrbD10/8JH1/BR&#10;sPNFDIJ1uT4wX+TRlgR1icVw0MMkcFyDImDdMdkm27JPAOvwUxwY3bXfE3uIjYAcVMH6QdZGa9PG&#10;lsyNIVLR6DT/5vl7MrGhCokx9I4U40MhcCKOGWP+Hw47fYjXseY573/61FxlkgyFwGIREiABEiAB&#10;EiCB2Ahwnzs2j3I8JEACJEACJEACJJAIgcfHxw1sytdKlcpXLGproQ6bC/I3nktEbKwTq4wPHVoo&#10;m1AMMTY0Y0OteAvCpn35xLxacZZKhYCIgxEb0YqDR/rRY9F6/+lpe2FhoZFK/H0cJza2VyS7eshi&#10;6Em+iyVTdOhCaYj+5FBIK/TrLPRM9zr8Y7l2dMY8qazMlXhfIBn2N0y1yXbcEIDvmliPb6f8FRU3&#10;pOPrRa7713X7t3GjMyY4DAFfxMJRG/iTig1VgIyhd6QYIwqBE3HMWPM/kmYgA/v32XK5wcQZCjHG&#10;IiRAAiRAAiRAAlEQKEcxCg6CBEiABEiABEiABEggegKy8YRP/e7c39+f3He7V4Ph8LKMzJIhi9Wj&#10;d5ruACN+qa2L4nd5ay/Dsxrkez3GkO8e8tI+CLw6klEd2Rw3KVb30kWFGfUqepEMrWmJ1YX4YFAY&#10;90kdw6rjlMXqv1wzkOzqK146yIBREEo3DDRTaBOYOzYKNcBA5xD6xhJj3w3gCKIJXDtrONS9E4Sx&#10;DowUsTPmS2bqdsDadBfwXU0OG2AuXTPdNtuLm4Bc9/Pz8weInU05+BD3aKeMju9GknY/B2+eAN/P&#10;mmcaUotW/Y+vBVfwhRD0cYV9r0t8RfjgFomaQuJDW0mABEiABEiABEhAlwCTsukSY3kSIAESIAES&#10;IAESIAFnBF6yqA8GdSxav2LjKcoXdVyQfwinhDJkq15IjBFVUq/lEoohxoZmbIwoDiHDMYTqh8zg&#10;mJ9lbC2ISApiqTOMK8r1h5a/fMm2Phi0cKhkU8v2yApLXEKAeRXZsN4NB9njg8+gjzHUIB6WzM7B&#10;/mD+24Xo7zTYAbwaHoMvdHyAjPIdzJPrXNf8Ry3Jr6ToBI3HZeVQKczbwlzU8thMmuYxAUl6IQdP&#10;cU9eETOtCg5940DBupZHkooNVTKMoXekGCMKgRNxzBThf2Rdb4N6E+8Azj8vLTUUPMAiJEACJEAC&#10;JEACJBAMAe5vB+MqGkoCJEACJEACJEAC8RPAZtIaRlnDS8Cv8i82llbiH/XMDBflH7yckOBYJb4Z&#10;HyqU0o0hxkeG+ECV14x7+xTAZOMXey0ROEIkdfZb3BL7eJXGV7BofQARZhVidawN20r2RloIYtQT&#10;DG0n0uG9DAvZ44O/tYlAFuMI/csMhxjDQQyxhuumCI1Jkeii8Z0piLgmLyRrt6n22I5bApIpP4YD&#10;NG6psbffBOSLSVjbyz15J5mbQcSiUVuRnUxs6ABkHL2jxRhRCJ6IY8YL/w+HDaxnz7sLC41VfFFE&#10;wSMsQgIkQAIkQAIkQALeEih7axkNIwESIAESIAESIAESSIIAPnNYv394OMLv5UypdIXfE7x8q6ci&#10;Vk/CyRxkLgJevBTPNQJWJgGvCLQhetmG6IXZGr1yiz/GiNAU1lxQrP7BJ4NBoU4aQqyWulgdgqsN&#10;OGGnUEfY77xpvwv7PUDovWK/F+s9/B/rPbjrIIq4UsUFgf4/ItBULZ9COWSd337N1p3CcKMbI9Zk&#10;J/j6XuiHgKLzSygDki9O4Itaso7cwruVVih20053BPjObQTriIXHWSKLMZKFGusYJ4D9MsTiyXy3&#10;e31/f3/58+5u7xZfJzbeDxskARIgARIgARIgAQcEKFh3AJldkAAJkAAJkAAJkAAJ/EcAG40bEKnv&#10;QaB+9tDtDsuVyhk2jvbwyxdsDBQSIAEzBBLaXOPGmVrIiEgJ4q1DCJY2F5CNSK0WS6VEQMR9EKvL&#10;oTkKosY5XkTrBQjX0esxr1tBP4g+NiG0PY9k3vl/EYwjpmez7xH4Q3kIJRyY6A0Ge8oVEigoglWI&#10;nrcTGGqUQ5TnnVK5vPfY653xMEaULnYyKDwHNheq1c0BngmjPsCS0LsQJ4HDTkiABJIn4OV7V+yj&#10;Vcrlo/JgcPnz/v4KAvYjfLm4lryzCIAESIAESIAESCAYAsF/YjUY0jSUBEiABEiABEiABBIlIBuK&#10;eGlWwybx15lyuYYF6FqiKCYOmwvzD3hKJPIxYEhEc+ZIKIYYG1Nj4xQiyMPFxcX21JIskCQBrFXW&#10;np+fzzD4jSQBZBl02VEOjMGgJQdNspgYU52np6caxJYXMY1p1Fgwxk08M7RCHyfuOeKrWuDjaCJT&#10;/FbgY3gxP5XrR8b6+1sYg36/U52bWxehdgw+NDUGydKNeWbPVHtsxz6BESKx1tzs7BZj2z77mHuA&#10;qG8Nc8ERvvBYj26cFKxru9RLMar2KAxXYBy9A8oYUYiviGMmKP8Ph53+zExjtlT63kWyjlU+CygE&#10;L4uQAAmQAAmQAAkUQYD72kVQZ58kQAIkQAIkQAIkEDkByaIO4VddROrIhLUR+XCNDI8L8w8YExIb&#10;qwYQY0SV1JtyCcUR42NkfLRwH9qXbHoZoodVEiEgQkZkWTyDaGUlkSGbG6Zl0fqr4FIEzG1zRofZ&#10;EuL0CjG6Fqb1alZD5N2pVquraqX9LoWxBKVrGEUzJn/I+GLwyaSo/y1Uf1tGvk4xX6ns+321uLcO&#10;8+kleuU7CvfoM/U4ajKV7Nh49tman59vZWqUlUjglcDLc8BweIL/GccaK2LBqK2gDX7BZgMM4+gd&#10;VcaIYpBFHDchxwDucU0kaDifLZcbTOKhGMssRgIkQAIkQAIk4IQA97SdYGYnJEACJEACJEACJBA3&#10;AclOhBHW8ALsq/wLYdHKuxEnJBrN6mkuzD+QY8z8FUqMkQxXV0JxxPj4Lz5ExIL70T42Y04zRA2r&#10;JESg1+vtYc1ylNCQ7QzVlnB9MNjigZOZGRwE3ZmdnRUxVew/p8jovRvDIGMRR8Mf0SwvIsl6/9fl&#10;MUqo/rYQxCmSZb0dw3VlagxyuB5tXfCgmimi9tqZJBB7We/PzOwvzs9zvW/PBUm0LF+F7OKZoFwq&#10;fQt+wBELRm35JmQhqi0mM4yjd2gZI4qRFmncROX/4bAFbzYHlcq/yzz0pxjYLEYCJEACJEACJGCL&#10;gKPv99oyn+2SAAmQAAmQAAmQAAkUReDu7q5+f39/hF/JUHaF3xNshktW9ZWibAq536hegJpwRKQv&#10;uvOgYYxkoJdQHDE+fsUHBAfHyLa4TrF6husloSoiTIFYXdYtFKub8PtgmmRSvxO0eEix+suctpJK&#10;nOLrTN/1I8W/GpKt1T+rslmE+FvLVtPLWlHE11uyKjPv02AQvgDTcDi9ZuVm5nnDXE03N+3ZRg4c&#10;VMrlExxAODDdN9tLiwDWWR0cfDjAl33Wcd9rpjX6tEc7bZ5Jkk5C79CS9K+tQTNubJE1226ptDFT&#10;Ku2VB4NL7Odd/7y/P7nB/p7ZTtgaCZAACZAACZAACagRiCZLitpwWYoESIAESIAESIAESCArAclE&#10;BiGJZE//IsJ0rXYSynKsxeVDYS7OPwIhkY/xRCIZrrCE5p+U40PEBci0uMtP3Ga4RhKrIgJMrGfO&#10;MOyNxIZuf7iGMq1DPNKsVipb9g32vwdkhT6AlUkITiE+jCITtAjWMZYL/6NruoW4r0bzlYOo/DLd&#10;de9KMMv6aGA4uHam/V5Dkz2LZyOgLSIdDk+r1WoUX+jIRoy1TBLAFyR3IOg7Cu4rDBSMaoeB9lyj&#10;3UOAFRhH75zGGFGM4YjjJpkYGA4bWBefw+NNvldVjHsWIwESIAESIAESyEUg5f3sXOBYmQRIgARI&#10;gARIgARiJyAZHZFtQQTqXzFW+Xct15gTEo1m5cTF+QhyjJu/oDBOMlxhCcVRgvHRhqBuf2FhoZEh&#10;MlglMQIiWES8nAUnQAnNTzmE68hu2anOzYlwuRPasE3bK4crELOXlUplxXTbvrWH67KFjPqbvtmV&#10;xZ6YDhnEJFgXX8I3QWtOVDKqj4pZDPoUh4Ao5v0AR953yByb+z1HlomCdcYSyHGRtuZmZ7e4fmBw&#10;mSAg80O31/tWRiZaE+05aSNiwagNfjnmGhvm+NMm4+idLxgniqEZadwk6//hsIX74PlwdraxPD/f&#10;UowCFiMBEiABEiABEiABLQJlrdIsTAIkQAIkQAIkQAIkEDUByaJ+d3d3AKH6ZbfbvYagS7KO7XAT&#10;143bk30R6gYveyGBJAikMo9ARNfBBsohsimuU6yeRGjnHiQyqe6hkQuK1XOjnN7AIKuscmYGwqBt&#10;is1+IcY89y0FsbqMFddlc3pgsYRrAvBLzXWflvsLMs5kRs0+q87M4DDjzuNwuGGZbXDNy70GvxTy&#10;B+e5sQZvyAEEeacVz5A4kqIIyPywOD+/j3XpFp6vW0XZodxvpGJR5fGzoBkCjCMzHFNrhXETn8dL&#10;pY1SufytPBhc/ry/v8I+4dHN3V09voFyRCRAAiRAAiRAAkUSoGC9SPrsmwRIgARIgARIgAQKJoBP&#10;3a7J527x4ukMv9cQxlxCmPANmzMbBZvG7kmABMYQSEWQbDQAuIFiFKcHjZ1CrL45Pz9/4IEtNMFz&#10;ApIhEWL1E6xtjjw3NS7zRLSuKVxHjUNk2W7GBSLbaCS7OmruZKsdXi2IDL+HZ/VYi79ENJbYhhJU&#10;nOUVqr91Xmkw4D1wRDTLPQfvQA5jC/RQx5P7ORdfBUQbF0i+UA+VAe32i4DMEQvV6uYQX/SSA9N+&#10;WUdrSIAEbBLIfU+yaRzbJgFHBCryxWV8bWQWSa1k71D2EGUv8Rrv2RyZwG5IgARIgARIgAQiJZDg&#10;18Ij9SSHRQIkQAIkQAIkQAKKBPBSqQYRzFcUrzkXppe4/JzmJhIaQYhx8xcUxsm0K4lxFGmMtHDf&#10;2qegNUP8J1pFRL/Pz89nGP5Gogj8GHZ5er4MCAKa1Uplyw+Di7ei3+9fyFq9eEvcWIBM8tHctiLz&#10;XQO+2XYTBfZ7wcGIGg5ny7Xl9U+ebOoTBzYYbHENNZoQDrZdYI2ZzJzr4wVgWhg4GA73ITQ+9nGs&#10;tClMApLwA/eQIwj36l6NgIfztd1her7RNsDHCoyjv7zCOFEM1Ehjh/6f7n+stZp453YOMXtjcXGx&#10;Pb0GS5AACZAACZAACZDAfwSi2QygU0mABEiABEiABEiABEYTkE0VZAKqYwP2C36L3Vih8FgpTLlI&#10;/4CJcTMybhgnSpfT+0IJxVJM8SHZ7LAJso8NkNMMXmeVRAk8Pj5uYOgXEJasJIrAr2FPEK0P+v1O&#10;dW5uHevUjl9GF2NNKKJag3SaEEVHc1gBgvWY9A1R+UZi1mf/WBOqv16sPBg0ftaSA24QrcvX5rhm&#10;MDi5qzZlbdIcDk+r1equqh0sRwIqBGSdBpHeCcquqZS3WiZSoahVZmjc2pxj23Cb7TOW3tFljCgG&#10;W8RxwxhQjIHXYv3hsF2ZmWngnc453t029WqzNAmQAAmQAAmQQIoEYtrDTtF/HDMJkAAJkAAJkAAJ&#10;/EUAm60r+DyfZE//nUW9+E2U31YmJBbNE5pcpI+gx9j5CwrjJMNVllgcxRAjuKcdQ2hySCFrhnhP&#10;uArE6jsQnYmQhD++ERglXGfW33deghBKRJMbvrnOlj0QEO9jnj+21b7LduU5DIesrl32abMvjKWN&#10;jNzrNvtw3bavGfBti9X/cOZ8Ozbkut1uHYdn5Kss/HFIwLYgDPNyE4fitvks4dCpiXT18Ph4UC6V&#10;vhU63IjFora42p5zbNltvV3G0jvEjBPFiIs4bhgDijEwqthw2OlDvC7Z1/ufPjVXmZggB0xWJQES&#10;IAESIIF4CcSwfx2vdzgyEiABEiABEiABElAkIFlEn5+ff2dRrylWK6ZYYoLRrJC5UP9AjnHzVygx&#10;RjJeXQnFUsgxIuISCOV2+VnZjHGecDVkSD2BKGknYQT+D/2NaH0YkVjZBHg5bDE7O5vUYQuI8zdx&#10;zbZM8Cu6jRiz40PAG/Jy4q+QgGD9AP9nsQLDN1Y5E6q/9sks65NnCa4h3M6iDsVgrSGeK+bn56O4&#10;17j1EnubREC+aFnCIVmsY9y/h41YKGoz6hzOOzaHYbZtxtJfPBkniiEWcewwBhRjQKXYcNjAM9h3&#10;vOdo8B2vCjCWIQESIAESIIE0CET1wjkNl3GUJEACJEACJEACJDAzI5si4FCDoO8L/hWh+kowXBIS&#10;i+bxCRfqH+gxbkaGE+Mkw1WWWCwFGCNtCNX3FxYWGhm8yyoJE5DMxji8dwEEGwljCGrow3K5Ua1U&#10;toMy2qKxrzEs2dVlnZ/EDzauO8iuvhrLYCVDMzKSR5WhOTbBui+HClwL1d9eY4PnZxHunsZy3Zkc&#10;B9cSJmlOb8ulGAzPF51KubyNObo53TKWIAE9Ane4/5dnZk6whlvRq5mjdMRC0RxUJlZ1OefYGoOV&#10;dhlL77AyThSjLOK4YQwoxoBOsf/ipSWZ1/HbWF5ebuk0wbIkQAIkQAIkQAJxEQhw7zouB3A0JEAC&#10;JEACJEACJKBKACJ1Eah/RfkaBOobqvW8K5eYWDQrfy7UR5Bj7PwFhXGS8QpLLJZCiBMRkeDe9j8I&#10;qA4yepXVEiYgX5rB8C+cikQS5m1i6FjTtiEak8zaHRPtxdCGb5mfHTE9hSB611Ff1ruJ0Ye4P2/F&#10;JvCEnwrRoRQpUn8b/Mg03a7Oza1bvyAC7UDWFFhPXAZqfmDYcwoAAP/0SURBVDBmF3IRgk5fvuDE&#10;AxvBxElIhsqBl26v961cKu1ZtztioahNdkXNOzbHlLttxtJfCBknilEVcewwBhRjQKfYiHjBM1kb&#10;TTRFwP758+eGTnMsSwIkQAIkQAIkED4BHPrmDwmQAAmQAAmQAAmQgI8EJIv63d3d3v39/Rn+W96V&#10;XUDUsxe0WF1AR/xC02Qc8eWoSZrxtsU4ide3iY3sFBsUmxSrJ+Z1Q8OFsGxHhGUUqxsC6qgZXPPb&#10;FKv/B1tETtiw/ccRfm+6wVcRvntjjBlD/o+ZZtiKZQJNy+2/a16E6r6I1cWwEr7iIPdOlwxC6gvr&#10;Ucn8uB+SzaHZWuQzLLKsn/R6vZPQmNFe/wnIuhaHIfbxznMTMd7y3+K0LCxy3kmLNEdLAiRAAmoE&#10;cHB9Db87s7OzZ9j/HL7uge5cX1+vqLXAUiRAAiRAAiRAAiETCCHRWsh8aTsJkAAJkAAJkAAJKBO4&#10;hlClcn8v2dNfsqjPlkprypVDK5hYduOs7uFifQQ5xs5fUBgnGa+wxGLJxziBGKgJkfFhbJlbM0Yk&#10;q2UgIIIjrJt2MlRllQIJiBCwWq0eF2iCd11DrC7iueRiGfeAdVzDbe8cktEg+PFCnuMyVveyGsYU&#10;3fXqKhO+TyL1j8HFLOvTLzesMSRhQFTX8/RR2y/hi2gUa5EGvjSwy8Nz9n2eag/dbncP8f7N+KFa&#10;JgHJFFK+zD2ZjLdZifH0ji7jRDHYIo4bxoBiDOgUyxYvLTyz/Yt1WnN5ebml0x3LkgAJkAAJkAAJ&#10;hEHAxz3rMMjRShIgARIgARIgARIwQOAWn5suPT/Xh6XSF3w2tva2yagXaokJRbOGStQxkBkKqYxC&#10;RyoZAiqxecinGBkMBh0RrC4uLp5m8ByrkAASFw5XkJlZhKEbxBEWgReBWLW6HZbVdq0FkzXMi1d2&#10;e/GvdYy5hQNLm/5Zlt2ip6cn+dpDbPPSITLfHWSn4l9N+KkGP8k9xMqPz0L1twMeRngYwaRDZa0B&#10;0fqVcbGpSSMDa8tDEVirPzu7vRjRwanAQiJ6c2UeeXx6OsKz+I6xwWYT/hnrPtSGPJx/ikfJWPrL&#10;B4wTxbCMOHYYA4oxoFMsZ7xAuN7G82gD4vVzvEdu6nTNsiRAAiRAAiRAAv4S8GnP2l9KtIwESIAE&#10;SIAESIAEDBF4eHhYQ1O15+HwS2Vmpj5TKq1MajrqxVpiYtGsIRR1DGSBwrgZSY1xkiWYUCexePIh&#10;TrBpfyiZlZnNMGPMstrMIw77AcMFBWThBQOu/7YIlHn9v/cdNmDP8P/Uw/NobouPsfG8n7sVjxqA&#10;L2PUOJzCT7seYTZiig1fhSJU/w1w0O93kGFavnLQMQI1wkbkcIOsOSIcmvMh+To5ykFaPCNtzc/P&#10;t5xDYYfJEJC5ZDAcytd01nINOqfoL1ffAVf2df4pHCnj6Z0LGCcaERlx7DAONOJAtajZeOngOa4x&#10;Ozv7HV8yaayurvI5RtUPLEcCJEACJEACnhEoe2YPzSEBEiABEiABEiCB6AhApF67v78/wu8lXnpd&#10;4fekUirtTBOrRweCAyIBEwTMvuQ0YZEXbfCFuhduoBETCECo2sSmwjrEIAcURjFUshKAWH0HQnXJ&#10;YLyStQ3WK44A5oFtXv/v+b+KIevFeaW4njH278X1br5nyZRvvlUvWox1XE0TdEWk/vvXRHsu2yhX&#10;Kiu9wWDPZZ+h9YVDVk0Imo9Ds9s3e31+VpU1ZQlrywesMX3jRnviISBzyXy1ug7R+qEckohnZBxJ&#10;sAT4bjVY1xVueMSx4/N6pXC/ZzXAfLys4DD1Dp69T/B++fr29vbi58+fe69JwrJayXokQAIkQAIk&#10;QAIFEPAhwVoBw2aXJEACJEACJEACJGCPgLwgeR4M6hClf4EovZ6np6gXa4llNmYc5CHwoS5jZyTM&#10;qOcLg+HzV1OJxVMBcdKGQHVXNultupFtx0+g1+udIJZ24h9pnCPEhuK+fF0hztFlHxUO8kjm3lr2&#10;FsKtiY3mAm5J9njJ4QMIH2PMxNyEr7bskSumZVx7B+j5W9beQ8umPm6czLKuFgG4vi9RckOtNEt9&#10;JBCKAGyIwwkQP0X15Q9Go38E5J0xDknIc43e+s+86M8/OBYsCmX+sTD0yU0ynv7iw1hRjMKIY4cx&#10;oBgDOsXcxksLpslh03+Xl5flv/lDAiRAAiRAAiTgMYGoNgY85kzTSIAESIAESIAEIiZwPRyuVO7v&#10;a7MQqPdnZkSovmZyuFEv2BITimaNi6hjIDMUUhmFjlQyBlRic5GLOJHMcdiE/59kVM/oFVYjgRcC&#10;EDqvPD8/iwh0g0jCJAAfnkKsvhum9fasli8G4FPWJ/Z68Lrl6ETQMfsztsMFcmVkPWAQi1D9z+ww&#10;GMxgzXbI9drk+RLXt6xBLviFF/37SnDiL6xZcNB2n1+E0fc1a+gRuOt267Pl8hFqqb1Ddiv60xuM&#10;x6WDm4NcsWQ8vSPNOFEMvMjjhnGgGAc6xYqLmQ4OKDfwLur88+fPDR2TWZYESIAESIAESMANARf7&#10;1G5Gwl5IgARIgARIgARIwCGBW2xYDp+fa9jE+lrWzYqjaWfUC7bERKKarv9TPOoYyAyFVEahI5WM&#10;AZXYXOQgTij0yBiKrPaeAAViUUREC6LsLQq//vZl7+npChk21+Qv5ShcrT4IbB5Hl3E/b8ZudXru&#10;S8YoWBeK8JmSLiU6kboMHkL13z9yyBCHitY5T0++tuRQCgTrqR4yyjTxKF1gmVq2Xqk1x7WLdcjs&#10;4NfB3G6v9w3vlfcm8ihO8Be0mwKeg+xyZzz9xZexohhyEccOY0AxBnSK+RUvDTzrnMP85uLiYltn&#10;GCxLAiRAAiRAAiRgh4CDfWo7hrNVEiABEiABEiABEnBJQLKoLyD7zfNw+KWCLOozpdKKq/6jXrAl&#10;JhLNEzNRx0FWMIyfkeQYKxkDKrF4shEn2HBvQshziKyEzYxeYDUS+EOAwrDwg0FEkBjFFjL3tsIf&#10;jdkRPPb7BxCpfxvVagriddwrNrFhHFVcQPwsQtYds5HiR2sx+kvIwmfy9Y7aOMqxC9XfjptfwlC7&#10;1nq93hnmrrpa6bRLhS78evlaFNcwaQexw9HLIV1cM0eYX0bfk/wS/Tkkk6+r0OehfKOfUJvx9Bcc&#10;xopitEUcO4wBxRjQKeZvvLQk8zp+G8vLy1G9k9BxD8uSAAmQAAmQQNEEbOxRFz0m9k8CJEACJEAC&#10;JEACRgg8PDzU8OLiKxqrQaC+YaTRjI1EvWhLTCSaMQRmoo6BzFBIZRQ6UskYUAnORaZiRQQduF/u&#10;I0vNaUb6rEYC7whAEHYCwcYOsYRNAHPDLsTqnBc+uFGyaUp29XKlsjLJw7EK1yESlmzOq2FH99/W&#10;TxM/hzxeXMtbMR5GG5UVP0qRugTfm4zq42IRX8OQLOvtkGPVtu0yfz89PV2C05rtvkJuPxbR18sz&#10;zszM/iLXMiGHY1C24z30Dt4/H+Gg2H9rRH8Ff16zjWUeMg6Z8fQXUsaKYpRFHjuMA8U40CkWQMzg&#10;ebBdqlQag+fn758/f27oDI9lSYAESIAESIAE8hEwtT+dzwrWJgESIAESIAESIAEPCGBjYO15MKhX&#10;SqUvMEdE6v9tEBRsX9SLtgRFolnCKeoYyAJE6jB2RpJjrGQNqPRiykSsQLhzCOHhMYQ7nRzkWZUE&#10;XgiIEOz5+Vky3m4QSdgEmK13vP+QXf0IYvQ9HQ9HJl4/rVQquzrjD6EsRKxXEJithWCrro2Yl6M8&#10;fAKf1eCzi2hF6r8drSBWf70Hn2JNF921qRvv08pL3KCMrFX4M4JAjIKv4WBwiAN4B3Q4CbggIM9D&#10;j09PR3hW33l9QHLRbXR9xDgXGXFSAAJSI+PUaISxoggr4thhDCjGgG6xQGLmzbOgHFRszpZK591u&#10;t7G6utrRHTLLkwAJkAAJkAAJqBMwsT+t3htLkgAJkAAJkAAJkIBHBK6xCVC5v6/hJcSX/syMCNXX&#10;PDLvnSnRL9ooPFYKvejjQInCh0KMnZHUGCtZggl1EoynrLGCjfSmZE9GVvV2RtqsRgLvCDw+Pm7g&#10;/7h4l1GQjEIl0EKm3i0eZPnbfZg75YDsVR7Hhi5ej1X8jOxsMWsdDnHI4CBP3Ppa9ylmvykK1d/6&#10;hlnW1SIVa5YDrFe+qZVOp1SUk+B/Yise6EgnlL0YqRyOwdriCOtpeUbijwaBKOcijfGPLRqIeNTE&#10;UFXbYKyokkK5iOOHcaARB6pFA4qXcYeX8c67WRoOz/F81OC7b1XHsxwJkAAJkAAJqBPIujet3gNL&#10;kgAJkAAJkAAJkIBHBG4hhho+P9fwwv9ruVSqeWTaVFOiXrglKBKd6vARBaKOgSxApA5jZyQ5xkrW&#10;gEovpjLEShv30N25ublmDsqsSgLvCED4tQPh1wmxhE8Am3odjGILmUhb4Y/G/Ah6/f7Jn4yZOZsP&#10;VbiOa30d95F2zuF7VV0OIiD2cx1E8GpAfxsTrWAd1+QFrsmg3gtMjZUMQvXfbfLrGFPp/inQ6/Uu&#10;MJfFFTvqw/+rZLRir/eCqxaegXggL0ecsKo+AXwN9AC1/uGhXnV20c5H6ghGlwxIQJp3qKr1GSuK&#10;pCKPHcaBYhzoFAskZlS/tDXs99ulSqWBhGfnEK83dVCwLAmQAAmQAAmQwGgCGfamiZIESIAESIAE&#10;SIAEwiEgWdQXut3683D4pYIs6hC3roRj/XtLo164UXSsHJZRx4EyhQ8FGT8jyTFWMgZUgvGkEisi&#10;QoUo538QoR5kJMtqJDCSAMTqRxBg7BFPHATkywuYJ07jGI3ZUUimzJly+cJsq79aC0W8jvgQsd+m&#10;DQZFtim+xTxmxbdFjutN301kWN/yxBajZjz2+we4fuLIlJ1DqP4B6hYPJk4PMzmoAtH6JUWkSLo6&#10;HVeYJUaLrdrw/TYP5oXp0lCthmh9DXPNEeyvhzoGV3ZHOx+ZABiIgNTEUFXbYLwokoo4dhgDijGg&#10;WyyQmFEVrH8YfgcC9gbWg+f4EkpzdXW1o4uH5UmABEiABEiABMLZz6CvSIAESIAESIAESECZAF7k&#10;1+7v74/weznf7V7jxdMJTr/vhCxWVx58qAUDeYkVKl7aTQIkoEEgwflIYYPmFKKMdYrVNeKIRacS&#10;wObOimQnpVh9KqpgCkhmXorVx7trWC5bE8XKRuvvX58DBtd702f7stqG2N/IWpf1iiVQxqfei7XA&#10;QO8iVDcnVp9BPFubqwyM1psm5EsRYLXrjUEFGaLwHFGQZTm7Hf9MuAa/X3SRGCNnD6xOAsoEkM21&#10;jTX29vPz8zYqtZUrsiAJ/CaQ4Huuac6P9v41beD8OwnYJhD/fLOCbOs75dnZs7n5+euf9/dnP3/+&#10;3JPDZbbRsn0SIAESIAESiImASiK1mMbLsZAACZAACZAACURIQF4GPA8GdYjSv2B4tZiF6VEv3hLM&#10;apzlcow6BrIA+V2H8TOSHuMlY1AlGE+jYgVijCbEhYfMspkxjlhtLAFkVd+A0OsMv9zQiSdOWrOz&#10;s1vwaSeeIZkbiQjbKnNzZ+ZaVGvJt8zryES+vbCw0FCzPpxSyKx2AGujFflifJ1qtboajkf0LH3q&#10;98PULBkUqY8gxizrimGEw3cnuPftKBaPqliYF46CCxSFVpgbdyEkPlVokUVIwBgBOfSLdeUentOj&#10;XXdkhRXtnJQVyNt6ivOaia5CaYPxouipyGOHcaAYBzrFAoqZjBnWx9JAPLVw+ve8NBw2lpeXWzrY&#10;WJYESIAESIAEUiNA/UJqHud4SYAESIAESCACAtd4OV+5v6/NQqDex+dQIVRfi2BYSkOIevGWoEBU&#10;yekjCkUdB5mhkMoodKSSNaBQL8E56U28tCHAOKQAI0f8sOpYAhCr7+CPRxBZrBBTHAQGg0EHI9lC&#10;5sdWHCMyP4re09NVqVwu/JmlaAF7pVKJcmmCe6YcRqibjxx/WozVd0K41+9fIDBr/tCeYoldofpL&#10;53JoEYcUtoJhUqChIh5F1uMLmLBRoBnOu45W4KUvsjrFtZJ8pn3nAcgOZ+QAMOafIxyYCef+Zdlv&#10;0c5Lebnpz2t5e/S+PmNFw0URxw/jQCMOdIoGEjOmxeofEQ37/Tb+vybu1eefP39u6CBkWRIgARIg&#10;ARJIgUCUmwQpOI5jJAESIAESIIHUCNzKi/jn5xpexH8tJ/wyPvrFW4IC0SzXcvRxkAkKqYzDRjJZ&#10;Auq1Topz0nB4CNHFMbMk54gbVh1LAMKKI4h29zgvxRUkEOtGmTXblJeQfXcPn4w+MtWeqXYKEK83&#10;IXqOUgCLa0DEqjVTvvGxHRwyWsfaoO2jbXltekSGfFwP/meqdSBU/8CSWdYVg0uEo7hGLhWLR1Es&#10;WpFXBpHV6wGPbT4/RRHawQ0CXx3dgdHJHwaOdk4yEZEZ5jUT3frcBuNFwzsRxw/jQCMOVIsGFC+2&#10;BesfkSHeGkjAdo6vpDRWV1c7qkhZjgRIgARIgARiJcA9wlg9y3GRAAmQAAmQQOAEJIv6Qrdbfx4O&#10;v2AotZSyqE9zXdQLuBTFodMcPubvUcdBRiYpZsRWQcVYUaE07kJLiB4+V4osyfvIqt7OQYxVSWAk&#10;Ack+igzTZ28zACZ0dUUdFZg3jpFZfT/qQeYY3GvsX5UrlZUczViv6kK8DlH3vhyIsj6YAjrAoYRr&#10;iPG99nFeLLjWoxUvPz091WbKZTl04OePe6H6CwfMX21cs+t+QvHPqpfDSaWSd4eTbJCKVuCVT2TV&#10;wjWzy6/N2Ig4tjmNgKw3IYD7hoMze9PKxvr3aOelvA7LN6/l7d3b+owXRddEHj+MA8U40CkWUMy4&#10;Fqy/xYjYa830+//i2aG5vLzc0kHMsiRAAiRAAiQQCwHuD8biSY6DBEiABEiABCIggKwwNWyEv2RR&#10;h/B0I4IhWRlC1As4CtaVYybqOFCm8KEg42csOcZL1qBCvfjjqo0vl+zOzc01c1BiVRIYS0CyjmJt&#10;d4Zrae1jIc5NwQdOC3PHZvCjsDiAYDI3f2BgQ8AOEdUm5oKWRdyFNQ0xfvR6h5gF6xI4Tz76sCCh&#10;+tsLCX4XAe5pYRdXYB1DtH7x9nBeYOYrmRvtZGdAYIXrpYPDS9t8rlIKJRayQEAOYGFNcoR5aMNC&#10;8942Ge28ZIK4gbnNhBk+tcF40fBGxPHDONCIA52igcRMkWL1jziH/X4bX+RrIGHbOZLINHVwsywJ&#10;kAAJkAAJhEyAe4Mhe4+2kwAJkAAJkEDgBCBQX8MQasgE81X+hZBpJfAhOTE/+gVc/OJQI3ESfRxk&#10;pcT4GUmO8ZI1oFAv0pgSQQXi4nBhYeE4Bx1WJYGJBB4eH3cQZxM/Uc/5KcwgkjkEmXdFgNwOcwT2&#10;rcYzztrzYHBlvyf7PeQVsCNe2hDwRZmpGX7ewPgu7Xuh8B4OIcQ8KNwKSwb0+v0L3I9qlprXa9YD&#10;ofpvg5llXc91L1/V6PWucEAnyndb0Yq7DIurIBjeheDoVC96WJoEzBFAtvU9zEeScT3KuegjqWjn&#10;prwhYXhuy2uOL/UZL4qeiDx+GAeKcaBbLJC48Umw/gFxBwL2xuzs7Hfcyxurq6sdXRewPAmQAAmQ&#10;AAmEQiDvfkMo46SdJEACJEACJEACnhC4ubur39/fH/28v7/CiyH5PYEYsE6xurqD+EJNnVXMJRkH&#10;MXvX/NgYLzmYBvKyXWeEiIfThfn5dYrVdaixrC4BZFY/qpTLJ9OEEpyfdMn6UR4imF2K1Sf74mkw&#10;+OaHt/JbIRu6b391W8Q80NStE0r55+fnlVBspZ3jCeBe9L1wPiJU90isLjwwz6/hfr5TOJtADACv&#10;Dua77UDM1TIz2vWahWc9HO45kXWwFmAWJgGDBF6f8+UrSA2DzXrZVLRzk5e0wzeK8RK+DzkCjwlY&#10;WFN5PFpbpq0g2/pOfzg8mZufv765vb34+fPn3mviN1t9sl0SIAESIAESKIQAE1kVgp2dkgAJkAAJ&#10;kEA6BG4fHzeGz881bNx9LZdKtXRGbnekUS/iIs1mbCMioo6DPMAYQyPpMV5yBFUkMQWBaRNxsD8/&#10;P9/KQYNVSWAigZfsok9PZ1j7aa37OEeFE1jIJn2MeWQ/HIvdW/qIrNvlNLJuv8CdlhEFou5dxMyp&#10;e0/Y7xGZdA/QSzSHEyYQa0CEGaUQV8b89PRUmymXL+xHzIgePBOpf7SQWdb1o0LEyhCu7+nX9LNG&#10;1AI/i+IqXDsNfI1GDvh1/PQsrUqBgNzfsHY/wVjXYhxv1PNTXodZnN/ymlZUfcaLBvmI44dxoBEH&#10;OkUDiRmPs6tPpI24beG9aRMHnP9dXl5u6biGZUmABEiABEjARwLcD/TRK7SJBEiABEiABAImcH19&#10;vYJMLnWIEr5gGDVsaq8hLVfAI/LT9OiJMmaUAy/6WFAm8aYg42csNcZLloB6rRN2XLUH/f4hP02f&#10;w/+sqkQAAq0NiHLOsPZbU6rwoRDnqCzUnNdpzc3NScZG/kwg0Ov3LxDPtZQhvRWxQ7i5GqtgLyHB&#10;ehPP9lsxx/RTv+9Wv+K5UP2tryF2PMShk4OY/W96bBCJXqLNDdPtum7P7UXheHRuhFUt3Ce28RzW&#10;djw6dkcCfwjIgeJut7uH9VhUB+yinp/yxq+b+S2vlc7rM2YUkUceP4wDxTjQLRZI3IQqWP/gjs6w&#10;32/g/n7++fPnhq6rWJ4ESIAESIAEfCDAvUAfvEAbSIAESIAESCBwAvgkmWRrecmijqFs/DWcsEV+&#10;3non6oUcY0Y57qKOA2UKIwoyhkbSY7zkCSrUDTCuBsPh4UK1ehyrUDCnR1ndIIGHx8cdzDGSUXQl&#10;T7Ocp/LQs1sX6/0OMoVuYj5p2+0p7NYLzdTsI7rBIOpDDhAiSlbumo/oTdqE67+NwyrrJtv0rS1n&#10;B00CEqr/9tHr/L/O9aR61MohPpS+yLsuUu/RfMmoBV0ORVVy/eDa2eJXrszHKFvUI4D392uIxRPd&#10;L2Hp9eKudNRzVF6MDue4vKa6qs940SAdefwwFjRiQbVoQDETiWD9nWcQ043ZUukc/2eThyRVg5bl&#10;SIAESIAEiiYw7YutRdvH/kmABEiABEiABDwkIC+48btzf39/ht9rnOS+wMtuydKy4aG5NClEAgG9&#10;5AoRL21OlwBfyifke3yCHlnV1xeRDZPiooT8XtBQIco6qpTLJyZEWZynCnKiQrdY8+9SrD4dFGL4&#10;ZHqpdEoMyuVmOqONeKTl8lrEo3sZGq7d79bGKCL137/WOrHXsNzfe73enr0e4mv5VZy8H+rIol6P&#10;OX7fJNcP1k+X8h411Hig3XEQEBEbvoq6ha+ibstBipBHFfUcldcxjue4vOayPgm4JMC5wyVt9uWK&#10;ABJ/1PvD4Ql+r37e31/+vLs7uL293XDVP/shARIgARIggSwEmLgqCzXWIQESIAESIIEECdzc3NRn&#10;Z2e/IINcHZ8CX9NGEGBWWu0xOq4Q/UKOMaMcUdHHgjKJNwUZP2OpMV6yBFRQsdUul0q7yILazDlS&#10;VieBqQTk8/K9p6czG1n6OFdNxe+0AEQthxDfHTjtNMDOcHhjpzw7S8H6W98NBlsx35PwfByV7mFS&#10;xrm5SiXqqdnK1xECzKY+bupllvVsNyUI/WWdVM9Wu5haUU1qHxEWLOTE2pnrqWLCmr1+ICDPcd1u&#10;9xsOVOyFCCfqeSqvQwqe5/Kab6M+40WDauTxw1jQiAWdooHETYzZ1Se5adjvt0uVSmPw/Pz98+fP&#10;DR2XsiwJkAAJkAAJ2CYQ9Utm2/DYPgmQAAmQAAnETEBOYOPldQ0ba1/x8rqWe6wUj+ZGOKqBqBdz&#10;jBnlmIk6DpQpjCjIGBpLjzGTI7A8jauXT83PzBwiY9pxjtGxKgkoE4AwdwPrxLOZUmlNuZJmQc5V&#10;msAsFcczQbNarW5Zaj6aZl8OcPR6Vy9fGijzo5a/HRu7yDlEwXrmjfrIDx9IzD6ZOoAQkVD97STN&#10;w0v6tyy5N+AwxCXWTNbWS/pWja8RtZDLHzHVKQ5y7fMrWCYjl21lJSDPdJinThCPG1nbcF0v6nkq&#10;L0x/5rm8IzFanzGjgTPyGGIsaMSCatGAYibzc7AqC7/LdRD/zdlS6RwH1hqrq6sdv82ldSRAAiRA&#10;ArET4N5f7B7m+EiABEiABEhAkcD19fUKRG51fBb0C6rUMmVRn9SXpwI/RTzeFot+Mce4UY696GNB&#10;mcSbgoyfsdQYL1kCyt/Ywgvn03mKHnI6ldV1CDwgizTmkaMXYa7lH85XlgFPaZ4ZddX5Q/BzgGvi&#10;27saiQvXcX9qVCuVbXWKYZWUjNzw+YVPVlvdhE9AsN7r9y9w36ll8mmkIvW3LF7vCZsQNrYzMUq0&#10;0kv2/pkZr+aKUa6IWsTln5iqBdH6FkXriU4KHg4b4rU9CNcl47r157u8w496rsoNh3SSu7/ljZmP&#10;9f27XxobIa8OYyjfNxRQzFh9VraE11azeK5rlobDc3xVvbG4uMhnO1ug2S4JkAAJkMBYAkz3w+Ag&#10;ARIgARIggYQJPDw81O7u7g7u7+8v5+fnryWjCoTqO8bF6sI4oBcXCYcEh04CcRHgvDPWn3xJnzPU&#10;PYktyXqM++vmQrW6S7FDTp+yujIBiHKPKuXyiSsxA+crZddYKQg/b3N+mY4W8/EaSv3zV0kRsP7+&#10;nd5MfCX6/e/xDcrtiGRTXefXpnWI8w2b7fvQNu45+jGb0DUu936Ir98fzPHBcZ7bAGFyU7LT+2wm&#10;11vOvbOBNfWVZLd23jM7JIERBORLbfhdx58aPgPiXDXBO568p/ItfhgzGh5hDGnAYtHQCFCs/t5j&#10;8lX1UqVy1B8Or37+/Hl1e39/JHqB0PxKe0mABEiABMIlwERV4fqOlpMACZAACZCANgE8cK6hUg0b&#10;zV/lX/yuaDeSpwKzHeehN7Zu1As6xoxWzEQdC1ok3hRmDKU5d2SNF516xcZWe9DvHyIDyqmOySxL&#10;AnkIYP240nt6ks/F1/O0k7Uu73FZyWWvJ+I6HGo9yN5COjV7vZ5cGztKI04o6/qgXN6cL5VaSlwC&#10;LPTY7x8gG0wy4l1s8h/OVypRzwkvmbBVsuYnkE190iWJTHzrzLKuP2nhXnEBbjX9mnZrRC/m81iA&#10;J18twBp7n891dmOcresRkHshYvMEtdb0atovHf18lQehx3NdnmHlrcuY0SAYcQwxDjTiQKdoQDFD&#10;wbqyYzvDfr+B9el5v99vrq6udpRrsiAJkAAJkAAJaBDgfp8GLBYlARIgARIggRAJ3Nzc1LGZ+AW2&#10;1/C7UegYihX3FTp0m51Hv6Bj3CiHT/SxoEziQ0HG0FhyjJmsQfVaz3FsiaBhplT6HzKqHzPjcU7f&#10;sboWAcn+WEJW9aLXkpyztNyWq7B8waFarW7laiSRypJd/fn5+SrTcCMWrw8Hg3Z1bk4ydUb7A8H6&#10;EQTre9EO8MPAIPQ4rVYqu7GP96nfH69pSVyo/tv3mPdOcY+IPhZMx7rcLyBav3T1lRoV+6MXcAUi&#10;pMJz3r5kuFbxGcuQgCsCSHxzgL7+8WXOin6+yuPYQOa6PEPMUpcxo0Et8hhiLGjEgk7RgOKGgnUd&#10;x/5XFtdOYwZfzoPGoIEDlu1srbAWCZAACZAACfxNgHt9jAoSIAESIAESiIzA7e3tBjbBapVKRUTq&#10;de+G51jc5934LRkU9aKOMaMcNVHHgTKFEQUZQ2PpMWbyBBbquoyt4bAhQga+HM7pM1bXJtDtduuI&#10;9RNfhAqct7RdqF1BDsdAiCjZczvalROsYCRjboTC9RTEzb1+/wJzUi2VsIdPmxCsR3+Q5S+/UqQ+&#10;MsSZZT3blS/rKryvO8tW22yt6MVbAYmoXj3LgyBmQ5ytGSAgX2vFM4F8Sajw9U70c1Yef4U33+UZ&#10;rXJdxowyqpmZyGOIsaARCzpFA4kbitV1nDq+LK6jFuaK8xL2KJaXl1tmWmUrJEACJEACqRJAEhj+&#10;kAAJkAAJkAAJhEzg+vp6RbKo//z58wS/VxATXWLz6whjqoc8LtpOAn8IBPLiyweP8eXrGC8whsaG&#10;J2Mm55XrILbkZXC5VNqan5/fplg9p79YXZsAMqsflCGq8kWsLgPgvKXtRu0K8Pc2xepq2J6enmpG&#10;BDwiiP39q9a196WGz8/fvTcyp4GlwWAlZxOs7iEB3Ge+/7keKVYf6yHMf/LeiT+aBJBFuyEZ6jWr&#10;GS8e/XrKwXOacafMzOxIBn7EB+8tFuCyyWwE5B0E5q0tfE1oGy20s7WSv1b0c1Z+RGzhAwHGDEPi&#10;NwHGgqVYCHOtZQlGGs3isP4G3n99m4EGQbQIokkQbUIao+coSYAESIAETBNgYirTRNkeCZAACZAA&#10;CTgg8JJFvVSSbJdf5SFRugzmFJrLbLQOfOFLF9Ev6hg3yqEWfSwok/hQkDE0kRzjJmtgvdazEF+S&#10;4Rh+OeSn4XP6htUzERChTO/pSTLpebvxwHkrk2unVsLcc4gDMgdTC7LACwEINi/xz8vzmJWfgDOv&#10;z5bLq7EffHjq95PTP8xVKtFPv3IQBdfzhZVrOr5Gt+bm5prxDcvuiGSdBfGnxJi9+8eYISQxaYUv&#10;oGojRraxHmvZjUS2TgJ6BGTuwlcivuFw655ezfylk5i7smIKf87LOvKJ9RgzGlgjjyHGgkYs6BQN&#10;KG6YYV3HsdnK4jprzJZK51gnNFZXVzvZWmEtEiABEiCBlAhE/4I5JWdyrCRAAiRAAvESkM9vYnS1&#10;5+FQBOo1/PfKx9EGI1gXwy0I++L1vvrIol7YMWbUA0EuMa3SCRVmHI11NmMm53VgOLYGw+HxQrV6&#10;GLvQLyd1VrdEAFnVN0rl8gma37DUhbFmOXcZQ/nSEEQojWq1KtkT+aNAANfKDgQ7cq24+QlJvD4Y&#10;tCBi3XQDppheXgSng8F1Mb0X12sKgnWhC9E6tS0KYYbroIn7xpZCURb5QEDWW/KFRJdgkgjqgMRT&#10;k3wvh5fx913JyO8yRtgXCagQkPkL8/+Rka8MKXSYxNylwGFskUjmvTwIRtVl3GgQjTyGGAsasaBT&#10;NJC4oVhdx6lmysrXYmf6/X+xTmguLy+3zLTKVkiABEiABGIjwL292DzK8ZAACZAACURDQD6lVZ6d&#10;/YKHu9rvLOqTBkfBejSuzzyQ6Bd2hgWhmUEHUDH6WMjqA8bQRHKMm6yB9VrPQHyJ6Ad+2Gc2vZy+&#10;YPXMBJAJR77gcwIB1UrmRhxX5NxlBjjmn7YIjHlQRo2niJUluzp4ranVMFzKc/E6NoWP5yuVfcOj&#10;9qq5lyzc5XJyWbgH5fLmfKnU8soZFozp9XoXroR4Fsx33SSzrGckjjjbQ5wdZayuVS0JsVYgwikd&#10;x/X7/d3FxcVTnTosSwKuCODZcQ9rYsm4bvXZMYn5K6vTIpz3sqJ4W48xo0Ex8hhiLGjEgk7RgOKG&#10;gnUdx5ovO+z326VKpVFB9nWsaZvme2CLJEACJEACoRIIStsWKmTaTQIkQAIkQAIqBG5vbzd+/vy5&#10;9/P+/uz2/n4IsfoZ6u2piNVV2mcZEiABEkieQEAvU5P3VXoA2sjSur0wP79FsXp6zvdlxMiUd1Cu&#10;VM5sCw5Mj5cbkGaIQmyyTbG6OstXkeGaeg3DJQfYdv39a7hpE82VB4NzE+343AZEhCs+22fLtvLz&#10;cxLjxpz43RbD2NoVsWJsY3I1HmSnP5YDq7b7S2KtFOmzfqVSOcGaw93XXGwHI9uPigC+AHCM33XM&#10;Y6e2BpbE/GULHtslARIgARIggYIJQKwu7832+sPhBXQP19BAnOCL8jvX19dJvFcoGD+7JwESIAGv&#10;CTARldfuoXEkQAIkQAIxE5AHMmw81CAM+Ypx1l4f3HINOaiTaAYy0eaCFWnl6Bd3jBvlyI0+FpRJ&#10;fCjIGJpIjnGTNbBe62nG18un3kul/y1ArEKhaE72rJ6ZgGSK7j09nSAG65kb8aAi56/sTkAM7Ito&#10;LnsLadV8uWZ6vSsvD3d4knl9rlKJ/pJ87PcP8PydnFC3//S0DXFaI/ar/iWD/sxMchn0s/oVBziS&#10;iIusfCbVs31PSUbsGalg/XfsyMEGrNV4uNDGRcg2jRCQ+ybeb8jhijUjDb42kswclgVa5PNeFiRS&#10;hzGjSS7yOGI8aMaDavFA4obZ1VUdWky5wfNzE++iz2dnZxvIvt4uxgr2SgIkQAIkUBSB6DcPigLL&#10;fkmABEiABEhgFAHJoj4UMRBE6jYyp1OwzriLfnGnKQZNOSKij4U8zmUcjaXHuMkTWK91VeNrOGxg&#10;Q3efL2QNMGcTmQkgq/pGqVwWYcFG5kY8qsg5TN8ZEEA1RAClXzPdGpLpFJtqO94TKEi8DlFAo1qp&#10;RB9TvX7/BHOO/3FgOFCx6X84X6kcGG7Wy+YgvqPGRdEzuJe0cS9ZVyzOYh8I2DogkUwAByKaMhD4&#10;LVxru/wilwGSbMIaAWRNlTXCPyYOdiYzh2X1RjpznxYhxo0GrshjiLGgEQs6RQOKGwrWdRzruKx8&#10;MfDND9a4Lbxna+L/+nd5ebnl2Bp2RwIkQAIkUACBoHRtBfBhlyRAAiRAAiSQiwBe0q7J561+3t+f&#10;yeeuZsrlSzx0fbMhVs9lKCuTAAlER4AvZaNzqZMBMW7sYwbjVrlU2oLQYJtidfu82cN4At1ut454&#10;lOyxG7Fw4hym50kRGM7Nze3q1Uq7NJitBSFWFzfJBuDbX1eu6/e/u+qq4H7WCu6f3VsmIBmNLXcR&#10;TfOYF9dwCG4nmgE5HgjuxU0cZD022W0ya6KARFMG/LuBeelCDpwaaItNkIAVAnjHcYCGN/HbsNIB&#10;G/1FIK25T9nrydz7lImwIAmQAAmEQQDPk7K+3cPvJRL/Xf/8+fPk5uamHob1tJIESIAESCALASaf&#10;ykKNdUiABEiABEhgAgF5iCrPzn7BC7JaEcL0oE6jqWahZcRpEYh+gce4UY6H6GNBmcSIgoyjsfQY&#10;N3kC67XuiPiCCKUDtocLCwvHBnpgEySQiwCELgfIrP4tVyMeV+Y8puYczEubzNKpxup3KWRXP8NG&#10;Wl2vloelLWZfH5TLm/OlUsvDURs1qff0dIV5dM1oowE0hvccTWTQ3wrA1Nwmyr0SGWKjvVfmBvSh&#10;AWZZz08UmdYv0cpG3paSEewlLNjs9/u7EAaf5o0V1icBmwTu7u7qs7OzR+hDe72UzDyW1QEJz3+T&#10;kDFuNAIq8hhiLGjEgm7RQGKH2dV1Heu4/IcM6xPndnwZEuuJc5RpMvmPYz+xOxIgARKwSIB7eBbh&#10;smkSIAESIIE0CEgW9efn5/pMpfIFN9Z60aOmYL1oDxTff/QLPAqNtYIs+njQovGmMONoIjnGTdbA&#10;Gh1jg+HweKFaPYTIsWOgZTZBApkJQEy2ApHlSRSCWwUKnMvGQ0Is7Fer1WMFjCzySgBCwhr+U75K&#10;EN+PIQH7cDBoV+fm1uMD9PeInvr9JHUQKQnWo77mLV2kOAi1i4NQp5aaj77Z18zZFzgosZJ1sMlM&#10;TIGIpbL6UaUe1nLHuN72VcqyDAkURUCeP/Flrz2dA2DJzGNZncL5byw5xo5GUEUeR4wFjVjQKRpQ&#10;3FCwruNYx2U1xOofLcO6ooX/7xzvtRvLy8vy3/whARIgARIIlAD37gJ1HM0mARIgARIojsD19fVK&#10;pVKp4YHoK6yolSqVteKs+btnCtZ98kZxtkS/yKPYWDm4oo8FZRIfCjKGJpJj3GQNrDf1EGN4idoE&#10;y31mMDbAk03kJiAiKKxfT9DQxkxCcyDns79DB3NTA2L17dxBlVgDyK5+gWuolsSwMwrYIQw4Rfbt&#10;3dgZ4Rpaex4MrmIf56jxDfr9zny1uprK2CFap95Fw9mSZX1ubm6ThzQ1oH0oivXaDoSdsl7T/kkm&#10;WAMSS2k7UbPC65pul9ecJjgWd05AnkURr0cqa+lk5rKsXuAcOJIc40YzoCKPI8aDZjyoFg8obihY&#10;V3VqAeVyCNbfWivPniJcx6Hp758/f24UMBJ2SQIkQAIkkIMA9+1ywGNVEiABEiCBdAjc3t5uDPHp&#10;dzwAfcHGUc33kVO07ruH7NsX/SIvIaGdiWiJPh6yQmIcTSTHuMkaWC/12vj6yv7S0hJflubCyMqm&#10;CCCrXR1tnbzL2JnQHMj57F0ktfAp3S0Km/SurjwCQr2ePC2tKGAfPD8nkV35JfN2uRxntn2FEJyr&#10;VJKZVpM6qKLge5UiEAwc4rDmgUpZlhlNAHF3pvM1nKREWQEJpRzGd6vf728vLi62HfbJrkggEwF8&#10;qXYHFY/GfUkiqfksC0HOgWOpMXY0AiryOGIsaMSCbtFAYodidV3HOi5vSLD+weqOJA7C+85zvANv&#10;rK6udhyPit2RAAmQAAloEkjm5bImFxYnARIgARJInABenq4BQQ1isy/IoF7Hf6+EhISC9ZC8ZcfW&#10;6Bd5CYnsTERI9PGQFRLjaCI5xo1+YEGgIy9D/7ewsHBMMag+P9awQwBC2wPE47eRrSc0D3JOm5l5&#10;naO2+NUH/WsN4sErXEfyjMif3wRGiNhny+XVFO5/LwcYZmczZUCOIYBS8bP4Su6hENWNvofG4EwL&#10;Y5B7Db7isZ7CXGAB30uTEFus4GDMpcp9JylRViAiKVtxMaldue4QL1zjFQGffWoTkDkO91fJtr7z&#10;sXJSc5o2uZcbRJZa0dchFU0XRx5HjAfNeFAtHlDcULCu6tSCytkRrP8ZjMwBw8GgiXXGOQTsDR7q&#10;LMjP7JYESIAEphAISs9Gb5IACZAACZCATQIQqddu7++Pft7fX/aHwyv8nkCsLi9OV2z2y7ZJwAaB&#10;6F/MBfSCzIZ/2aYhAoyjiSCjn0cMhdHvZrDpeor/3sRLUBEHdww3z+ZIQJvAqxBAMnSOF9olNA9y&#10;TnsJoX2K1bUvpRfBqopoUL/lwGvIJuP731Yy97/Z2bXAvZfLfBzs38jVQECVIVZvBmSuF6ZK1lwc&#10;8tnzwphAjZC5FL+708xPam2T0Jp1mt9H/V2uO6z9L16zV2dpgnVIwBkBmeNwyH8XcbuFuG397jip&#10;OS0Lbc6DWaixzkcCjCPGBAmQQJEEHIjVZXilcrk2UyodPff7Vzc/f17d3N4eXUMDUuTQ2TcJkAAJ&#10;kMB7AkwwxYggARIgARJIloBkUcdGa32mUvmCG2I9NhBBnUpLKLunyziLfqHHuNEKp+jjQYvGm8KM&#10;o6nkGDuTEckGa6VS2Z+bm2tOhckCJOCIgKxzEZdn6G5DqcuE5sJU5zQ5VIOMt1PFb0rxklAhOfgh&#10;2dVFCJbQsDMNFdldj3EgYj9T5cAq9fr9E8wlO4GZbc7cwWArpXUPMl1TQ6cZPcyyrglsTPFJGf6T&#10;CkqK67QCCmuXQ9yPD7QqsTAJFEig2+3uIW6/QVzG9fYkP3AuHEknqfuhies08jhiPJgIkjFtBBQ7&#10;zLBuMQ7yNu1IsD7BzA6+VtLAuuO83+83V1dXO3mHxPokQAIkQALZCKS6T5eNFmuRAAmQAAkETeD6&#10;+noFwp0asnh8xUBqyJ6+FvSAphhPwXrM3lUbWxILvYQEdmpeH18qiXjIColxNJEcY2c0HhHi4C/7&#10;yKh+mjX0WI8EbBCAsK6Gl+5n2gLbhObCBOe1Fj6Du5VM9muDFxbEgke4lvYMNhlzU8mImCFYv8A8&#10;UovZmZPGBgHA4XylcpDK+HFo5QLzZ7L+zupnrJUpms0K7029UfGXlBgrIHGUAXebbOIUB4v2ufYz&#10;iZRt2SQgB65nyuWjGJMKGeHGuXAsxqTuiSaCKfJYYjyYCJIRbQQUNxSrW4oBU80WL1h/N5IBxOvQ&#10;UnzHO9MG9njapobJdkiABEiABKYTSHCPbjoUliABEiABEoiHwO3t7cawVKrjtOwXCA2S2mCkYD2e&#10;OM4zkugXewmJ6/LEwe+60cdDVkiMo6nkGDvvEUkWWXzC+pACgKmhwwKOCUh2Oqx5jzJ3m9h8mMLc&#10;9nq4ZguZNluZ4yLRiniGlC9yXSU6fO1hQxiXwiX1wuWx17suVyor2pBCqzBmMzk1IfKkLNehudS1&#10;vdj4X8d6ue2635j6k3sRROuXvw8iJiXECkgc5WnMtXBv5oFFT51Ds0YTeMDh69JgcIK/rpHRGwKc&#10;D0eGQ1L3RBMXRORxxHgwESRj2ggodihYtxgHeZu2LFYX8/LMA/IVXbzUOsfza2N5eZnvUPP6m/VJ&#10;gARIYAqBZDYSGAkkQAIkQAJpEHjJxoFMZxAWfEEG9Tr+eyWNkY8eJUXrKXv/19ijX+wlJqzLG9HR&#10;x0MeQIylifQYO7/w4MVlE7+7zLiR52JjXRsEEJcryKwuQvWd3O0nNh/GPr9BWLoLsfpp7rhIsAEI&#10;BE+wUZX/mkqAHeagRrVa3U5gqC9DfOr38+yD+oUpw6Zxcv6GeA5Ou/DLcWFYg1g5xdywG4a1/lqJ&#10;A4l1HJI589dCC5YFJIyyMHpjTcrBRaxleHDRGFE25IKAPNvKQexSufzNRX/e98H5cKyL4lmQO4rC&#10;yGOJ8WAxjgKKHQrWLcZB3qYzvHvQ6dLkHIC1SBvvi2Uf6Pzz588NHTtYlgRIgARIQI1A7PtyahRY&#10;igRIgARIIGgCEKnX+sPhVzyM1HBj2wh6MIaNp2DdMNBAm4t+wZeYsC5vGEYfD1kBMY6mkks8dto4&#10;DLe/tLTEF5RTI4UFXBOQA5uVXyImc+vgxObEWOc3CgWzX404AFJDbQpUFREi1vYhSj1WLB50scfh&#10;cKM8GFwGMwgLm8JygA/+3gqGgQFDMSeY3P82YFE4TTDLuhlfySGqmVQOUQUkijLjXbutvH5tZxdf&#10;COOzrF3UbN0wAXnOxYELmftkXZ7uD+fEsb7n4kzjskggjhgPGvGgUzSg2KFYXcexBZS18G7i7Shs&#10;zgEDJGmYmZ09H3S7jdXV1U4B9NglCZAACURHINY9uegcxQGRAAmQAAn8R0BeVkI0Vp+pVL7gRlYn&#10;m/EEKFhndAiB6Bd8iYnq8kZ19PGQBxBjaSK9FGPndXP/f8iofpAntFiXBGwREFFtv98/K5fLK8b7&#10;SGxOjHCOa0EkuAWRBzdSMlwcEAZegF0tQ9Ukq+B+uYlM/q0UBv9ymKFcLu4wg+VNXkUftubm5jYV&#10;y0ZRjHNCdjfy8FR2dm9rvnxN5/lZ5p4NMy162kpAoihPCY41C/fqfYjWj0Ozm/aSAPaCdkDhCBnX&#10;zT/z+o6Xc+JYD9kUJvoeFpnsizyWGA+ZokKtUkCxQ8G6mksLKeXgPYareQDPZS28Q/4X7wyby8vL&#10;SbwHKyRm2CkJkED0BCLcj4veZxwgCZAACSRH4Pr6egVZI2tY/H/F4GulSmUtOQg5BkzReg54kVRN&#10;YsGXmKgub2gmERNZIDGOplJLKXZEXIPfQ4jV21PBsAAJFEBAPpMOofqR1a4TmxdjmeNeD9tspSIg&#10;Nn0N4Nqqv361wHTTUbYnn0pGtu31KAc3YlAQLu/h3YTduTcAmBCsxzJlKtF+fHw8wD33m1JhFvqL&#10;QEqHWmy6H3G4AcFmOF940IURkCBKd2gelT/FPXvXI3toCgkoEZBDO1ijf8McuKdUIZZCnBfHetKV&#10;MDGWUJqJPJYYDxYjNaDYoWDdYhzkbdqyYL2oOUDeh+FLMI1+pXK+urjYzIuJ9UmABEggJQJJvVhO&#10;ybEcKwmQAAmETuD29nYDC/3aECJ1bArWQh9PkfZTsF4kfX/6jn7Rl5igLm9kRR8PeQAxlibSSyF2&#10;JEsGhIr7EGLxJWOea4l1rRF4ybD59CRiyR1rnbxtOMF5MfS5Dln3t5FBs+EkPiLsBILkKwiS1yIc&#10;mpUhpZY9mcLlX2GUmmD9JbP+zExxmfWtXL3uGsU80YRIdstdj/H21MWhmXKMh2YCEkNFEF3ylQx+&#10;hScCR6Y4hAe5H/f7R1irb0Q/fs6LY11clDAx2JhLIJYYE5aiM6DYoVjdUgyYajZSwfoHPB0cDmoM&#10;Zme/D7rdxurqascUPrZDAiRAAjESCH0PLkafcEwkQAIkkCQByaIOUUX9+fn5CzKo1wFhJUkQFgZN&#10;wboFqAE2Gf2iL0ExXd4wjD4msgJiLE0lF2vsvGYk3kdG9dOpEFiABAoigM+hr71mft5wakKCc2Oo&#10;cx3msmNkVt93Gh8Rdcbs2frORMztIuaSuXciRs4gkpJ3Fqn/bKV2uA+idWph8kV9cjGTD9f42o+9&#10;3gXmoZqt9p23G5AYyjkbex22cZBkm1/jsQeYLdslcCdfGxsOJeP6it2eCmydc+NY+FyQacZl5LHE&#10;eNCMB53iAcUOBes6ji2gbBqC9Xdgh4NBE89s57Ozsw1+wbeAmGOXJEAC3hMIdf/Ne7A0kARIgARI&#10;YDoBCG5q/eHwK14o1HBD2phegyWyEqBoPSu5uOpFv/BLUEyXJ0Kjj4dccEhnGr7YCInAEwfnDvES&#10;sTNt7Pw7CRRFQLK7InP2Gb4+tFKIDQneZwOc6yRj5mYh8RFBp/L1AsmuXtg1FihDbL6tpnT/RIzE&#10;JRTNHnfJiY/p++zBIjWZZT0fv7e15X4F0Xoc96uAhFDmPOhHS3JgGwdht1M7fOQHfVphgoDMhfjq&#10;xAme2eom2vOqDc6NY91BcbJmpCYQS4wJzZhQLR5Y7FCwrurYAspZFqu/PGsWMCydLuWLvjOlUhNa&#10;jX+Xl5dbOnVZlgRIgARiJRCUfi1WJ3BcJEACJJAKAckI+fPnz72f9/dnt/f31xCry+eU9yhWTyUC&#10;OE4SIAESIAES8IuACGewUb+OLBf7KYnt/PICrVEh0EUGOcTrRaFC2sA2q1S4Tivj+4bHW/tFdATh&#10;8Pa0MfHv4wlIdvVCr7EwndNK7f4ZVVbjHDGHe9JGjupBVsWYvwdpuCdGy7Ujh+88MSdoM2TerZTL&#10;4d/zE1xb+hR4suaR5wu8r9/xyS7aQgKqBGQuXJyf3x6Wy1uo01atx3IkQALxEAjpnU081P0bCcXq&#10;/vnEpUUhzANYs2xAC7MHWy9/3t5eQytzcnNzU3fJiX2RAAmQgG8EKFj3zSO0hwRIgAQiInB9fb0i&#10;C26I04+w+L6CQP2qVKkcvWa9WIloqBwKCZCADwS42anlhRBe5GgNyGRhxtJUmhHET/v5+XkbWdW3&#10;+EnGqe5mgQIJvGZ8PoGg5KhAM/7rOsH5Uea7EOY8xMouNkDaXsRJgEaA3xqus28Bml6oyTgocV6o&#10;Aey8MAJyfyqs84I6xhzRLKjraLpF3HCeNeRNyYqNz8wfG2rOfTMJrindQ1brEVnWT3Bo70StNEuR&#10;gH8EFjEfLszPr2NOPPTPugwWcX4cCy2E5/IMHmcVEiABEiCBtAisINv6TqlcPoN4ffjj58+zHzhA&#10;Kkkf08LA0ZIACaROIMCvG6fuMo6fBEiABPwmcHt7u4ENqNqwVPqKzbya39amZV1Qp9RKXKLYis7o&#10;yTJ2tEIn+njQojGiMONpIsEQ40cyEGNQ/4NI/SBveLA+CdgmIC+qISA5Qz8btvvSbj/R+dHXeQ9z&#10;2/H8/Py+th9Z4Q8BEWpB8L9DJNoEtkQ0qV0r0Aqv2aHlS3HJ/6Q67yAGqJXKGf2InV3cs05zNsPq&#10;rwR6T0+XXq4VJ3mIYkwv41e+PlatVrdT+3KKl86gUZkJyDM0YvgEQrBa5kaKrsg5cqwHuAjTDM4E&#10;YokxoRkTqsUDih1mV1d1akHlBvY9FNM8gPV4C++ez7GWaSwvL7cK8hq7JQESIAEnBHzda3MyeHZC&#10;AiRAAiSQn4BkUUd20jqylH5B9vQ6WlzJ3ypbsEGAgnUbVMNrM4nFX6IiuqzRmERMZIZDOtPQhUQI&#10;L/xO8XvIjOrTvMq/+0BARJH9fv8MB0D9XVsner/1cN5rQTC86UPchmrD4+PjBq41EfzxR4OAHAKD&#10;6HRVo0rwRSlY/8+Fr8LGreCdqjkAHG65wOZxTbMai78hgNhpQxS7TihmCMg9DCKNC6/XjG+HGpAA&#10;yoyHgmulhWeQbT4zB+c3GvyBwN3dXR3z4gmyl/r7PD3Ka5wjx8ZyTIJEZxds5PHEmLAYSQHFjn05&#10;tEXOKTRtWbAe8zwgz804gNeYGQy+f/78uZFCuHCMJEACaREISruWlms4WhIgARLwlwAyVdSQSf3o&#10;58+flxBHXONF9q9sdINBWC8A/UVMywJ6IUJnkQAJREyAc9FU54bwUlAEVdio3MIBu11uvE91KQt4&#10;QKDb7e4hbv0XHiU6R/o074lgeHZ2dtuDsA3aBDzLHgU9gIKMB7dmQV0X1i2uuVphnbNjLwjg/vzd&#10;C0MCNgJzxxpE1jsBD8Er03FwqIW1SRhfWUl07ehVwEw3ZgPX6KUchJhelCVIwF8CS0tLDbwDWh/i&#10;S1T+WknLSMAiAd5zLcJl0yRAAiRgn4A8NyNpyh4O3539vL29/vHz59mPh4cdSSRpv3f2QAIkQAL2&#10;CXiYGMr+oNkDCZAACZCAHgH5lCIyqNdR68trJqnxi+Eyz0Lp0XVbOijvJJq100VERL8AZOxoh1H0&#10;MaFN5E0FxtNUer7Gjwg5Yfw+ROqnUwfBAiTgAQGI4FaQvVeEszsemKNuQsLzZNHzn2TAhBCjoe4s&#10;lvxIgBmzs8cE5qx9ZEk+zt5CeDUh4DvAIbhv4Vlux2IkMCh6GrQzsAmtcs4wg5xZ1s1wfNvKY693&#10;hne2dfMtG2qRwjlDIN01g3WmHPjms7Q75OzJEoGXL1EMh0fIUlqz1IWZZjlPjuXo06FxM8520Erk&#10;8cSYsBhDAcUOs6tbjAMTTVvOri4mpjoX4EBeE89+50hi0mCCJhPByjZIgASKIJDcS+UiILNPEiAB&#10;EgiNgJzOrFQqNWzEfsHLvLqc4lQeAwXryqiKKEjBehHU/esziQVgwuK5LBGXRExkAfO7DuNpKj3f&#10;Yghi9UOIOI+xhulMNZ4FSMADAnJAFOvvM5iy4YE5+iYkPE8WNf/JPIesqgf6zmKNtwR6vd6V1vMu&#10;8f0hgI2xdbBrp4QE8XLxeog/pWGPHWuKgnWBAdF6qvviRuMe97Fd3MdOjTaacGOvBx8vIchc8w5D&#10;QMIn79gVaJBMdIPh8Hhxfj6MDP4FsmLXYRC4w5fMysPhN2QqXfHSYs6VY93ChZdmxCYQS4wJzZjQ&#10;KR5Q/FCwruPYAspaFqxzHvjlUzkMjmfARr9SOV9dXGwW4Gl2SQIkQAKZCBS1r5bJWFYiARIgARKw&#10;R+D29lYyTdTw+xVC9Vqunihaz4XPdmWK1m0TDqP96BeBCQvnskZg9DGRFYzUYzxNpedL/GAd08Sv&#10;ZIJrTzWaBUjAEwKvGd8usAZf8cSkbGYkPFe6ngNlrkNm661sjmKt3wRw7e3gujshEX0CqWZHpmD9&#10;faxAcLwJwXFLP4LCrsE4MOM/+RoS7mVy8KVjpkW2Il8AgHDjwisSAYmevOJWsDHvBEDDYQPX6i6v&#10;1YKdwu6NEJDDPQ+Pj0flUmnHSIOmGuFcOZEkRYmagZZAPDEmNGNCp3hA8UPBuo5jCyhLwXoB0Gc6&#10;ULA3sN45x9eSmqurq3zWLsIL7JMESECJgOs9NSWjWIgESIAESMA+Acmijsyj9efn5y+vn4xdMdYr&#10;BevGUNpoiIJ1G1TDazOJRWDCwrksEZlETGQB87sO42kqvYJjqA3R4S4yfTanGsoCJOARAWRW30Fm&#10;9XgEs4nPlS7mQQr8zFzAIlaR7OrBHxQxg0O7FfA7FfGadsXAKzCz9l8O3Epx7YXDLgeYO74FHs5e&#10;mM+vhZh3g8Qnsgf7EZ8BCZ7MeyLcFkeJAPH/tebn5rYoWg/Xr7T8PYEHHPApDQbyHL7mBRvOl2Pd&#10;QGFyhgiNPJ4YExliQrVKQLFDsbqqUwsqZ1msLqPiXDDdt/haUgOakO/4QmKDCZ6m82IJEiABtwRc&#10;7KW5HRF7IwESIAESGEvg+uGhVun3v5aQSR0vmDesoaJg3RpaEw1TsG6CYvhtJLEITFw0lyVKk4iL&#10;LGCkDuNpKrki4keEmzDsf3jhdjDVQBYgAc8IQCwrG+Q7npllxpyE50wHc2GSAlEzgflfKxSc5iOK&#10;TE3bOADfyNdKWLXlkAMO/F+HZbVda1OMAyEqWazxj19ZrO262lrrPIRlB+1jr3eB974Sp8X9BCR4&#10;Kg6Snz2PE//I9Yqs1FspflnDT0/RKhMEcID8AO38g4M+Kybay9QG58uJ2ChI1IyqBOKJMaEZEzrF&#10;A4ofCtZ1HFtAWcuCdc4D+j7FO60W3lmf4zmxsby83NJvgTVIgARIwCwBB/toZg1mayRAAiRAAuoE&#10;8MJtrTczU5t5fv6KF8o11Hx58WZ98qdgXd1JBZWkaL0g8J51a30u8GG8CQvmsuBPIiaygPldh/E0&#10;lZ7LGJLsrtgs32eWt6luYQHPCIjoEWI3EbpteGaaWXMSnjNtzYXMRGsmRHENruHAyCWzq2fniexM&#10;q6ndfylS/jteUp6TmG0/+/zxsWbKcWSO4vuWHnCfKxV5nwtI7GTLB6G2O03883JgfDjcx4Hx01DH&#10;SLtJ4CMB2UPDuvYEiSpqhdDhnDkW+7Q5qRB/+d5p5PHEmLAcgAHFDwXrlmMhb/MUrOclaLU+3ou2&#10;8e66iX/PP3/+3LDaGRsnARIggTEEgtKr0YskQAIkQALTCdzc3NRvbm+Pbn7+vHru96/K/f4JxOp1&#10;1FyZXttQCcsPIoasZDMkQAIkQAIfCPClL0MiLwEXMYQXaU2IDLeQ2XU3NbFcXv+wfvEEkNV5A79X&#10;sGSjeGssWxDQRpdpEjIXmp4PZe7DIZ0D07am2B6Ept8oVs/l+VaK919kE3f3TiWXe1jZBQGZk130&#10;k0gf/8hhvkTG6mSYi6VSG6LiXSedfewk4fVfIbwNdqqydpX1U7lSOXl4fOSa1CB7NlUsARzAaOP9&#10;0lb/+XkblrSdWsM50ynu6DtjPEXvYqsDDCh+KFa3Ggn5G6dGJD9Dyy3gnd4aDurt4AszZz9vb4c/&#10;fv48+/HwsHN9fc3ncsvs2TwJkMB/BChYZzSQAAmQQOAEbm9vN37+/LkHofqFLCplcYlTkXsvi80x&#10;PyovoAPHQvNJgAQUCHAuUIDEIiTwlkBAL25jdJxkc8Pvrmwkzs3NNWMcI8cUNwFkbtvBGj2trM6J&#10;z5um1loy/2HeEwEFf3ISkOzquA53cjaTdHXE43mKABA3GymOe9KYweRLqkwwl3xPdeymxy0CWHz1&#10;4pvpdlNvD89MDYjWT51xkDVf4us+Z6wtdKS7ZkVynG/dXu+Eh00sOINNFkZgaWmpMV+tbg4Hg2Mn&#10;RnDOnIhZd15y4jN2QgIkQAIkQAIREpDEl5IAc3Zu7hoJMS9FdyT6owiHyiGRAAl4RMDWV4o9GiJN&#10;IQESIIG4CMjpxvLCQr38/PwFL21qk4Tpk0Zu/QZQ5pko3yMvKA+VrEes7+6yZl8SZBk/2vGTRFxo&#10;U3mtwHhSImc6hiCOO4To4jjFjK5KwFnIewIQYp3AyB3vDbVlYOJzp4E5kQd1DMUmrsUL3EtqhppL&#10;tZkk4xFfxziCsHYvVaePGrdkGa9Wq1spMsGXGmQeuUhx7LbGPDs7u475uW2r/RTbFTHx0/OzxOmG&#10;1fFTdGkVr+3G84hCUbc1Pze3xed0215i+64JyJfRMIceIfuovecGzp0T3ZpnbnIdL170l0A8MSYs&#10;Rlpg8cMM6xZjwUTTljOscy4w4SS1NrAWamMt1OhXKueri4tNtVosRQIkQAJqBAzsmal1xFIkQAIk&#10;QALZCVw/PNRmn59rWIR/NZXVy8kNgKL17E53UJOCdQeQA+nCyXxQJIvERXJZ0EcfE1mgvK3DmFIi&#10;aCKORAiF3135RLNSpyxEAp4ReBEKPT3ZFwp5Nu6R5nDunMkyL8qBnfn5+YMQXOy7jRSY5veQZPtH&#10;PK7mbym8FnjY4W+fpRwPQgNzCvfKDV7KWDOd4gDErsEm2RQIiOgSX+O8tAYjMIGTNQ6BNmxoEmsj&#10;u/421getQDHQbBIYS0C+koY/HmEeXTGKiXPnRJyG5iajLvO+sQRiinFhMQoDih+K1S3GgammKVg3&#10;RdK3djpY8zcGs7PfB91uY3V1teObgbSHBEggLAJZ9srCGiGtJQESIIEACeBF2FoP2dNnnp+/4jM8&#10;NQzB7AuxVybWbwIUrHsdfUEJ1oUkRU7W4sn6XGDNco2GGT8asH4VTSIutKn8voGSjgq6nJTayGK6&#10;Ozc311Tpi2VIwEcCr1nZLhDLVtbyPo55qk28H2vdXyHea0C8tz2VKwsoEYC4VAR7G0qFWWgkgZRj&#10;kvEz+qLAWi3nki/ci42HGMz7jlnWzTOVFru93h7eLx8Zbz0gcZPxsUfSoCnxnxxggoBsd2lhoREJ&#10;Gg6DBP4QkEPoD/KlnVJpxxgWzp8TUZqam4z5K4SGIo8pxoTlIAwofihYtxwLeZu3LFYX8zgf5HWS&#10;mfrDwaCJJJvneIZvMNmUGaZshQRSI5DsC+XUHM3xkgAJ+E/g5uamPlMuf8HpxDoWeGsuLLZ+E6Bg&#10;3YUbc/URlGidAqdcvp5U2fpcYM1yjYYZPxqwfhVNIi60qbypwJhSoqcbR7LRjYb/h5dcB0odsBAJ&#10;eEpAMrFVKpUTT80r1izOn0r3WfnsKoSgm3g2lHmRPzkJ4ADJDg6P8JrMyRFxuY9DFMc5mwmyOrNp&#10;j3YbNidXU52nMK8cYF75FmRAe2o0s6zbc8xjr3eGa7VurIeAhE3GxhxZQzbEPhCu7C8sLCS5Togs&#10;PDicEQQenp5qM/3+Ue4vIHP+nBhfNuam6AM6gZhiXFiM4sDih4J1i7FgomnLgnXOBSacZL4NPMe3&#10;kHSwCc3Jv8vLyy3zPbBFEiCBGAno6gdiZMAxkQAJkEAhBG5vbzewgKvh9ys+KVgrwggnNwGK1otw&#10;rXKfFKwro4q+oJP5oGiKFMhpeyCJuNCm8lqB8aRETieGRKCCz4jvpyp6UgLKQkEQQMZVEcXuBGFs&#10;UUZyDn0hP2mOxAGeTcyJraJcFFO/khVRsmO7OhgeE7uPY0k1+zFiaO35+fkqZt/mGNtWql/Ewbwi&#10;7/IucrBj1dEEko0pmwEh90KI1q+MfPknMGGTTa6htm1T7IO2Txeq1d1Q2dBuEphGAIfTD1DmH+zp&#10;rUwrO/LvnEMnYrM5P2XyVwiVIo8pxoTlIAwofihWtxwLJpqnYN0ExdDb6CA5ZwPPn+efP39uhD4Y&#10;2k8CJGCPgI5+wJ4VbJkESIAEEiBwfX29Ul5YqJefn7/gAbvmy2a59RsBBeteR3dQgnUhSXGTtXiy&#10;PhdYs1yjYcaPBqxfRZOIC20qbyowppToTYsjvLxqIhP1YapiJyWILBQEgVdRrAjXNoIw2AcjOY+O&#10;vN+mnMXaRlgyC7IZqpL1H9nV1820FlYrFCZP9FfS4mJm3jd/LcuzAeaaLfMts0WZy/BOOt8hi4BE&#10;TfT4aAIuhH/oozU/N7fFw+iMwlgJQLS+hq8lH+F9V11rjJxDJ+JyMT9p+SuEwgnEFOPCciAGFEMU&#10;rFuOhbzNWxari3mcD/I6yX39AcTrM7Oz59WZmSa+qtx2bwF7JAES8JVAcDo1X0HSLhIgARIYReD6&#10;4aH28+fPg5ufPy9n5+auy/3+CQS3O76I1ek1EuADPmPgN4EkHvQDevnmS2QmERd5YDOmlOhNiKM2&#10;Mgjv4pPhSQudlCCykPcEIIjdwK9k393w3lifDOQ8+uKNt/MkhHoNCPWOfXJTyLbIQRLY/0/IY/DI&#10;9qZHtjg1BeuVNacdBtQZ2NQCMte4qSKuNt5o4g3inWnt9ZBI4iTMD18OCA8Hg+xrDK7bzDvFcYuu&#10;3vFAxLvx+PR0Ic9IjofI7kjACQERXC3Oz2/3n5+30WHbSafshARIgARMEwhobce9bNPOD689V+vY&#10;8Mj4bXG5VKqLPuq5378SvZTopm5vb/mM4LfbaB0JOCFAwboTzOyEBEggFQKSWeHHw8POj58/z37e&#10;3l7P9vsXEKh/w2ZLugsvBydqU4kvjpMESIAESIAEYiEAcdMhBJmb2OQ7jWVMHEe6BPAMIAdSL8tZ&#10;PwmeLrpfIw9og8ymq2TjRTJYQ0y2a7Of1NqG6PGI16YZr+PefW6mpSBbWQvSahptnQDm7e/WO0mw&#10;A3D9luCwnQx5fn5+Hx21tDqTtRrXa1rIfCzsWuQjonVkVLzgARQfo4E2mSKwtLTUmMe7LRwGOpza&#10;JufRiYhcz1FT/RVCgQRiinERQiDSRhIgARJQI/Cil4JuCs/7lzc3N1f4PcJvXa02S5EACcRGYNrX&#10;2WMbL8dDAiRAAsYJvCykyuUveHFfDzVzuvWbQZnno4wHnsEGg/NOyXrEGqQbVlNJkGX8ZArKJGIj&#10;E5nXSowrJXqvcdSA4G2fn/9TQsZCARDo9XonMHMnAFP9N5Fz6QyEDpsQkrX8d1YYFmIDZO35+Vm+&#10;fMAfAwRmZ2dX8c6jY6Cp4JqQuR5j51w/wnOvX4WQ7KJJ/rwKMS+SHLz9QfMrTJYYP+D+WOr11A5b&#10;JiCGs4TZu2aLFP0N+v1dHlb3LiRokGECkswK60X5wnJtZNOcTycSL3KOMhwK7ppLIKYYFxbDKbD4&#10;YYZ1i7FgomkHyQs5H5hwlCdt/D3/dLBn2IR15/i3sbq6muS7R0+8QzNIwBkBak+coWZHJEACsRCQ&#10;z9RgQ66Gh6Mv8hmbGMZl/WZAwbr3YRKUaJ1iJqvxZH0+sGq9YuOMIUVQ/xVLIi60qbypwJhSodeu&#10;lMu78hl6lcIsQwK+E8DzwApEaiJQ2/Dd1qDsS3g+RQbK/YVq9Tgof3luLETGZxCNRPHM7gHqFu7h&#10;mx7YUYgJiKULxFKtkM497xT3wya+mrPluZlWzcN6gHvndggnPe/YQfpfqw+Pjzt4PpODl+N/AhMy&#10;2WYWcvs+TFKw4RRrXX5JKORAou1KBOQLbCh4VHr7BTbOp5NvN0pkWegdgQRiyod7V9RRF1AMUawe&#10;QCRaFqxzPgggBnRMnDL/yHsmvIM7R+KMBhNf6YBlWRIIiwC1J2H5i9aSAAkUQOD6+nqlUqnUsDD6&#10;igWx/LtWgBlWu3RyM6Bo3aoP8zYelGBdBpuwmCmvr6fVdzIfTDPC9t8ZP5kIJxEbmci8VmJcjaSH&#10;bMGdQal0uLSwcJwHL+uSgE8EHh8f5QDrRfntBrRPBoZuS4LzqWQoxqfkk81QbCNkmfXYLFVkODpE&#10;9v8Ds62G0xoE61cxvgsy5IHkRcU80GAokkY0g7lnF3PPqb0e0m75cdLBroBETGl7cfrofRL4iPhE&#10;1rypfrFlurdYIhYCcsC92+1+g2h9D19mjmVY1sZBQhnQJhBXjIsMcaFTJaAYomBdx7EFlaVgvSDw&#10;AXarOfdgTdXGKBv9fv8cmdebAY6YJpMACYwhQN0JQ4MESIAERhB4zaJexwPxV7xA3UgBkvUbAgXr&#10;3odRUKL1BIVMLgPI+nzgcjDj+mIMaXshibjQpvKmAmPqL3rIFny6OD+/z83oPIHFur4RkGxpOMw6&#10;ORulb0aHak8q8ypevEvmas6VZgOVAlKzPNHaVspfSWEG7cnxhNhI+lEBB9kOcIjtm/Grjg1C4zds&#10;I4P/OlHYIfD6xaBLJIVYe9eDpojAjnVs1QQBH8V+sKk17Pe3mS3RhIfZhu8EHp6eajPPz0ep7DFm&#10;8YeP81SWcTitk8h9mrFhMaoCiyEK1i3GgommLYvVxUTOByYc5Ukb+eafDkbRwHPsOQTsTQjY5X/z&#10;hwRIIFACSb9MDtRnNJsESMACAQhP1nrIno6XR1/Lvz7zvGKhG6+btH5DoGDda/+LcRSse+8iZwZa&#10;nw+cjWRCR6mI4AyzTiI28jBjXP2i9+uTffvIhtjKg5N1ScA3AhCkyUbznm92RW1P5PMqMsd2cG/d&#10;4nxpNopxre5APMqDJYawSpwiRlcNNRdcM9gIW3t+fr4KznCHBqcuWOcXHewGG7Os2+UrXw5CBuDL&#10;P73kExDYNZataxHwWdgjawvswXANrOVRFg6ZwN3d3Z4cbsP7hJWQx2HDdp/nKhvjNdJmAvdqxoWR&#10;SBnfSEAxRLG65Vgw0bxlwTrnAxNO8qgNQ/OPxAWeKRp4lv1enZ1t8DCsRz6mKSSgSICaE0VQLEYC&#10;JBAfgZubm/pMufwFoqoaMxzMzDi5IVC07vWFFJRgXUhGLmAqOliczAmFDzKJURqlTGJTcHJeag8H&#10;g0O8HDo1GnhsjAQKJiDZJ5Gt+QzPDLWCTUmz+4jn1v5gsIsvUXDONBzZuF6vcL2uGW422eYwBzaQ&#10;4Xg7VQAUIyt5PukM/EKIWfiV4iRTIWZZz4RNq5J8JQD3TX4lQIua34VDEfYM+v1dvj/wO5ZonTkC&#10;kjQLrckh+Lq5VsNuKZS5yjvKhsR+3o3rjUGMDYveCSx+KFi3GAummqZg3RTJNNoxNAd9vE/gvUEL&#10;upHzSqnUWF5ebqUBk6MkgbAJBKdNCxs3rScBEiiSwO3t7cbPnz/3fvz8efbz9naIE3dnEN7tUaz+&#10;yyt8AVBkdPrRNx/8/fADrSABnwnwXjHFO4ZetvgcA+NsE6H6fLW6yc3mEL1HmycRkKyTEKFdUqxe&#10;YJzEOrcOh6cUq5uPq1fR3Zr5lpNu8XvKo8em10bK4+fY1QggTppqJVlKl4AcQMJBpD3deiyvTgBf&#10;0ThgDKvz8r1kSO9typXKyQO+YuU7U9pHAiYISOZP/G5jvt1Ce20TbbKNBAnE+n7kjStDuo8lGIEc&#10;Mgm8J2BZrE7ckREwdA8bdZ8QvRd0X98Gw+Hlj5ubq87PnycvyUv5QwIk4C0BJkn01jU0jARIIC+B&#10;6+vrlUqlItnTv2LhIv+u5W0z9vrWbwrMsO59CAV3ki3ijJtFB4v1+aDoAf7unzGk7YlkYkObzJsK&#10;CcUV1lgNfHtvn5/cyxMwrOsrAWRA28EzxBE+3b3iq41J2RXX3Nqam53dQnx1kvKh5cG+fg3hites&#10;WdCzs7PriNW22VbDaU0OQSCmmHl4gstw7e0jC/9xOF41bynjxDzTty3iU98dxJjMRbxvWkItmX/B&#10;95L3UEuAHTYbotAPNp/Oz83t8xp3GCjsqnACmHeT/rpFiHNV4UEjBhgS+3kxljFGMDYseyegGGKS&#10;NcuxYKJ5y4J1zgcmnORRG4bmH924wPuEBva1z+Xf1dVVvlPwKCRoStoEgtOlpe0ujp4ESGAagdcs&#10;6gc3P39ezs7NXUsWdXz+RYQma9Pq8u8OCFh+cHEwAnZBAskQ0H3gSwYMB8ovcjAGfhNoD8vlLWQH&#10;3qZYnUERIwEIz45w+PWEoh2PvCsvtQ292C5yVCK6w1cpdinIMe8FZOD9xmvWLFcIkdspi9WFJsb/&#10;/8xSja81OSwS36i0R9TQrsEKygRkbmeWdWVcmQq+PtPtZqrMSt4QCPVdHgQkO49PTxe8n3gTSjTE&#10;AQHMu/J1i3V01XTQHbuIgUAE70OmuSHU+9i0cXnz9wRiyBvWNIQESMAbAnifUIdm7KQyO3uN7OuX&#10;P37+3BNNmTcG0hASSJQAEyQm6ngOmwRiISDZX3rInj7z/Py1XCrVMK6VWMZW1Dis3xiYZb0o1yr3&#10;G9RptrgybSr7yFVB6/OBq4FM64dxNI3QX39PJja0ybypEGlcQWTZGZRKh0sLC8d58LAuCfhK4DVD&#10;8xkEivJswR9fCQQ8x/YhVsdhn1Nf0YZqF67dtefn56tQ7ffVbnA9RVbjpAWMEMle8J4wOUJxEOd4&#10;fn5+39c4dmUXDrtd89CMPdrMsm6P7duW5dAm5rw9N72xF5MEYhD5yXWOPZ4t3FNaJtmwLRLwncDd&#10;3V0da4gTzL8rvttqwr4Y5isTHLTbSEBszNjQjgq9CgHFELOr67m2kNIOkhRyTijEs3Y6NTj/mIqL&#10;lyQd+IJ0v98/R+b1pp2Bs1USIIFxBKg1YWyQAAkER+Dm5qY+Uy5/QXa9Gl7gbAQ3AM8Ntn5joGDd&#10;8wiYmQlKsC40AxYseR8MgjcEI/PayBjKRDCJ2MhE5rVShHE1gGgNIkt+pjtPXLCu1wQg0NnA88UZ&#10;jFzz2lAa94tAiPMsxb/WoheiYhF47FjrINGGsWmzvbCw0Eh0+C/Dpgh5uvexydfEwYat6SXjLoF5&#10;SA681eMeZbGjg5j1EELWg2KtiLt3Obz5hEzXGOVG3CONa3SmRBs+UBHROvZ99pF9+tQHe2gDCbgi&#10;IPNvt9v9lsKhoZjmLFfxEcPX5lRYMTZUKOUoY1AwmsMKpaoUrCthKraQZcE654Ni3Wu8d0Pzj8W4&#10;6GDeaZQGg+94HmlAwN4xzoANkgAJvCNAnQkDggRIwHsC8kkWvKypYZHwBRk26t4bHLiBTm4MFK17&#10;HyVBidZDFCt5HwH/GehkTiiaB2MokweSiI1MZN5UiiW2IELChtk+s5zlDQjW95kAvty0gzg/YmZU&#10;n700wraw5tnW3OzsFuKML7wNhxmEdTU0KeI6/hgmMDs7u5p6zCK+LO6HGXZYQc1RsP4LPATre7KW&#10;KMgNSXT7mmV9E5zbSQy4oEG+HuK8LKh7dqtJINabFA7MH+LA/IEmDhYngeAJyByM+50cxt0IfjAj&#10;BhDrnGXdV4aEftbtzNEBYyMHPJWqgcUQBesqTi24DAXrBTsgsO4NzUGu7hXyngvJcs6rs7MNHKTl&#10;+4fAwo3mhkGAOpMw/EQrSSApAtfX1yuVSkWyp3/FokP+XUsKgAeDtX5zoGDdAy9PNiEowboMJSyx&#10;kvf+/2ig9TnBByKMoUxeSCI2MpF5Uyns2Gr3n5/3l5aWGnkxsD4J+EwAG8JHKWQx89kHuW3zfK4V&#10;gR3umVs8+JPb0yMbgEj0AtdwzU7rSbfampub20yZgAiGcJCJok2FIECsJP9owHhRCBQDRbBxfIqM&#10;/rsGmmITEwggy+8e5j8ewPA8SlwJNorCgPGdLvB6Lwo/+y2YwN3dnczDknF9pWBTjHYf+7xlFNbv&#10;xgyJ/KzYZrBRxoZBmKOaCiiOKFa3HAsmmrcsVhcTOSeYcJRHbRiag4qIC7yDaOGFVxPrsn+Xl5db&#10;HlGlKSQQNIHkXyQH7T0aTwIREXjNol7HDf9LqVyuRTS0IIdi/eZAwbr3cUHBuvcucmqg9TnB6WjG&#10;dOa50M0HRKNsSCI28sIPMLaG8gnumZn/LSwsHKeeVTWv+1nfbwLyyW0IXc8odPXbT8rWeTzf9geD&#10;XWSIPFUeCwsqE4Cgro4D72fKFVhQmQAOWhzikMWBcoUICzJ7v7pTKVj/xQqi9Wt+rUU9brKWxNcf&#10;1pllPSs99XqIZ1kn19VrsKRLAkWINVyO73dfGGdrfm6OXykqAj77LJyAvLPA845kW49iLk5l3jIe&#10;OIZEfsbtMtggY8MgzFFNBRZDFKxbjgcTzVsWrHNOMOEkj9owNAd5EhcdzFGN8nB4/vnz54ZHlGkK&#10;CQRHgBqT4FxGg0kgDgIPDw9rPWRPLz8/f0FmZHnZshLHyOIYhZObA0Xr3gdLUKJ1jwVK3jtawUAn&#10;c4KCHdaLMI4yIU4mPjLRea0UUGzhpU9jZjDY52fu8jicdUMgIFlQsekrIte1EOyljYoEPJxvcQjo&#10;GKLffcURsJgmARw6ueJX2TShqRffggi5qV48vpK4VxxIZsv4RmZ+RBQQ/2L6ehCubp4wW3xLgFnW&#10;3cSDCCUxD17xEIYb3jq9eCLW0DE5b9n2zHC4za8V5cXI+qESwH6qfIn6JPT3FwnOXflDzpDIL78h&#10;dltgbNjli3uo5Q7MNk/BulmeVlqjYN0K1mgbNTQH+TiTIdlHA3vk5/gKXJN7qtFGMAdmiQD1JZbA&#10;slkSIIG/CVzjpUql3/+KByN5ubJBRn4TsH6DoGDd7wCAdUEJ1oWmhwIl752sYaD1OUHDFmtFGUOZ&#10;0CYRG5nIvKkUQGzJZ+1mKpX9xcSFaXldzfphEMBm7w6eR44ovgnDX9pW+jXntqpzc5vaY2AFJQIQ&#10;hu7JtaxUmIW0CGDDpQNR2KpWpQgLU7Cu5dTkDzgILc5LWjGTubBsVPeRZX2xVGpnboQVlQjIlybw&#10;rHihVJiFnBDwUajhYuCyNoGAbXdpYaHhoj/2QQI+EsC7jAPY9Q+egVZ8tG+STanOXbn9ZEjkl9sO&#10;iw0wNizC/d10QHFEsbqDeMjbhWWxupjHeSGvkzyrb2gO8j0uXvZYS6XzSqnUWF5ebnnmBZpDAt4R&#10;oL7EO5fQIBKIh4BkUX9+fq7j4eJLOZJP1sXjnekjsX6DoGB9uhMKLkHBesEO8Kx763OCL+P1S+Tm&#10;C5WpdiQTH1NJTCjgaWwh829nUCodYtP3OM/wWJcEQiHw8Ph4hGeTPbGXc1coXstoZ8HzrohqhtXq&#10;JsV0Gf03pZpkfZXs6jx4Yo1vA9mBtu20Hk6riLELCIJq4VhcnKX9fn97gSLCGfmCC+aly+I8EX/P&#10;vzepcR9ozHOecuJwxPUR5sKX9TN/iiXgu0jDBR28w9jH/YbvL1zAZh9eEpB919ds60GtUTl/ZQgn&#10;QwK/DD07rcLYsIw7sDiiYN1yPJho3rJgnXOCCSd51IahOSi0uMD7ijb2nhrwxPfPnz/Lv/whARL4&#10;QID7swwJEiABYwSur69XKpWKZE//ikWD/LtmrHE25JyAkxsERevO/arbIUXrusTiLu9kXigaYcHi&#10;tqKHn7X/JGIjK5zf9TyMLWz0HmOj9xBrtk7e4bE+CfhOQMStj73e2UfhIecv3z2X074C594BxZs5&#10;nTe5OjNfW8U7gwMXu8iwfmq3F/9bp2Bd3UeImUPEzIF6jXhLYn665mEa8/4dtUGNdRwz+5tHPbJF&#10;zIdyEGPDUXfsZgyB0IQathwJDqcL1equrfbZLgmEQODu7q6O/Vj52tSa7/Zy7sroIUMiv4y9O6nG&#10;2HCAOaA4oljdQTzk7cKyWF3M47yQ10me1Tc0BwUeFx28M2vi/cU5/m2srq52PPMSzSGBQghwb7YQ&#10;7OyUBOIhcHt7uwHxRx2/X17EHwUKAuKh6s9IrN8kKFj3x9ljLKFg3XsXOTXQ+pzgdDQTOuO9LJMn&#10;komPTHReK/kSW8NhE+u2fYiKWnmGw7okEAoByXaK55Qz2Ls2ymbOX6F4MqOdBcy9ciAIc+x+RotZ&#10;bQoBvH+Qr7ldEZQ9ArOzs+tYK7Tt9RBGy09PT4HvibnjTMH6f6wh7JUDcnV39OPuadJFiPtBE1nW&#10;t+Im4MfoXjP6XvIwRnH+4A3pPXust5tYb2/zAH5xMcmeiycgB/O73e43n7+CwbkrY5wYEvhl7N1Z&#10;NcaHZdSBxREF65bjwUTzFKyboJhWG4bmoZjuF/IeA3tV59XZ2cbi4mLy717TuiA42rcEuC/LeCAB&#10;EtAiIC+nsfFSw8vpL6gomy8r7xooQAygNQAW1iJg/SZBwbqWP4oqHJRonXOQ9TCxPi9YH4FCB4wj&#10;BUh/F0kiNjKR+VCp2Phq95+f95eWlhomhsI2SCAEAnh+2cELwKNp4hrOYSF4M6eN7ubfVnVubjOn&#10;taw+gQDeSZxAlLFDSHYIyGdrq9Xqup3Ww2qVgnV1f8mGG+KGwmEgwxy1hzlKMp7yJwcB1Q1pZlnP&#10;AVmzqqyrkc33RLMaixsgoHo9GOgqnCYgfsG9p4X5Vr4K0wrHcFpKAuYJyCF9XA+y9qiZbz1fi5y/&#10;MvIzJPDL2LuzaowPy6gDiyMK1i3Hg4nmLQvWOSeYcJJHbRicg2KNDXkHi3cajX6/f47M602PvEdT&#10;SMA6Ae7JWkfMDkggfALX19c1vIz+Ki878AJwY+KI3IkAwgcbwAic3CQoWvc+EoISrAtNzkNWY8rJ&#10;vGB1BIqNM44UQb0vlkx8ZKLzWqmA2ELmsQ56/9/CwsIxs4/lcR7rhkbg4fHxqFwq7anYzflLhVIE&#10;ZSzPwcgw3BlWq5uLzExtLVhEjIEDKJfWOmDDM4hjfiEAcQCxeg3/XDAk1AhQsP4fJ85TajEzrpTu&#10;RjSzrOfjrVsb8c0vCOhCy1le95rI2V0Y1d+IX2T9jS/DbM/NzTXDMJ5WkoA9And3d3t4VpKM6yv2&#10;elFvmfOXOqu/ShoU+eWwwmpVxodVvL8aDyiOKFZ3EA95u7AsVn8J2bw2sr5fBAzNQQnFRQdzYaM8&#10;HJ5DwN6EgL3jl0NpDQmYJcA9WbM82RoJREFAsqjj89p1vOz7gpcbde1BWRYBaNvDCrkIWL9RULCe&#10;yz8uKlOw7oJyWH1Ynxd8wMF7WSYvJBEbmch8qOQwvvAypwHl2T4/LWfCcWwjFALyWWzJwIxDbFrP&#10;MpzDQvFwTjstzsGDfn8bh4MaOS1k9QkEcG1fQIBRIyR7BLApwjgGXgrW9WKMmfnf84Ko93ra1130&#10;CKdROutGNLOsu4sPWWdjfpSDY2vuek23p6zXRNTExghfsJe1i/cep1GPnYMjAQUCMk9jj1e+Mrej&#10;UNxqEc5hGfEaEvhl7N1ZNcaHZdSBxREF65bjwUTzFKyboJhWG4bmoVTvF3i+aZTK5e/V2dkG93fT&#10;unRSGS33Y1PxNMdJAhMIIIP6CjKo11DkC37r2PzN98LZogCAjnRPwMmNgqJ1947V7JGidU1gkRd3&#10;Mi/4wJD3s0xeSCY+MtF5reQgtuTT2DOVyv4is4zl8RTrBkjg5VPYpdIJ5qKNLOZzDstCLdA6hudi&#10;fM2CWakthwIFxJYBvzaPLKWr/CLLzAzuJweSodIN9Th6QXZb3kZfXYnDNcxCrRHWuTeg8RntarW6&#10;rtEli+YgIOtt3Cf4tZMcDFWq5r4uVDoJrcwU0Yt8JQZijv3QhkV7ScAGAYjW5YvZJ2h7zUb709rk&#10;HDaN0IS/GxL45bDAelXGh3XEzK7uAHFyXVgWrHNeiCyiDN7LGBsypWO/t1Q6r5RKjeXl5VZk0cLh&#10;JEogOP1Zon7isEnAOIHb29uNHz9/7v24ubmozM5e4wYnGyl7ucXqxi1lgyRAAiRAAiRAAiQQGQGD&#10;L2s+koFgstMfDvcXFxY2KVaPLG44nKkE7rrd+mA4vMgqVpcO+AJ0KuZ4Chici/HSuDk/P09xjOXo&#10;AGcRXPDHIgGJZYrV/wD+PxZRR9m0ZPSMcmDZBvU9W7W0asm6y8jaC8lXHh4fd9KiV9xoseZp4Xo/&#10;LM6C+Hs2cl3Ehklh7Y6DZns4UHHG+1Fszud4shDA4Y0mvv61LvM1fjtZ2mCdAggozHUFWMUuQyPA&#10;OArNY/7ba1ms7j8AWlgUAT4X/SKPd7Ub2PP6hr2vS+j7rjo/f57c3NzUi/IL+yUBEwSY9cQERbZB&#10;AgEQkCzqeGFXH5bLX3BSRW5eKx/NNjYhGM5UFwDe6E00FhvjSDHDehAxFNQpN85D1mPK+rxgfQSK&#10;HTCWFEG9L5ZMfGSi86aS4fiS7L7YjDqk0CyvY1g/RAIQKR2USyVjmXA5j4UYBRltzjkXI5NjZx5Z&#10;XTn3ZuSvWA3iox2806BgXZFX1mKI50MIEQ+y1o+pHjJkX+C6rsU0Jgdj2UKW9aaDfrzvQjJQY85i&#10;BuoxnrKy6cws686vC8Q550kL1K1cHxbsdN6khvhOMhDidxuC3bZzO9khCXhIANnW12DWEda2dRfm&#10;cR7LQVljrsvRS6FVGR8O8AcWRwMHSNhFTgIOBOucG3L6yLfqhuYhxsVUx3bwLreJvaxz/NtYXV3t&#10;TK3BAiTgCQHuwXriCJpBAjYIQKReq1QqX3Ejl0+/baj0YWxSyLnpr2Iry7gjYCwuJplM0bo7h2bs&#10;KSjBuoyR81BGT6tVczIvqJlitxTjKDPfZGIkMyGD89SvbKj7kukujzmsSwIhEpDseRAVnuC+Xzdt&#10;P+cx00Q9by/jPR9xQoGmZde+XudXEH+uWO4q+eaxubHJ9cSvMHh6ehKx8UbyQaEHgPPhG14Q815z&#10;3nofQLY3m/uDwe7i/PypXtiydFYCIoDEc+gl4zwrwb/r2b5GzFnquKUMghc5VIrY3OK6xrGv2J3X&#10;BO7u7urYMz6CkWs2DeVclpFuhrkuY0+FVmN8WMYfWBxRrG45Hkw1b1mwznnBlKM8acfgPMTY0POp&#10;HNzFPtm/lVKpuby83NKrzdIk4JYA91/d8mZvJGCVgLwk7j0/15Fd8wtextXQ2Ypuh8YmhYyb/br2&#10;srwbAsbiYpK5FKy7cWaOXihYzwEv0qpO5gYf2PGelskLycRHJjpvKuWLr3b/+Xl/aWmpkdcM1ieB&#10;EAlI9tJhqXSC+WbDlv2cy2yR9bRdzTkZz97MRu3AlbjWD/COw9gXFByYHGQXL18LmJ9fDdJ4C0ZD&#10;sM59MU2uzND/HhgO1J25ymSq6SrnxZ1dTMyy7ty33W63jnv0mfOOI+zQ2XUSGrucghfcm3aRaf00&#10;tGHTXhKwRUAOA2Pu3sMaxcrzFeeyHJ7LOd/l6NlZVcaHA9SBxREF6w5iIm8XlsXqYh7nhrxO8qy+&#10;oXmIcZHPr1jztbG31ej3++fIvN7M1xprk4B5Atx7Nc+ULZKAMwLIoL6C0/A1dPgFN+w6XjCs5e3c&#10;2KSgudGf127Wt0/AWGyMM5WCdftONNADResGIEbUhPV5wRdWvKdl9kQyMZKZECpmiC8IJDuo+b+F&#10;hYVjrP/kv/lDAskRuBNxzMzMiYuMjpzLkgsvpbkZL32b89XqVoJ0nA4ZnNcg+mT2VgfUwbpRrVa3&#10;HXTlfRci5Hl+fr723lDPDKRg/b1DMHeJGEyymCb7U8QGMw+TuQ83HCw7Qqzvue85nh6LuFaCoGdI&#10;7CL3J4jWD4IYM40kAUcEXhIADIeyTqmZ7JLzWUaahua7jL07q8b4cIA6sFiiYN1BTOTtgoL1vATT&#10;q29oHuI9w2jodDDfNkqDwXc8GzUgYO8YbZ2NkUAGAtx3zQCNVUigSAK3t7cb/eGwNjMcfsWLYKMv&#10;EmRcRieFDAKsItmy78kEjMbGuK4oWvc+DClY995Fzg10Mjc4H9WIDnlPy+SFZOIjE503lTTiCy9p&#10;GjODwT42W9t5u2V9EgiVwINkW7aUDWwcE85noUZLDrsnzM0vmair1XUeGsrBV7EqBJ8n4LyjWJzF&#10;chCQDKTIsH6ao4loqiK7urxvu4hmQI4GAtHTKQ497DrqzvtuRAiGg3WX3htqwcAiN5Z5j7bg0ClN&#10;yiEfzJsyZ2647z38Hou8XrymZ0jo8nuMco/COmef63evvU7jCiCAL3fLs5YcPFrJ2z3nsxwEDc95&#10;OSyxWpUxYhUv0lSHRZhidcvxYKp5y4L1sKLWFNTI2zE0FzE27MWJiNZL5fL36uxsg3vN9jiz5ckE&#10;uOfKCCEBzwlIFnVsbtSH5fIXCEXrMDf3S4NpQzY2MWiIr6bZxL8XT8BYXEwaCgXrxTtawYKgROuc&#10;hxQ8mq+Ik7khn4lmajOWMnNMJkYyE3qtOCXGsLnamqlU9hfn5pp5u2J9EgiVgIhhRLyKLxPIc5Hz&#10;H85nzpEX3+GYuRmxsDXH+di6fyS7OrJcX1nviB28EJidnZVDGG3imJnp4ise+KLhGVnoEZAvT0Cw&#10;zi9PvMEG0fq1i6/B6HnKXmlfNpSZZd2ej8e1LAc0cA9J8oBGHtq+XDN5xmCtriGhy1v75L0KROtb&#10;FK1b8xobDpSAvGuBcP0Ia5adPEPgnJaRnoX5LqMlVqsxPqzi/dV4YLFEwbqDmMjbhWWx+kvY5rWR&#10;9f0iYGgeYly4c6s8I2Gvo4l14L/Ly8stdz2zp9QJBKU5S91ZHH86BCBSr93c3Bz9uLm5rMzOXuN0&#10;0wkuVnlRsJIOBY7UNwJcGPrmEdqjRMDQg5FSX4kWSmZuYCwlGuHFDxtiiw5+dxcXFjYpVi/eH7Sg&#10;OAIignmUzI0FidX5Ar043xfas9z/P6wBRARHsbobryBb64mbntgLNifaFKv/FwdgscGo0CdgIjOn&#10;fq9+1wCTpt8WmrFO3gv49G4Atvwj4jszo2MrKgQgAm4hS9u+SlmW+UXAp2vGO59Yegcn93ccSruS&#10;Z0vvxkyDSKBAAnKI49OnT7u4d269JMzI8MM5LQM0ViEBkwQs3TtNmvi2LYrVbZFluyRAAiSgR+Dl&#10;HWiptDcYDi9vfv687vz8eQKtYl2vFZYmAX0CTBCmz4w1SMA4AZxcX+s9P9ex8f0FJ5dq6GDFeCca&#10;DRqdGJiRVoO8/0WNxsa44TLLuveBENxpN85D1mPKydxgfRQKHTCWFCCNLpJMjGQm9FrxQ4xhbXi8&#10;sLBwyOxfecGyfugE7pDpFuuPE18ylHJOCz2iMtqPOVqyB88ze3BGgHrVIFaXdyMXerVYOisBiAyP&#10;ITak0PAVoHzNA+uvnaw8U66HAz28Tb4JAMTSHmLpKNaY8FmcxizrxUQdhMBniPl6Mb2H06vP107h&#10;FB0I7rDu6WCc+4uLi6eFj5cGkICHBO7u7vbw/uWb6mFEzmk5nOhgzsthnbGqjBFjKMc3FFgsUbDu&#10;ICZMdGE5wzrnBhNO8qwNQ3MRY8MPv+K5qYGXfOf4mmITz05tP6yiFbEQ4AvkWDzJcQRFABnUV/Bp&#10;4RqM/oKbbR0P/Wu+DcDY5EBxn2+uzWWPsbiYZAUF67l85KoyReuuSIfTj5P5wQccvK9l8kIy8ZGJ&#10;zodKEmMQREIUucsXACaAso3QCTw8Ph6US6Vvvo2D85pvHnFiTxtCzE0eInLCegaC9Uv0tOGmN/bS&#10;7/e3cUiuQRK/CEBkfIFrvUYe+gQoWH/PTLL4QvAl81lUP6FsHvdnZ9cXS6V2VPA9H4xktkfcX/ly&#10;0NRHXKFcP4WwMyRwUbUd8bqP9c+xanmWI4GUCEiiNYz3SOUQEue1HJHheN7LYWmuqoyRXPjUKgcW&#10;SxSsq7m10FKWxeoyNs4NhXrYfOcG5yHGhnn35G3x5Ss8pdK/FXxJcHl5uZW3PdYnAe6xMgZIwBGB&#10;29vbjf5wWIMA6WsIm17GJgcK+xxFmLtujMXGOJMpWHfnzBw9UbCeA16kVa3PDb5w430tsyeSiZHM&#10;hF4qtiEY219aWmrka4a1SSB8AiJ2kQy3eAlW93U0nNd89YwduxCTm8hAzZexdvC+axVCtx0I3U4c&#10;dMUuXgnMzs6u8jDGf+GA+8+Vj8klAgnYLYjWm4HY6sRMzGnXsYh3g9s0Hg5PkQls14mj2ckfAvKV&#10;FKyb+JWUETER3DXkMq4NClx0zEasnkK0znlCBxrLJkUAwvUa1sXybLY2auCc13KEQ0HzXg6LM1Vl&#10;jGTCplcpsFiiWF3PvYWVtixY59xQmGftdWxoLmJs2HORqZbxDNXG3lgD7X3//Pmz/MsfEtAmwP1V&#10;bWSsQAJqBCSLOjYj6sNy+UsJQvXQNrqMTg4U96kFTSCljMbGuDFTtB5ENFC0HoSbnBrpZH5wOqIx&#10;nfG+ltkLycSIJiE83HdQ5X/IqH6gWZXFSSBKApKNdIgNUcwZG74PkPOa7x4yYx8+f8nsi2ZQTm1F&#10;DqtIdvXQ3qFMHZjHBcC8CUHnlscmOjcNMcj9sezUKVj/wA4HIM5UspNmR26/ZsgXBLOs24+PUT1g&#10;PS9ZefeK6d3PXkO+jqwTNSRuyWqnZAvEwdQtHt7LSpD1Yicgz2jdbncP18hfX7/j3JbD+wXPfTks&#10;16rKGNHCla1wYLFEwXo2NzutZVmsLmPh3ODUo246MzQXMTbcuMtgLx3snTSxT3aOfxurq6sdg22z&#10;qYgJBKc1i9gXHFoEBCBSr/34+fPgx83NZWV29rqEjGC4yHZC3GjlQiCCgOQQSIAESIAESIAEvCeA&#10;B/hTGLlJsbr3rqKBjgjcdbv1ATIyhiBW58t1R0FRcDfYnG8g6+JxwWYk0z2EnSKEWEtmwB4MFDH+&#10;3QMzvDEBPBh/ObyBtS35/c0vyGtM3g3//s0REoVXrTw9/SWuK9yoBAyA+Hcfw2wlMFSlIXKvZQIm&#10;Q8IWJUeMKYS15wbWoJdycDpPO6xLArESkMMc8t4S6+R1jLH5e5yc23J43IO5L4f1ylUZI8qoshcM&#10;LJYoVs/uatYkAa8JBDYXec0yPONeEvmKNlI0ktBKXkAzuYev9KyFNxRa7JIAk4G5pM2+oiMgkyxe&#10;ZNXwwPUVk3ANA1yJaZDGJghmoo0pLF7GYiw2JpFhlnXv4ya4U2+ci6zHlJO5wfooFDtgPCmC+rtY&#10;UnEygZJk8MKf97Hh08wMkxVJIDICD4+PB+URGbtCGCbnthC8lMnG9tzc3CazLWZip11JMvc99npX&#10;eL+ywmtKG1/mChAYb0JYKOsS/oAAsqvX8M8FYWQjgHg6RDwdZKsdZy0RQGJeuwxldDEKi5hlvZjo&#10;k70TrKEu5b5ejAV+9BrjNWWUrEfiFtzDJDvg7tLSUsPoGNkYCURGAPP7DuY2+ZJG0vN7Lrd6NPfl&#10;GseUyrwH2qT72nZgsUTBuoOYMNGF5QzrnBtMOMmzNgzNRYwNz/ya0xy862/jHX8D7wT+XV5ebuVs&#10;jtUjI8D9n8gcyuHYJ3Bzc1NHL19ws6zHnvXL6ARBYZ/94HTYg9HYGGc3BesOPZq9K4rWs7OLtaaT&#10;+cEHeLyvZfZCMjEyhhAe0Dv4kwjVTzNDZEUSiIzAi0j16ekI88NOyENLfX4L2XfjbEdsUsjr0LFI&#10;CHAyUyq9mwd4Xdl1gAizIC5etdtLWK1DXLyDjZSTsKz2x1rE1PFrZmV/jPLAEsTVte+i3Zg3hnE/&#10;b85Xq1sehEJyJoiosVKpJDunxnxdGQlmQ8IWI7a8aURE63xnY5oq24uNgLzHeeh2v2GffC+2sVkf&#10;j6dzn+lx8x5omuiI9gKLJYrVHcSEiS4si9XFRM4PJhzlWRuG5iPGhmd+NWtOB/eBRnk4PO/3+83V&#10;1dWO2ebZWmgEuO8Tmsdor3MCt7e3G/3hsDYzHH7Fg3fNuQEFd2hskqCwr2BPmu/eWGyMM42CdfNO&#10;s9AiBesWoAbepPW5wSc+vLdl9kZScfKGEjZzjhcWFg6ZqTdz6LBihAReMi9WKmeYFzZiGF6q81sM&#10;vvs4BghV9jFnH8c4Nh/H9DAcrlWen68m2cbry7znsDZpVKvVbfMth9sihMUHEBZ/C3cExVouwmDE&#10;FIXBH9yAAzlneAaoF+ud0b2nsiGMe8gWvprS9NEHsduEedXb+LfJPpVrKzNDQ6KWzP1PqYj72Sme&#10;BXZttc92SSAWAninI18hl2zrUbzTceIXz+c/Uwx4HzRFckI7gcUSBesOYsJEFxSsm6CYVhsG5yLe&#10;OxIIndd4wd5LA+vH73iH2MBh4XYCI+cQPxDgXg9DggQ+ELi+vl7BxlR9WC5/KUGoHnsW9WkBYGyS&#10;oKhvGurg/m4sNiaNnKL1IOKCovUg3OTUSCfzg9MRjemM97bMXkgmRv4j1MRmp2To4kN35qhhxRgJ&#10;PD091Z77/TPfM47qsk9wjtNF5H15EfEiQzBFvA499agh5uQ1Zs4xkkEUsX5qrsXwW5JM/3gXuBP+&#10;SIoZAQXro7kjrvYQV0fFeOXvXlPcBGaW9eKiT7LwYt1/CQvWirPCbc8pXmNahA2KWrT61Sz8Mm/g&#10;mYBJBzTBsXiSBO7u7vZKOPSJ62UlSQCqgw5k/lMdzrhyvA/mJahYP7B4omBd0a9FF7MsWOf8ULSD&#10;LfRvaC5ibFjwjY9NjogXPHe1YOo5vs7WWF5elv/mTwIEuMeTgJM5xOkEIFKvlWdnf2dR35heI50S&#10;RicJCvuiChyjsTGODAXrQcQMBetBuMmpkU7mB6cjmtAZ722ZPZFInLTxabP9paWlRmZQrEgCkRLo&#10;druymemNcMs05kTmONPYfGmvjQysmxSmuHOHHF7BpsSFbo+8znSJ/V1+dnZ2HbHezt9SPC1AWHyR&#10;4hcWTXoQcygvzw9AkWF6Awf0RLBb6E/qG8DMsl5c+Mk1gLm18GvABYHUr7OpjA0JWqb2Y6iAiCcQ&#10;u3LAr2WoSTZDAtESkANKD92uHP6sRzvIvAMLbA7MOlzeC7OS06gXWCxRrK7h2yKLWhary9A4PxTp&#10;YEt9G5qPGBuW/ONbs2Pi5Y//h8O2HBxGguHz1c+fG76ZT3vMEeDLY3Ms2VJABOSz89iAkg3Rr9gs&#10;qMH0lYDMd26qsYmCoj7nvrPdobHYGGcoBeu2XWik/eAE6zJqzkdGfD+pEevzg/URKHbAWFIE9Xex&#10;mGMED9MdjPh/yKh+kBkQK5JApARkA/Px6ekIc8BOpEP8M6yY57mYfYcY3aQgxa2HkV09t0CY15u+&#10;zxDrbXx2dV2/Ztw1IKq8ju3LH649RsH6aOJFxhY3fn/5hFnWXc8G7/vDNXAAEeO3Yq2w2zuvtSl8&#10;DYlZ7Hrx79bxRZoO1gZbfEZwTZ79hUoAe/C1Yal0gme0tVDHYMXuQOdAXRa8F+oSy1g+sHiiYD2j&#10;n11Xo2DdNfHw+zM4F/H+EX44TB3BNLH63w10hoNBE+vK85nBoLG6utqZ2gcLBEOA+znBuIqG5iVw&#10;c3NTRxtfcKOr48UoH5I1gBqbKCjq06AeRlFjsTFpuBStBxEMwYnWOR9Zjysn84P1USh2wHhSBPV3&#10;sRjjBBuZp1hrHkKs3s4MhhVJIFICcnC4VKmc4drfiHSIfw0rxnkuZt/hqxi7mL9PYx6jb2N7eHzc&#10;qZTLJ6bs4jWnThJrlmMIr/bVa6RREhn/uUeW09XM3D8aIJKnnLnMOMpAHu2HQb+/vbCw0MgZ5qye&#10;kQBE67kPqWXs2no1XnNTEBsUs1h35pgOsHbis0JR8NlvkATuHh4OypEfVNJyTATzoMp4eT9UoZSz&#10;TGCxRLF6Tn+7qk6xuivScfVjaD7ivSOusBg7Gn3B+rumXr5+NTPzb6VSaS4vL7cSoRbtMLmPE61r&#10;ObDb29uN/nBYQ+qUr/yUb754MDpRUNSXzxme1TYaG+PGRsG6Z14fbQ4F60G4ybmRTuYI56Ma0SHv&#10;bbm8EEucyIMyQOxD6NjMBYSVSSBSAhAA1p77/bMUs9bGMs9FGppvh3WKbNO7CYzTqyFCwHmFrx+t&#10;2TCK195kqjigQdHmB0QQUm7gPnVpIx4Ta3MLWda5Jv7gdMx3e3hHfWQ7FrjRO4Uwvy5hOwQntv9y&#10;gLVUuoztmYDXnUJYGRKzKPRktYgc+MN7Hx74s0qZjcdEQOb912zrtZjGpT2WSObAaePm/XAaIUN/&#10;DyyeKFg35HfbzVCwbptwnO0bmo94/4gzPP4aVU7B+rv28G4Ha8zGsN8/R+Z1voMMMIS4dxOg02jy&#10;aALX19creNFZH5bLX0oQqjOLutlIMTZZUNRn1jEetGYsNiaNhaJ1Dzw93QSK1qczSq2Ek/nBF6i8&#10;v2X2ROhxAqF6B4MXofppZgisSAKRE+h2u3ulctm6QMtnjKHPdT6zNWRbC+LKLbxHkDmdP44IQBx8&#10;gLnhm+3ueP2NJows2KuM+fds5HAV/p8L2zEZe/s8DDHawzYPRHBzV++q6kuW5Pl5Pr/pYTNWGs8G&#10;dezjnBlrsOCGeP0pOMCQkEWhJ1dFGnLQlesoV7jZTwwE7u7u6nj2O8F1sxLDeLTHEN88OBIB74na&#10;kaFfIcBYomBd382F1KBgvRDsQXdqcD7i/SPoSFAz3qRY/e8eO8PBoAEB+/cZ/AsBe0fNKJYqkgD3&#10;bIqkz75zE3jNol5/zaK+kbtBNjCWgLHJgoK+6KLMWGxMIkPBehBxQ8F6EG5ybqSTOcL5qEZ0yPtb&#10;Li+EGicQqx/ic/LH3KTM5X5WjpgArpGVx6enI1zjOxEPU3looc51ygMMtCCyJHYwj2/Nz8+3Ah1C&#10;kGa/zA/Iru46wyqvw1/hAv5NCK22ggwei0a7yoBtcQheNI159RBz6oEXxnhmBETr16bmPW7o5nAu&#10;s6zngGemKq6FI6y/9sy0VlwrvA4V2BsUsij05qyIfGUPv9tIXtB21ik7IoHACcgz4EO3+y2G+V/L&#10;FZHOgx8Z8J6oFRXZCwcWTxSrZ3e105oUqzvFHU1nhuYj3j+iiYjJA7ErWH/Xt4jXsd78PqhWG6t8&#10;XvM2wILTlnlLkoY5ISCfDvvx48dO58ePs5ufP68Hw+ElNhvl4XbDiQHsJD8BQwuX/IawBRIggeQJ&#10;cD5KPgSMAmA8GcUZQGNNbLKsY2PygGL1ALxFEwshIM9uEKtfUKz+H355+coXsIWE48ROMZ/vU6zu&#10;3i8QBn8zJdrUsf73dZj6tYi4/67DLZWyIqJJZawcZzEE8OzQzNsz1xN5CaJ+qbT28Pi4Y6AlNpGR&#10;AA5NHaJqK2N1L6qlvpZQckLE78pe9yQv5esZSixYiARIALffUufT4uJ+uVTaxByae00UBNKI58Eg&#10;+NNIEiABEiABEiCB5Ajgqz51LDyPyk9PV9CWXnZubo4kGXJyIDwfMBMLee4gmjczc3NzUweHL3h4&#10;rVGYXmxEGJswmIW2WEda6N1YbEyyjVnWLXjOfJPBnYTjfGQ+CEa06GSOcDKSKZ0wnnJ5IZA4aUPI&#10;tAuhehqbKrk8ysopE3h6eqo99/tnRYhRQ+EeyJwXCs48dp5CMLWbpwHW1SfwMByuVZ6fr/Rr2qmR&#10;4vWIDNibPKjxdzzhIMUZ3j3Ke0j+5CDADP7j4WXN4k9hbI6AHFcVWdbn5uY2eQDZAlvFJkXoC/6X&#10;isW9KsZrUsEdiYg05WtNoLGP90SnClRYhARI4A2Bu7u7PQiKJCndSrRgEpkLxX+8NzqI4sDiidnV&#10;HcSEqS4sZ1jn/GDKUR61Y3A+Ynx45FdbpkyIF8f+70j29WG5fL76+XPD1nDZrhqBFPdk1MiwVGEE&#10;5GRLfzisYaL4AoFDvTBD2PFfBIxNGBT0RRddxmJjEhkK1oOIm+AE60KVc5L12HIyR1gfhWIHjCdF&#10;UKOL+RorEN10YPH/JKN6rgGyMgkkQKDb7cqG41ECQ809RF/nvNwDC6eBFoRqWxSquXcYBJsnWIPv&#10;uO95eo8pXJcirIJYfXU6jfRKIDYvMCfU0hu52RFTsD6epwh08b5bSaDreNPObBAE0hr2Hw4xH/IZ&#10;r0B/ybMDromgnh14bSoEjEEBi0JvXhTB+uqQ74y8cAWNCIyAfOEIX+g7wnskL58Pc+FMaC7kvTFX&#10;pKhXDiymKFhXd22hJS2L1WVsnCMK9bCdzg3NR4wNO+7xrtUx8VK0/1/E66XS+Uy12lxdXGx7xy1y&#10;g1LYh4ncheEP7/r6eqVSqdQGpdLXEoTq2BhaC39UcY7A6IRBQV90QWI0PkbRoWA9mJgJTrTO+chJ&#10;bFmfI5yMQqETxpMCpPFFfIwTbDqeYtNxn4LGXK5l5QQIyCYjRFhHuFZ+bTJyPlTyuo/znpLhgRcS&#10;wS5idYsZpt07Ur7AgJfRF+571u8x1usT83UDXxbY1icSfw3EZ9F7JVFARoy1EWPrUQzGwiCwXroe&#10;9xUaBqAF4BOafDnAg1jls55b7h97wzURzNcteI0qxIoh8YpCT94Vwf3vFM8XfH/knWdoUAgEIFqv&#10;QTB0gmewtRDsVbIxofmQ90eliMhXKMB4omA9n8ud1aZg3RnqqDoyNCfx/hFVVIwfjKeC9bcG41mu&#10;hXXov9CuNpeXl1uJeKbQYca691IoVHY+ncBrFvX6zHD4FS+EN6bXYAlfCBibNChg8cWlxuwwFhuT&#10;LKJo3Zi/bDZEwbpNuuG27WSO8AUP73G5POFRrDTxgCoZspq5BsTKJJAAAWwsruG5ToQm75/tOB8q&#10;ed+jeU/J3hgK9fv9XczvpzGMJbQxPAaawTqm6xQCzV2IqRj/Iy4eCtbNzSj4gkVMl405MGgJmfz/&#10;Eudyk9YoYq3GmGVdC5eVwq8HX6/GHeSw0qlmo7xGFYEZEq4o9uZlMRE6YJ3Frzh56R0aFQKBu4eH&#10;Aywi/8H7pZUQ7B1rY0LzIe+RjiI1sJiiWN1RXOTthmL1vATTrG9wPuI9JJEQCkCw/s4TSMSBg5QN&#10;xOf31c+fG4l4yfkw+eLYOfI0OxQBA17GSxatr3jxWAOFsB8003Tjy6iNTRoUr0QXRcZiYxIZCtaD&#10;iRuK1oNxlVNDncwTTkc0pjPe43J5oeg4weZiBwPYp5AxlxtZOSECki35+fn5bKzAhHOiUjQUPfcp&#10;GRlPoVNk/t2NZzjhjKTb7dbLlcpZOBaPtjT063V2dlayCbdD94Np++V+hjaDyP5veuw22kOcrTJr&#10;9WiyeEe+BzZH3Ji1EXn6bQ76/Q7Epcyyro/OaI2XL7AMh17OwbxWFV1tULii2KO3xeTrDXg+5tec&#10;vPUQDfOdgGgKXrOty/o8zJ+E5kTeJx2EaIDxRMG6g7gw0QUF6yYopteGoTmJ949EQic0sfrfbukg&#10;0UETa9PzmcGgsbq62knEc9aHGfoei3VA7CA7gZubmzpqf8GNpsYs6tk5+lbT6KRB8Ypv7s1tj9H4&#10;GGcNReu5/eSiAQrWXVAOrw8nc4QvWHiPy+WJomJFMqovLCwcU1yTy32snBABiE9fBFdTh8w5cSoi&#10;KVDU3KdkXDyFWhCrb8YznLBGApHm1UyptBaW1ZOtDe26xVqnjWtgPSYfmBoLBeumSP5pZwtZ1pvG&#10;W42gwcfHx41SuXwZwVDCH8LrxinmxmOI1vfDH1DYI8C1cYRniz2fRkERhaI3DIlWFHsLopiI1uWr&#10;NktLS40gDKaRJOAhgbu7u3qpUjnCM1dYz5AJzYm8Tzq6cAKLKYrVHcWFiW4oWDdBMb02DM1JvIck&#10;EjrhC9bfOQrvj5pYm54PqtXG6uJiOxEvWhlmaPsqViCwUTMEbm9vN/rDYQ2nS74ge0DdTKtsxUcC&#10;xiYOCld8dG8um4zFxiQrKFjP5SNXlYMTrAsYzklOwsPJPOFkJFM6YTzl9oLjWGniIXMXWdX5cJnb&#10;c2wgBQK4XlZeBSU7yuPlvKiEyvHcp2RTLIVENILY3eRcX4xHu8goXFY54FKMeUZ6DeH6xXVAUeYY&#10;b+O+doD3md+MBAMbEQIUrE+Ig+7j4/XYr9MwfuwTGLFh2u/317lGsI9+Wg843CaHOTamlXPxdwoo&#10;FCkbEqwo9hZcMTx/7EtihOAMp8Ek4AkBef/00O1+8+1A00Q8Cc2LvFc6uFACjCcK1h3EhYkuKFY3&#10;QTG9NgzOSbyHJBI+kQnW33kNiWGQeb0xWy7/u7y83ErEo8aGGaSezNjo2VAuAtfX1yuSRb3T6Zz8&#10;+PHjCptel9icO6JYPRdWViYBEiCBKAjwhUQUbuQg8hAw+NCexwzWnUqgjY2PLWweblGcMJUVC5DA&#10;C4FXsfoFNgt3tJBwXlTCxRe1SpiyFuLBpKzkctaTeQOTR/RCYLl+f//mRGatOnzx3VrjbJgE3hDA&#10;e+IagYwngHVUk3wKICDr0TFr0kqlEv19qgDi2l3i4MC2HDLUrmi4AtfkhoEm3Jx8kQxfJjtJGAGH&#10;TgK5CMhXMD8tLu7j8PMm5mb/108JvfvivTJXaEdbmXvD0bqWAyMBowR4DzGK09/GYharC3V8SRYa&#10;2b0+tLI/bm6uRTt7DQ2taGn9dYo/llGw7o8vgrBEsqhDnH6A30u8xL2G0WcQqO/ggXEtiAHQSL8I&#10;JPTg7hd4e9Y4WVw6OPFrjxBb9poA5yQn7nEyTzgZiUInjCkFSOOL2IwViLUky+4hhOqSRc//zY5c&#10;JFmZBMwRQPbZDWy2X+H5byNTq5wXlbDZnP+UDIiwEOb8Y8z5jQiHFsSQkC11L7VMwr6K1+fn57nu&#10;GXPV4N72JYgLikZGQQBzBA+PuPTkBKH6GzN2Hh4e1lyaxb7+JiAHySUjdZFsuBbXoM/nOyVYctgb&#10;z9GXL4c4+UMCJJCJAJ5jWp+QcAQHz3blvW6mRliJBEiABEjAGQGuqZ2hZkckQAJ+EFgpQTsLEfZZ&#10;GVpaiNfPoKvdu+Z7prHeCeFrtX6EVqJWvFw8vV6tNBx+xcVVA4aXFyoTA4efek8iWoxNHoyX6OLF&#10;WGxMIlPmeatQAic4T3FOchJaTuYJJyNR6IQxpQBpfBEbsYJsbafYBN+XDD25jGNlEkiMAAQ8OxCc&#10;mskMx7lROXpszIPKncdTsFWtVjfjGU5YI3kYDtcqz89XYVlt19qirmsIO5q4Frbsji7c1nGwQr4e&#10;Iu8++WOAAOLtFPG2a6CpKJuQQ4B4134Z5eB8GpS+mJZx64n/cI2cYU6uuzaHwhoN4vrXl0bj0RZt&#10;Y2TbIryNdoQcGAk4ICCHP/CO6khEQQ66U+8ioXmR90v1sMhVMsCYYob1XB53V9lBckDOE+7c6awn&#10;g3MS48OZ14rtKPYM64p0sXZtYT/gHEmhG8vLy3wWfOVW1B6JottYrAgC+DxBrVSpfMUp5dqkzHlj&#10;g4figyLc5rxPY5MH48W571x0aCw+xhlLwboLNxrpIzjBuoya85IR309rxPo8Mc0Al39nTOWibTBW&#10;mpJVnRnVc7mDlRMlIJ8wl6xwRofPuVEZp8F5ULnPWArikJJ8UWNTsnXGMqbQxgER8AnW12bnj9Ag&#10;TLDX5fUtGWshID6OCJ/RoTw9PXG/zCBRHpCYDrP7+Hid2tcnplMxWCLjZrqsGygmNeiHjE2JGBHz&#10;shzqWMvYhHY13gQ0kGW8vjR6iLaoPJ/Mzs5uz83NNaMdJAdGAo4IQLRew9x9lPkrgKbtTGhu5D3T&#10;dPCMaS+wmKJY3VFcmOiGgnUTFNNrw9CcxHtIIqFDsfpoRw+H8lW55rBcPl/9/LmRSDSMHKbLfZGU&#10;OXs9dsmiXu716rgovuA0cl3VWArWVUnFWc7o5EGxSnRBYjQ+xtGhaD2YuAlOtM45yUlsOZknnIxE&#10;oRPGlAKkyUVyxos8/IlQ/TS3IWyABBIjIEIRZDeUjLMbxofOuVELac55UKuvmApDELK9sLCQ9Iu/&#10;Iv3JDML69G1e67geKMIc4xK53z0/P1/re4w1JhBoQYzHr1tMAPTY6xWSQTr6qM25iS4bhxCs82sU&#10;HgTKyzqiVLL+JQIKJjSdnfMa0+wt2uJYl+3yPVW07uXAHBO4e3g4wHPUP7hnrDju+r/uEpobed90&#10;FGUBxhQF645iI283FKvnJZhufUPzEu8jiYQQBesqju4MB4PmsFQ6nxkMGqurqx2VSrGUsbkPEguj&#10;6MaBDOorM5VKrTQYfH351G2ptJZlkBSsZ6EWVx1jEwjFKnEFBkZjLDYmkaFgPZi4CU6wLmQ5LzmJ&#10;LydzhZORKHTCmFKANL5I1lgRoTqEisdY8yb1kJcLNiuTwCsBEYhgE/3CauZPzo1a8ZZ1LtTqJKLC&#10;uAccQ3C2H9GQghsKxJhy4KUWnOGeGGzympdsnrgeVj0ZmndmIIuvxOmFd4YFbhAE6ybDOHAaf5vf&#10;7fX2yqXSUXQDK2pAhjbPf70SKm0x+3FRjnzfL55JDuCPb7asoVhCk6zB60yz5yiL43nlFO+sdqMc&#10;HAdFAo4JINv62mu29brjrn91l9D8yHunowgLLKYoVncUFya6oWDdBMX02jA4J/E+kkj4ULCu7Wg8&#10;H7bwIvXfSqXSXF5ebmk3EFgFvjQOzGFZzb29vd3o9/t1TP5fTG4WUrSe1SNx1DM2gVCoEkdAfBiF&#10;sfiYRIei9SBih4L1INxUiJFO5olCRjaiU97rcntCJ17wUNdAh/vIVtXO3TEbIIEECWCjbwdC9RMn&#10;Q+f8qIVZZy7Uaji+wq1qtcrMvgX6VQTAeAdFAbBBH+S5/kUQhWuCgqgx/uh2u3VsBpwZdBebAgEK&#10;1ieHAb9CYegyMbhx/tsiZlk35BtDzbx+8almqLk/zVAooUnUwrWmaUGUxV/nm20mWojSvRxUAQTu&#10;7u7qpUrlCM9Oa866T2h+5L3TUVQFGFMUrDuKDRPdULBugmJ6bRial3gfSSR0JsQLY0AxBobDNjKv&#10;N4b9/jkyrzcVawVVLM9eR1ADTc3Ya5wknun1aqXh8EupXK5j/Cs2GFCwboNqOG0anUAoVAnH8YqW&#10;Go2PcX1SsK7ojeKLBSda55zkLGiczBXORjOlI8ZVLk8oxkobm33yWeUoH95yAWRlElAkANHeCTbL&#10;dxSLmynG+VGLo+J8qNVmTIVfM0mvU/RRrFd7vd5V1i/6FWt5OL3rzAW4LnaRYf00nNG5tVQy+OKg&#10;lrUMvm5H409viLtNxF3LH4v8s6T7+Hht9Ws2/g3ZnEWGNszHGcQs6+ZclbclyZoLf1yavFa4Sa7p&#10;FcvXm6Y10RV/yaRXKslajffM6LzLARVBANfUyn23K1+ysb++T2x+5P3TUUQHFlcUqzuKCxPdUKxu&#10;gmKabRial3gfSSR8mF3dtKM7w8GgAQH79xn8CwF7x3QHRbSns7dRhH3sU4PA9fV1DaeGv+KzUzW8&#10;3NjQqJq5KAXrmdFFU9HYJEKRSjQx8XYgxuJjHB0K1oOJm+AE60KW85KT+LI+TzgZhWInjClFUOOL&#10;jYsXbER0IIg5XFpaOs7dCRsggUQJyIbea/ZCJ8+Sf2HmHKkVeUndP7XIyBKutIWsvk3NaixukMDD&#10;4+NOxdVXGgzaHXpTk+aF2dlZOcTRDn2MtuzH/e8IQsg9W+0n3C7n4ynOf+z1znBt1hOOEf2hG9oo&#10;n9Yxs6xPI+T27/IlDMzTRr6EQZGEpu8cXXOaVkVXXA7dIsa3KFqPzrUcUIEE5MAThD0neE6qWTMj&#10;oTmS909rUfS+4QBjioJ1R7FhohsK1k1QTK8Ng/MS7yWJhA8F61YdLeJ1vEv8PqhWG6sBf2mee5xW&#10;w8Ru45JFvdzr1fHy9HcWdbsdjmmdovVCsHvTqbFJhAIVb3xq0hBj8THJKIrWTbrMalvBidY5L1mN&#10;h7eNO5krnI1mSkeMq9ye+Bgv2NQ7RUb1fWbSzY2WDSRMAEK9DVxLFyazFmbCyTlSG1tS91AFOng/&#10;cgiRx4FCURaxRODl8Auyqxc+n1gaX2jNvs4RLRzi2AzNdpf24osAF1hL1lz2mUJfzOw/3cvdXk+y&#10;fx5NL8kSSNLjHEK/35evd50675gdjiQgh4swV+/lweM+ivJY60HdAq47D0ZdqAly7+S8U6gL2HmE&#10;BCBc38H8L/eQFaPDS2yO5D3UaPSMbyywuKJY3VFcmOiGYnUTFNNsw9C8xPtIQuFDwbozZ8vXupDB&#10;qTlbLv+7vLzcctaxgY6C044ZGHOwTSCD+sr1zU290+mc/Pjx46r89CSfVz4qlcv1YAdFw0ngNwFD&#10;Cx0CJQESIAFjBDgvGUPJhkjAEoEmNho2P336tEuxuiXCbDYJArJxh4FeeiEu5b1XO+b4ovc/ZK+Z&#10;UA+0IbKCUQIQ/u55MZ8YHVW4jckcAeFTM9wRuLHcuHjFjdkh9LIWgpFF2lgaDnl9TnOArA8LWiNW&#10;KpVv08zj390RqFarh+itlbVHrps1yRV03WlaGVVxiVHs957gGZ0HmaLyLAdTNAE5BLK4sLCOdwbH&#10;RdsSav+8hzryHO+9jkCzGxIgARIgAWsEKFa3hnZUw3invYGENXv9weDyx83NteiJRVfs1IiMnTEZ&#10;V0Zwrqrd3t5uIJNHHQ8CX3zN9MMM666iwd9+jE0kzKjor5NzWGYsPibZwCzrOTzktmpwJ+U4LzkL&#10;ECdzhbPRTOmIcZXLE1gXtyHsOGTGqVwYWZkEXgh0u90TPGfueIeD86S2S5K6j46gA0FuB5nV13mA&#10;STt0jFZ4GA7XSr2eHwdgjI4s7MYG/f72wsJCI+xR2LX+6emJGgwLiDE3H2Nu3rfQdFRNdh8fr3nQ&#10;Z4RLPRHsMMu6X5ebfBkK671LHas4wevQei3ryfWXwfJgq3yMU/zvxkK1ygQNwXqUhvtKAAdCaq/Z&#10;1jdy2ZjQPMn7aK5I0ascYFwxw7qeiwstzQzrheIPtnOD8xLvJ8FGgZ7hFKzr8bJYejgYNIal0vlM&#10;tdpcXVxsW+wqU9Op72lmgmaz0vXDw9pMr1eDCOfLa+b0FZv9mWqbonVTJMNsx9hEQmFKmAEwxWpj&#10;8TGpHwrWg4md4ATrQpZzk5P4cjJXOBmJYieMK0VQ74sNIFT/tLBwTEFiJnysRAJ/CCCr1ArEHhdy&#10;+t5bLJwntV2T3L30DSHE8tbc3FxTGxorGCWA7OonWDvvGG2UjeUmUJ2bS3l6mMoP98S15+fnq6kF&#10;WUCbgHz5AhmRt7QrJlbhsdc7w32sntiwxw/X4Ia4IaZtxPG6obbYjAECOHQrX3NRykBNUUQG4P5d&#10;gxkGEVaVcXEqn3dfmJ/f4juwsPxJa8MgcHd3twcdxrfMX1pKaK7kvdRhTAcWVxSrO4yNvF1RrJ6X&#10;YLr1Dc1LvJckFEIUrHvpbHm2xAbBv/iSYHN5ebnlg5HcsPDAC9fX17VSpfIVn7aseS0YmMCKgnUP&#10;AqlAE4xOJBSmFOhJO10bjY9xJlKwbsd5lloNTrTOeclSJPzdrJP5wtlopnTEuNLyBB6kGoiPfWRV&#10;b2tVZGESIIG/CEhWQmQ8vQgikyfnSu0ITupe+koH94hDZPA90IbFCkYJSHb1CkW/RpmaaEwEw/MU&#10;DE9EiezqNRS4MMGbbbwnQMG6WkR0e729cqmkJL5VazHQUoY2wm2MHmvnfXyp4thG22wzGwE800w9&#10;6EFRRAa2Hl+HGUYTRJVpcYqseB08u2/heacVxIBoJAkERADZ1tdes63XtcxOaK6cNkdpcWPhyQQC&#10;jCsK1gMKagrWA3KWR6YanJd4P/HIrzZNoVjdJl1zbQ+HbWReb+C6/L76+XPDXMN6LaW4l6lHyEJp&#10;yaJe7vXqeGn/O4u6hV7cNknBulvePvZmbDKhKMVH9+a2yVh8TLKEovXcfnLVQHCCdQHDuclJeDiZ&#10;K5yMRLETxtVUUHhYauPLQ7sQqjenFmYBEiCBqQSwGbeDze6TqQV9KsC5MpM3UrmnvohxkXUwEyRW&#10;MkoAGYLlqw01o42ysdwE8HWa/YVq9Th3QxE3ANFjePfGQPwBkW8Hc/RqIOYWZqYcJkSGz8vCDCi6&#10;Y4Ob4LaG8hrL68xybIuwfruvX4y6GncIl4IIfaZIqJWhEqvkJaBCXUTr6EeSOJzm7Y/1SYAE/iaA&#10;d2U1iHZO8B5lTYlPQvOlyhylxIyFphMILK4oVp/uUm9KUKzujSuCM8TgvMT7SXDez2YwBevZuBVb&#10;q4PnzSbWwuczg0FjdXVVnj2d/KSyh+kE5rhOkEF9ZaZSqZUGg68vm3elktoDT6FW63dO0bo+s5hq&#10;GJtMKEiJKSz+jMVYfEyiQ8F6MLFDwXowrirEUCfzRSEjG9Ep73ljPYHNZ3lAOlxaWjr2xV20gwRC&#10;J9Dtdk/wPLoT5Dg4X2ZyW+z3VIrHMoWFlUqSoRobD8xQbYVuvkaxntpkRs7JDCEWPoDg8Vs+0qwt&#10;BEZtQFbn5mK/HRlxfvfx8TqIr98YGe1rIwY3v02aNa4tftHFBWW9Pl7WH8PhX+sPiiH0OL6UDux6&#10;zDBCL6voxqq8J4No/cDLwdAoEoiAwN3DwwG+ejP5uSCh+VJ3joogBIobQoBxRcF6ceGi3TMF69rI&#10;WMHsMzvvJwlFFAXrwTtbEkThRe75oFptrFr+6j1fGFsKl9vb241+vy8bdr9E6gn8ULCegJMnDNHo&#10;ZEJBSpTBZDRGxhGiaD2Y2KFoPRhXOTfUyVzhfFSTbqDJjXgqfWzAnWIDbp/Z66aiYgESUCLwmn1Q&#10;Mh9vKFXwtRCfETJ5Jua7DGKbQtxMUWG+Uu/pSTIDhz3HmMdSeItyqGOB2a2n+qHX64V7oGvq6MwX&#10;0N1o7M/Ori+WSm3zlsTVIr5ScYa1Wj2uUY0ZTYCCHBkJD8r5GZ04dHSEa2dPrNOdn/wcUQFWBXpN&#10;FkDKaJdZ4xVfzzldnJ/nOzOj3mBjJPAfAWRbX3vNtl77i0ti82XWeYrxlIFAYLFFsXoGHxdZhYL1&#10;IumH27fBeYn3k3DDQMtyitW1cAVReDhsY13cmC2X/11eXm6ZtjlIvZhpCCbakyzq1z9+7HQ6nZMf&#10;NzfX/cHgEpnU5WXZ3w80JjpkGyTgGQEuNDxzCM0hARIggUAJ8H4SqOMMmA3fN5HFZvPTp0+7FKsb&#10;AMomSAAEIODYQGb1q+DF6uJNgy9JUwqOWO+rEI3tM2u0H5GMDf0dWLLhhzW04i0BrKsaJKJEYE2p&#10;VCKF5L4x6VcXw+zzM/kqQAPz7wrFwi0i67jfv4GOQjLg44DLXqDmR2s21oP7GFwr1jWvdcfxGcs6&#10;4lEd5IlXrO928FWOCzmYXojx7JQEIieAJCrtTwsLW4N+f1u+ABr5cMcOL888lSqzzOPmvTgzOlZU&#10;IECxugIkFiEBEiABEhhJoFRaQ0KsPdE/iw5a9NDXNzd10UebIBZzsi0TfCa2ASfUSpXKV7xsrUUh&#10;AMhJbGIwMRteTrphVDc6oTBmwnC6hpVG42Ncv8ywruGR4osGeWqOc5OTwHEyXzgZiWIniccVXoC3&#10;S8OhfNb4VJEYi5EACSgQeBWRHom4RqF4OEUSnzOzOiqmeys2jRsQJ21nZcF65giIUObpV3b1tZdW&#10;eX2ag2ugJbxM3kUGTq6vprCEAFUOdv2K4Uh/ihSciNhnYWGhESlaY8OSQ4alclnm07h+IhPgMMu6&#10;n+Ep2XCxBrmM7rnHNu7Irk/buEy1b/Ce3MYz3jYP8ZryDNshgb8JyPPuQ7f77eVLHonNmQbnKobW&#10;NAKBxRazq09zqGd/p2DdM4cEZI6huYn3k4B8ntdUZljPSzCo+sPBoIE18vdBtdpYxYHPLMbHtGeZ&#10;Zfxada7x4qvc69XxgPIFL5BrqLyi1UAChccGFDctE/A+9qZNjpIxY5KmN20ZjZFxo6Jo3Rt/TzOE&#10;gvVphNL+u5P5wifECd73JEsNXlb8D1lrjplR3adgpC0xEIBoQ4TqezGMZeQYEpwzTfkygvtre25u&#10;bpP3DVMRka8dCCwP4Itvf7XCazQfWEO1+7Oz64ulUqYXxoZMCKIZHLoIYv8sCCNHeBwbGIcQ0x0E&#10;EQwFG4mMudfRCG4NbW4X7JJx3Z9Wq9VdT21L1iw5rFuuVE6SBaA78LivUV0aTsubvJ/jHtvBQZrd&#10;paWlhtNBsDMSSIyAHCzs9/snqSQvNDlPJRYq+sMN8H5Mwbq+mwurQbF6YeiD79jg3MR7SvDRoDYA&#10;itXVOEVaCnqPFvYdzyuVSmN5ebmlOswI9ipVh6pf7iWNfaVSA6QvyPpYR5aGNf1W0qpBwXpa/h41&#10;WmOTCje4owwmY/ExiQ4F60HFDkXrQbnLqbFO5gunI5rSWWL3PcmOCx/vy2dWfXIDbSGB0AlI9ids&#10;pJ1hE60W+lim2p/YvDmVh0aBkO+xiPFNZhHUcLbFoq/zzdVEcSWvU4semNp0q4rDHVNLJV7gYThc&#10;qzw/XyWOwerwKVhXx/vY68karq5ew8OSBje2PRzdH5MgWlvns6x/HpLnIOzhhX0NucCayHXqAqVu&#10;H7YEO/3hcH8JySB07WF5EiABPQJ3d3d7cmAbvyt6NcMqbWuuCouCI2sDvCdTsO4oNkx0Q8G6CYpp&#10;tmFobuL9JKHwoWA9IWdPGepw2Ma+UXNYLp+vfv7cmFQ6SJ2YTU/f3t5u/PjxY6/z48cFMjJcA9AZ&#10;NnP3KFbPSd3QTS2nFaweEgHGTEjeUrbVycLUwQOY8oBZkARIIDMBJ/NFZussVEzkvienbPEJ1a1P&#10;i4vb3OC3EEdsMmkCkvGp1+tdJiFWF08nMm/aCOpQ77HIHrhPsbqNiMjWJrJSy5ccVibWluv092+2&#10;blgrIwGIhJsZqyZVbfb5eS2pARcx2FLp/xXRbYh9Ysb8HqLdf+b5hNZmyBr199dFgnReXEa/Zr5v&#10;xzUqw6NJ6Do1TC53czafwSql0tF9t8svDOT2EhsggckE8DWDY7zPXpdELLGysjlXxcos87gCvCdT&#10;rJ7Z26xIAiRAAiRAAmkQQCLwUrm8I1rrHzc3151O5+z6x4+dl4ThH35CTqxlxJkvUMrlOjKofwG0&#10;Ohr9C5KRjhJqhFnWE3L2iKEanVSYjS3KYDIaI+MIMct6ULET3Ok5zk1O48vJnOF0RBM6izi28CK/&#10;I9kV5cW+L7hpBwnERODh4WEH45kuHo1p0L/HEvHcadtdId1jZUMYYvVt20zYvhoBzDlrEOtly0rN&#10;a1YNcs5Sg35/e2FhoZGzmeird3u9vTJEXtEPtMABSlad+Wp1q0ATgulaDh9if+IyGIMDFNmYZMss&#10;6yZpmmtLriMknwrnOjI39OktJX7NTgdkr4QrAagkiViYn9/CIfaOvdGwZRIgASGAZ+IarrkTXG9r&#10;MRFxNV/FxCzzWAK8L1Owntnb7is6SO7H+cK9W530aHBuYow48VjxnUyIGcZA8e7xyQJ5XsWe5L/Y&#10;V2ouLy/Lf6f3A5F6rVSpfEX2jxoeJDbSI2B3xBSs2+UbQuvGJhZuZIfgbm0bjcXHpJ4pWNf2S5EV&#10;ghOsCyzOT85Cxsmc4Ww0Ch1FGFt4ADleXFg45IaZgv9ZhAQyEMAmmQjV9zJUjadKhHOnS+cEcK9t&#10;z83NbfI+4jIqJvcFMdgZ/FHPZRGv21z4plWuzs0FcGlPG4X9vyOWDyAQZqZkm6jxKVhkPV632UVM&#10;bXcfH6+nfr2i6AEb3MAueig5+z99zeidsxlWN03gAXM7DiNxbn8Lltet6TBTbs+1SENEAIj/XX6Z&#10;StlFLEgCuQjc3d0d4Nn4H/yu5GrIg8qu5ysPhlycCQHelylWLy5cMvVMwXombKwEAobmJ95TEoqm&#10;MTHDGEgoBrIMFe+Lk9i8uEbmp3KvV8eDumRRr4FV8A8NWfztqs7EoOKGpCs3FNqP0YmFMVOoL211&#10;bjRGxhlJ0bot91lpNzjROucmK3EwrlEnc4bTEU3oLKLYwsNoE58l3ucmmS/BRTtiI4Dn25VX0ag8&#10;4/InovmzCGf6fK9FrG/yXlJEVIzu8+npSTLJXRi1iNevUZzMaK2O87HXy3/4Qr27ZEvyAIW6672N&#10;SUOb1uokwigJcdoWDtU1w7A2LStx+OMC/uFzkrid129hwV+USANfOOzMzM5uL3J+Ksz37DgtAvIF&#10;stds60Hfd4qas9KKltfRBnhvpmA9oEilWD0gZ3loqqH5ifcUD31ryyQK1m2Rjb7d4PRhKh5BBvWV&#10;65ubeufm5ujHjx9X5aenK2RCPYJYvY76KyptsEx2Arz5ZGcXS03GQCye5DhIgATGEjD0wEbCJPAX&#10;gQhiC+uA9qDf3/60sLBFgSFjnATsEJBP3fd6vUuKMN7wjWD+tBMtaq36+gzX7/eZHVDNhc5KDQYD&#10;8xlL5frlNWzMh6B5bqyx+Bvie2IHPpZDdg66iaILXL/fvRoI5+eJ7rByT/QqAMI1BoLdXfinE+4I&#10;DFnO9ZUhkGE1g73wldJgcAER7U5YltNaEgiTwOLiYvvTp09buO9sY93bDnEUvr4TCpHlVJsDvDdT&#10;rD7VqyxAAnEQCHB+igN8wKNgzATsvOJN9zmJlhad29vbDWxk1rCg/spNey10VgqPDSxmzbLC28dG&#10;jU0ujBkf3WvEJmMxMskaZlk34isXjQR5go7zk4vQ+NOHkznD6YimdBZgfOGFfAdr8f9BqH6M9XjH&#10;J5y0hQRiIvC66XxUxiZ0TOMyNpYA509jYzfUkEf33NNqtbpraFhsxgABmX8qlcqJgaamN8FreTqj&#10;MSUg0uNXCRTpIQPvNe+nirByFMN9hVmoFfnJoUQIDS8Vi9spxg1HLa7Msq6Fy2nhu263Plsunznt&#10;1KfOeC0X6g1fxJ+D4fAU7+n4TFVoNLDzlAjIQU08N3/D+mAvpHH7MmeFxCyzrQHenylYz+ztYioy&#10;w3ox3GPo1dD8xHtKDMGgOAZmV1cExWKjCHi0D6nnIMmiPoOM6aXh8Aszp+uxc1GagnUXlP3uw+jk&#10;wo1qv52d0TqjMTLOBgrWM3qnmGoUrRfDPZRencwZPsEI7N6Hl/EN+GhfMsr4hJG2kEBsBLDpJUL1&#10;oDa9CvFBYHNoIYymdOrBfbc1Nze3xQNQfkUHvuxwBYvWnFrF61kLt2STXZifX9WqlHDh3tMT99Ec&#10;+J+CdT3IhR2kMLQ5rTfa8EvjWbiJL4tthT+SOEfw8Ph4VA5MNGjEE7yejWDM2oh3i4tf89Q2n62y&#10;epT1SECfgBxCRKLFoxCSLHo3Z+njDqdGgPdnitXDCa8XSylWD8xhHplrcH7ifcUjv9o2hYJ124Sj&#10;bj8obRhE6rUfP34cdH78uCxXKtd40XQCsfoOPLQStZcCHNzYm5DBG12AWJIymQuRpNzt72AdPJj5&#10;O3haRgJxEUjuvhLImgmb862Z4XDr0+LiNsXqcV1zHI1fBCRDU7fbvaBYXdEvMocGMo8qjsh5sSLv&#10;uyK4RczvUlDh3O0TO8SG+wEKrDm36vf1zGtaCT3elTaUCrLQjIhIiMENgf5wSNYaqHH/a2oUz1eU&#10;c2w+fqgtQrSnp6da7obYgBUCC9XqIda1LSuN+9oo10yFeqbI56ixA8c8hcNQFzgA734tX6g32DkJ&#10;FEcAh0Ranz592sL7jX35KmlxlrBnEiABEiABEiABErBAgM+dFqCm1aTXgvVrPDxf//ix0+l0zn7c&#10;3FxDpH6BN4DyGaWNtNzE0ZJA4gR4s4syALx8eRsl6XAGFeRJfc5P4QQYLTVKQF60D/r9fQjVNyFU&#10;bxptnI2RAAm8IyCCOmQ1vgwhK5N3ruN9OpdLilqv4x6zL5u7uYxnZaME5NAMfv8x2miWxngYZSo1&#10;CIO/Ty3EAi8EcAhshSjcEMAXUslaAzXuv/avY86nGh6ZXhT3yKPppViiCAJyABJz0G4RfRfSJ59/&#10;CsH+u9Oinp9UBv26r37JA3sqtFiGBMwRWFpaOsa783WsFU7NtWquJZ/nLXOj9KSlAO/RQe7ZeuLu&#10;QsxwkMSPc0Yhng2qU8ZIUO6yYixjwArWKBv1TrB+fXNT79zcHCGT+lX56enqNYt6HfT5YjvKEOSg&#10;SIAESIAESIAESECNQHIPOZ6+xMQL9uPFhYV1eeGu5jmWIgESyEoAGdB2kI3pAvXXsraRfD1P59JQ&#10;/CL3Xsf331Ns5p6GwicVO3Fo5ptX4l5mBB4fetVqM5W4zDtO3F9redtgfTUCEMn9X7WSLCUEIK61&#10;cx1z7rQZYBuybrfZAdvOTkAOQg6R4TZ7C4HU5HNPoY5y/MyUaaz4YvkK7LzkfJUJHyuRQGYCcngK&#10;2dbl8NTWy9dKPfkJYd7yBBXNIAESIIG4CfA5Im7/cnQk4CmBUtF23d7ebvT7/RoWxV+ZMa5ob5jv&#10;f2yAlQoPPfODZYsjCRjzNGMm2ggzFiOTCJW9O58VrT9NDCxIb3GOMuF6pTaczBlKljgq5FFsYb3e&#10;rJRKzHrryPXshgSwiXwEgegeSRgi4NF8amhEzptxcA9uzc3NbclmrvPBscOxBDAXrVUqlasgEPE6&#10;b1Xn5jaD8JUHRiLD6AGEW988MCV6EyDMac5Xq1vRD9TgALuPj9dGDgpx49mgV6Y21a5Wq+tTS7FA&#10;YQQw75/hC871wgyw2TGvdZt0p7YdougThzgk63P8Bzmmeo8FSMA9gbu7uwO89/gHvyvue/+vxxDn&#10;riJ55eo7wPs0s6vn8rj7yg6yq8ugOG+4d62THg3OUYwRJx4rvpMJMcMYKN49oVjgXBN2fX29cv3j&#10;x06n0zmRLOr9weASL4mOKFYPJWRoJwkURMDgQqmgEbBbEiABEiABAwSSe9Dx4P4H5u1Bv7/9aWFh&#10;SzKTGXAjmyABEphAAKKulW63e0GxuuEw8WA+NTwi583ZvAcj03EHsb9Lsbpzt07tEGL1cAS9iWcP&#10;hvCoOdWhLPAfgVLpC3G4IVC0GMfNKM32Amb5ruff86FZs9jaZAJrzFrsd4jgQMGurDn9tlLTOl7r&#10;msDMF7f5jGTe2jfLIByOv+92T+T9g81+2DYJkMDfBPDVUhGsb+L6axTFJ9S5qyhe7JcESIBidcbA&#10;dAK8t0xnFHsJxkDsHjY7PgcJsmZmIFKvYbP9dxb1DbNDYGs+E2CGdZ+948Y2o5MMs6W5cZrjXozG&#10;yCTbmWXdsWfzdef8RF0+c3/V5hxlgqJSG87mDSVrHBUqIL7w0ryDh8v/Qah+TAGhIz+zm+QJIOuf&#10;PC+f4XcteRi2ABQwn9oaSpHtmr4X48t7u8jwd1rkmNj33wSenp5qWA9cBM0moWteDhguLCw0gvaX&#10;Q+Mfe70LJlBxBxzZ/03fOtwZX0BP3V5vr4wkP1pd83CeFi5LhZll3RJYU83K2mYQ+trmNwxe86bC&#10;Ilc7oYsysNZvLczP8ytXuaKAlUkgOwFkW6/jmUQSOzp9Dxj63JWdeAE1A71fM8N6AbGSp0sHGdY5&#10;b+RxkMd1Dc5RjBGP/WzatDFxwxgwDTru9qy8KL7G54Jner1aaTj8ik+r1oBwJW6MHN0kAhStMz6M&#10;TTQJbTSnFjXGYmQSOArWgworCtaDclchxjqZNwoZ2ZhOHd8DkaHzFC/KDyEebPuEgbaQQMwEXjMy&#10;HuGwN5+fbTva8ZxqezhFtW/wXnwqGS+LGgf7HU8Ah2jiEvRGfu1TEKx3NfeenriPoocsV2nGpx4+&#10;OcSIfZXLqbUMbi5P7YsFlAhA/HmIL5MdKBVmoUIIPDw+HuFAyF4hnZvqlNe+KZK52ollIYF3gB28&#10;h+BXFXNFAyuTQHYC8qWD+/v7PVyHTr5uFsvclZ2445oB3rMpVnccI3m7o1g9L8G06xuao3hvSSiM&#10;JsQM4yChODAwVGP7i9c3N3U09gUi9ToyjK4ZsI1NREKAgvVIHJljGMYmGrEh8g3mHJiDrmo0RsaR&#10;oGA9uBihaD04lzk32Mnc4XxUEzp0cA+UzErgug+hetOnodMWEoidAMTqB642pmJnqTw+B3Oqsi2B&#10;F8x5P25BrL4ZOIIoze92u3XMS/LFhzh/IpsDsIZrzlerW3E6y86oKFi3w3VcqxDDbULE23Lba9i9&#10;dR8fr0ceZDS0oRw2HX+tH0D4iVhf51fK/PWRWIavGFxiDbvht5VjrOMc4IXbYhNjiGgdYOV94KkX&#10;gGkECSRIQA4s4utzkm29ZnP4sc1fNlnlbjvQezYF67k977YBCtbd8o6pN4NzFO8tMQXGlLEwu3pC&#10;zrY71MxasNvb240fP37sdX78uPhxczNEQ2d4wbNHsbpdh7F1EgiRABcoIXrNrc1OYsTBA5tbauyN&#10;BEiABMwRgMipMzMc7n5aXNykWN0cV7ZEAtMISBYlbEidUaw+jZSFvxt8IWvBuqCazLqWF0EXNmO3&#10;gxpsQsZiXjqKergyB/z+jWCgGM15BMNwNoSnp6eas87Y0QsBfkFGPxAgVmr+qRXZnKVPI5waEuu9&#10;Xm8vHIvTtHSINaisRYMbPZ9hvHBZ1ucfL4wfYwS+6rGC3xM5TO+znbSNBGImIIc7P336JIeQd1/e&#10;1Vv4iXH+soAp6SYpVg/M/dQ+BOYwmksCJEACJPCbgLJg/fr6euX6x4+dTqdzAqH6VX8wuIQ43fop&#10;T7oqfAJjH374ci185xYxAsZNEdTZJwkUQiDIFyOco5zGSnIvWC3FF16AHy8uLKwzi5LT8GVnJDAj&#10;mZPwewEUdeIoiIClebWg0RTabcZ78i7uPe1CDWfnIwkgu/oe/rCWDJ4IhKD44mUzGX9xoEESeB4M&#10;0plTDHkI2W6/x3SwxhCWIJrBM/Y/cjA1CGMTNfJlDToc7gc1fD67eOGujM89XtiuYgRE69/uu90T&#10;lbIsQwIkYIeAvKPH7zrWEqd2emCrTgjwvu0EMzuxTyD2tY99gvH3wBiJ38d/Rsh7W0LOtj/UiYJ1&#10;iNRrEKcfIIv6ZblSuS6XSid4WN1hFnX7jmEPJEACJJAaASeLWZ40Ti2sOF4SiI+AwYdBzLtNbNCu&#10;I6v6Pj9XHl+ocER+E7i7u6sjo98Frr0Nvy1NwDqD82oCtCYOUdbzqmt6OSy1sLDQSJ2Zj+N/Fdh9&#10;89E2JzYFKF6XDLGSjc8Jn0g6AbNaJEMJZhjYhFgLxlhPDH2XYd0Tm2iGGgFmWVfjVHSpl0P7w2EY&#10;61E+sxQdLi/9qz7reGFsDiOgBdh56HYvefAmB0RWJYGcBORdPbKt76KZLVyLRp71UpnDcqJPunqQ&#10;ScRS9hg1Dyl7P//Y+XyRnyFb+EOAawwGQxYC7wTr1w8Pa69Z1M9+3NxcQ6R+AXH6N26iZ0HLOiRA&#10;Am8J8CbFeCABEshCIMgXJHzIy+LqzHV4f9FHB2btAT5//WlhYYuZbfX5sQYJ5CUgn9iuzM6eySe3&#10;OYflpWmoPu/dhkD+akYhrlsQ14aV0dIoIb8b6/V6eyK089tKR9YFIl6HqKjhiEhM3fyfmAYTyFjI&#10;XNNRchBFDqRoVmNxTwhIlnWs+9c8MYdmjCFQrVZFDNj2GhCfVbxwj8Izjhd2mjJCdAGPvd6lfBnO&#10;VJtshwRIQJ8A3t03IVzfxJpwH2uLzOvC1OYwfdKGa/DebRgomyuKAOeOosizXxIgARKIn0D5+uam&#10;3rm5OXrJov70dPWaRb2Ooa/EP3yO0BWBsYsZLthduSCufhg3cfnT9Wh44tg1cfZHAiRgmkDG+6C8&#10;1B4Mh4cQqq8vLS01TJvF9kiABCYTkOxkD4+PIlR/l7mYL349iZzfwlRPzAndjHFxLcK7Pg5NhT6+&#10;WO0XYR3EKelmV5/k2Lfi9YxrMVtx0x8Ov9tqO9p2+YUT964l80zMmWU9EzYvKsnhr0qlwnuqF94Y&#10;b8TL1+aGQ3/Xpp6tOTx3pzXzEn5mX5Mvw8kX4qzBZcMkQAJKBPAu/xj3rE28W+Q7fSViLKRLIMjk&#10;YbqDZHkSIAHjBBJeJxtn6X2DfDb13kWhGVhGivWz0szMHrOoh+Y62ksCJEAC8RHgojY+n5oYUZAv&#10;SrhoN+F65TY4d0xHNRwMTrHm31xaXDyYXpolSIAETBOQrGTdx8cLXIf1UW1zHjNNPEd7vIfngPe+&#10;qsT1iNje5dc9jCE23hCFdRpIPcq+vlCtNjQsZ1EQwHvwFYIggRAIQJTEAykhOGq8jTvMsu6/A1++&#10;ZoDD/d5ZyucSL1yS+rO6fBlOvhB31+3ueeEQGkECCROQdynIti6HrLawRmyrokh9HlPlZKwc79/G&#10;ULKhCQQcJOfj3BFxBHKeiti57ofGucI981h6hF6dPyRAAiTghgBvVm44sxcSIAESIIEECCi+UMDL&#10;6xayhW3hZTYFggmEBYfoJwHJRiZZyaYdEuda2SP/Kc6xHlnstSm/Yxv3pOOFhYWG18YmbJwcrMHw&#10;dxJGkH3oxWZfb71kh+WPLgGJd/44JIB7AJln4M0M6xmgeVaFh8E8c8gYcxbn5w8wTzW9sJZffvLC&#10;DTTiPYFKqXR03+2ekAsJkEDxBCBcb+J3E+8a/TtsVTweWpCBQJBJwzKMk1VIgATMEuB+llmebI0E&#10;UiNAwXpqHi9wvGNvWBQDFOiVgLtm3ATsvMmmO1ncOjh5HK2DODB1Apyn1FkZKOlk7jBgp9EmJsQY&#10;Nlrls9a7n/DyWl5iG+2XjZEACSgTQEbFA8lGJlnJVColOZepgCmiDO/jRqlj86uF7JX7RhtlY6YJ&#10;HJluMNn2HGZfx1d0uM7TDDSsk5XuyZrNsvgUAmXFtRBBvifwkvl5MOiQS9AEmGU9EPfhnrpb+PXG&#10;ZxCvooXP5+/dUS6Vdrrd7gXXUl6FKY1JlIAcWl5aWjrA8NcnHbjiPOY4QHgfdww80e6ocUjU8YaG&#10;zXnKEMjEmmHcJOZwN8OlYN0NZ/ZCAiTwSoAPxwwFEiCBLAR4wj8LtfTq8B7zy+eSwXZxYWEdQvXT&#10;9KKAIyYBPwjIBu7D46MI1b/pWsS5TJeYxfJ8EWcErgh/5ufmtow0xkasEHh6eqphw7tmpfHUG7Wc&#10;fR0i4PPUEeuO//n5eUO3DsubIfAwHK6ZaSmtVphlPXx/Y67mobAA3Ih3KG28f9wtzFQ+exSGflTH&#10;fC4f4w48M3QfHy9ev87klc9oDAmkSEDuXfiyqrxv2X1JYMMfEtAkwL1XTWCJFOc6KBFHc5gkkJMA&#10;54qcABOvTsF64gHgzfD5Ms4bVwRlCOMmKHfpGOtkccMTyDouYdmsBDhPZSXHeqoE3sQY5s4m1Orr&#10;yKq+L1lWVJtgORIgAbMEZONWNnBLMzN1sy2ztUII8F6eG/tspbLN+1JujFYbwMb2idUO2Ph/BAwL&#10;2Ofm5prEq0eg3++v6NVgaVMEZp+f10y1lVI7mKO/pzTeGMeKdVBdDofFOLbYxrS0sNAYIAmA83Hx&#10;mcM58kkdOtmb8GrEesZgTtvAoeSLB85reuBYmgQsEpDENfiVbOt/7mGcyywCH9U07+WOgSfaHbUN&#10;iTrev2HzHuOfT2gRCYRGgIL10DwWuL28cQXuQJpPAiRAAgUS4En/AuEH1HWKaw18tro96Pe3Py0s&#10;bElWlYDcRVNJIDoCd3d3ddm4lQ3cPINLcS7Lw8t6XW46ZUYMwc8hBbWZ8Tmp+PDwsIOO1px0xk7+&#10;JpBDwA4xQoNI9QnkvUfr98gavwnwsEC2WGCG9WzcfKuFZwTtLy/5NoZU7FmoVg/xPNZyNl4+azhD&#10;rdIRn8VVKM3M4GtyKyURrf96luAPCZCABwQkUQCyre/jyy6beFZ0dx/zYOw0IRsB7rlm4xZ7La6F&#10;IvYwnzsidq7FoTFuLMJNu2kK1tP2P0dPAoUQ4EK3EOzsdBQBnkRmXLggwIW8C8pJ9iGf+cSm9yFe&#10;RK8vLS01koTAQZOARwSwUXtQmZ09k41bE2ZxzWyCosE2fotKDTYZe1O4TzUX5+cPYh9nyOODj1aw&#10;qX0U8hiis11DwI77BLMuZwgAxPz/zVCNVQwQ4GGBbBDn5+dbeO7rZKvNWr4QQPzXmGXdF29MtkME&#10;f6XhcNfJdcd3hl4FBZ/B9d2B9x8n990uv9akj441SMAaAVk7Yr9gsz8Y7ONrrFxDWiP9pmHez11Q&#10;Zh8kQAIkQAIeEeCzk0fOCNQUCtYDdVyUZnMxH6VbrQ+KcWMdcVEdcJFTFHm/++WJf7/944t1Kcwf&#10;EJidYhN1E0L1A1+40w4SSJWACD4fHh9FqG48a2IK81lwccPnDyWXicBnvlrdVirMQoUR6PV6e8i+&#10;tlKYAex4OoEJAnaI6ZrTG2CJjwRwb10jFRIIjQCzrIfmsdH2Mst6OH4UsV9pZubQmsU8DGsNbdaG&#10;+eydldzMTLlU2pF3IvJuJHsrrEkCJGCawP+3tHT8uLi4DtF6w3TbbC98AtxrDdCHDpLwcT0UYFwU&#10;YDLjpADo7JIEIiRAwXqETvV9SLyB+e4h2kcCiRFw8ICXGFEOdxQBitsYF4YISLZaNLWFLCm7i4uL&#10;bUPNshkSIIGMBB4fHze6j48XEDPUMzYxtRqfn6Yicl+A9/WpzGcrlW3JTjm1IAsURgBfhVjDuuKf&#10;wgxgx9kI/Cdgb4uYLlsjadfCPXstbQIFjr5U+n8F9h5015iv+UWFoD34y3jJst7tdq09N0SAyKsh&#10;LCwsHFsR+fFZwis/izF85s7vEnknIu9G5Bkjf2tsgQRIwBSBVbyXwT7CNq7Rrf5w2DbVLtt5Q4D3&#10;dYYDCZBACAQ4V4XgJf9sZNz455OILKJgPSJncigkEBIBvgQMyVvF2co4KY69zz3z5L/P3vHHttjm&#10;DwgUOqC7ixfMWxCqN/0hTUtIIF0Cd3d3dWRJvIDwZMM2hdjmNNu8nLTPl3VjMQ+Gw8O5uTneq5wE&#10;YvZOKpXKN2ZXz87Pg5q8xrI6oVRay1qV9XITWMndQqINMMN6PI7HvfcontHEP5JqtborXw4yNlI+&#10;QxhDaaohPmubIvlyKEfejVzKwX5zrbIlEiABEwRkP+H/+/RpfTgY2Pt6iAlD2YYTAtxjdYLZbCdM&#10;vmeWJ1vLTIBr58zooqrIOIjKnYUNhoL1wtCz45EE+MKOgZGFAOMmCzXWIQEScE2Ac5Vr4tFkSMLm&#10;6CFeKq/j99Q5RHZIAiQwkgCyhh1UZmfPSuXyiitEfAnkirRGP7y3/wVLvgSyOD9/oEGRRQsg8Jr5&#10;cKeArtmlIQL9fp/ZljOwfBgO1zJUYxVDBJjdPjtI+aKCUdFsdlNYMz+BNdyHeQ/Oz9FJC/LFIPly&#10;kJHO+OxgBKPJRviMbZLmr7ZwzazgmfCS85x5tmyRBEwQWFpaOsCafB2JBpom2ku+Dd7bkw+BmABw&#10;XRSTNz+MhXNVxM7l0EggXAIUrIfru6At54InaPcZM55xYAxl1A05iROeTA4uhpgBIDiX0eAMBET0&#10;h2rrLy+SsUmaoQlWIQESMEwA1+XKfbd7AqH6N8NNKzXnZF2kZAkL/SHAF75/UIiQbr5aNSPoYYhZ&#10;JYDsridWO2Dj1gksLCw0rHcSYQezz89rEQ4rnCExu30uXzHLei58XlWWr5x4ZRCNmUhAvhwkXxDK&#10;hYnPDLnw2ajMZ2sLVN/EOe5ZJxCt84sSFjCzSRLISwBJcdrL+Irr82Cw3R8O23nbY/2wCHBvNSx/&#10;vVhLDUOATqPJJBABgTHPsHyOisC3ngyBgnVPHEEzSIAEchLgS9+cAFmdBEjACQHOVU4wv+0kxAcn&#10;CGLlRfHWJ7w4lhfIzqGxQxIggZEEJCNx9/Hxolwq7RSJKMR5rUheTvqW+zvv8TOSfZIHrJxEXK5O&#10;np6eavBTLVcjrFw0gRavtWwugChjLVtN1iKB4gngOZFfVijeDaYsYJZ1UyQdtSNfEMKKv5WpOz4n&#10;ZMJmsxKfqS3QHRHnWK/u3d/fn8jBfws9skkSIIGcBD4vLTWeFxc38T7rOGdTaVbn/T1Nv0c6aq6N&#10;InWs4WExTgwDZXMkkDgBCtYTDwAvh88FvpduoVEkED0BnlAOzsXMBBCcy2jwFALYwOkgO+0hhOrr&#10;EKo3CYwESMAfAg8QeMKaS2y4bvhgFV8O+uCFETYk/Cw7HAz2Jfukp56hWW8IYL3BTIeBR8TrV3gC&#10;H0Ux5uNF+FoxPbPX3wTk0AxpZCPADOvZuPlaS7KsU8Tpq3dG2zXs97fli0LKVvNQqzIqlwX5LG2B&#10;9oTnYHzZaafb7V5wvrPAnU2SgAECq/iqK/Yi9gfl8ia+JsJ3OgaY+twE91R99s4Y26hdCNBpnpmc&#10;8H6FZ56gOSRAAh8IULDOkCiMAF8MFYbeq44ZB165w1tjGCfeuoaGZSHAh8Ms1HLVCWEOwcbNKUTq&#10;60tLSwe5BsvKJEACxgncdbt7pcHgolQurxhvPEeDIcxtOYYXbtUU7/PDYWNhYeE4XKelYzm+FLGD&#10;0W6kM+I4Rwrhz3mcI3MwqlLp/znohV2MI5DiPdJgNMzPz7e0xLIG+2ZTVgis9Xq9PSsts1ErBF6+&#10;gDcc7is1zvlOCZPrQnyGdk38V39y8B+i9avHx0c+hxTjAvZKAlMJLGOduYyvvfaRjAD3us7UCqkX&#10;4H0+9QiIavxcH0XlTg6GBMwQGHOf43xhBi9b+UWAgnVGAgmQQDwE+IAYjy+LGglPKhdFPnO/wWYE&#10;4HyV2edZK/r6EPWaIXMLmUx2sYHDl8FZHcx6JGCBgGQAu+92TyqlkrfZiH2d2yy4I6wm07rPt6vV&#10;6m5YDkrTWpnTJJtrmqOPa9T8mkEuf67kqs3K0wn8zig86l/U7vf7G9MbYYlxBJhlPa7YwL35H2Yd&#10;DsunEK2f4hnsdKLVaT0LBONAPjtbcpVivOP+tYJDVxevB2gtGcNmSYAE8hL4/5aWjh+RVKeP5Dp5&#10;22J9vwgEu5fqF0ZaQwJhEVBcp6kMimtpFUosQwIkoEOAgnUdWixrnMDYG5vBm6dxo9mgcQJc4BhH&#10;GmWDjJMo3cpBkUCyBLAp3cHgdyFU38KGZzNZEBw4CXhKAJuoa93Hx4tyqbTjqYl/zOIayVMP/Rbq&#10;eWqeMbOGw20euDJG02pDr1lc16x2wsatE8AasmG9k4g7AL+NiIfnZmiTBOkK73NFsObG0Dh7QQx/&#10;j3NkaY4KX8xYYZb18Hw/PzcnWdbbIy1XmAfDG3H4FvOZ2ZIPNeNd1gD4Pbm7u9uzZBGbJQESMEBg&#10;FUl1/j9JrjMzswXh+uj7nYF+gm1Cc+4Ldpw0vHgCTLJXvA9oAQmQAAmQgDUCFKxbQ8uGSYAECiHA&#10;B8VCsEfVKR8Ag3NnsJkBOF85jzVfNqiQUegQIvV1yczlHAI7JAESmErg4emphkKX8tnqqYU9KeDL&#10;/OYJDr/MiPh+P8Snoufx2Wi/gNOaUQQke6tkcSWd8AlQrJrPhyIOzddCxLWnCdENHcTC+ur/RkzR&#10;+tCYYd06YucdMMu6c+S5O3w5rIlDm381FPG6Pzc0NhAfgRzxjq8+Hd3f35/EB4UjIoG4CEiSHQjX&#10;1/Hu5xD3vU5co0trNMHuoablpkJGyz2FQrAH1ynjJDiX5TN4zDqfcZAPK2v/TYCCdUYFCZAACZBA&#10;MAS4EArGVTSUBEhgBAFsRDfxf68vLS0dMBstQ4QE/CRw1+3ulfCZ6lKAgjauk/yMqRercmzmezsq&#10;ZHleWFg49tY+GvaOwNPT0xGFunEEBcWq2f34+Pi4kb12gDVVBeiGhOiqhPBMtKZaluX+JiAHxXAA&#10;ukM28RBglvUwfflyLQ6Hh3/W+jGu98N0zV9W8znZgiMNxDvmvh182e5SDtZasJBNkgAJGCTwupex&#10;ifte02CzYTZlYP4Lc+C02jkBJtdzjjy6DjlfRedSDogEYiNAwXpsHg1wPGNfGPEmGqA3s5vMF4fZ&#10;2bEmCZDAzEywGQJ4r3MevkXcb7D50sZAtz59+rSFzCTy3/whARLwjIBskt53uyeVUunIM9O0zCli&#10;jtMyMOXCcd3z29VqdTdld4Y0dghB1mDvTkg209axBNr8qkH26Hg5tKEr4nY5d2exbVKd7KhY03MC&#10;PLjiuYMymAeffnu9X2eozSpFEVicnz9A1tlmUf2z3+kE+Hw8nVGRJeSrdjhQeJncocIiobNvEshI&#10;QPY0lrG38TwYbPd/7XXwJxACwe6dBsI3ZDO5TgrZe7SdBEiABMInQMF6+D7kCEiABD4ScLmhSPpx&#10;EuDJ5Tj9ylGRwCsBVy9iIIDtIPvdIYTq6/IJTTqABEjATwIiDuk+Pl6US6UdPy3Us8rVHKdnFUu/&#10;EIjlOWU43OaXQsKJaYh0gz6IEw5pJ5ZyPZkDc7/f38hU3bSQfFx7mYwLrxLuH7XwrPbLYjxnfvfL&#10;IlpjgkClUvlmoh224ZYADpJt86sHbpmr9sbnYlVSmuXMP9Ou4Rq6uLu7q2tawuIkQAIFEPi8tNR4&#10;XlzcxIGtX18ZSenH/PyXEj2OVYcANQo6tFh2FAGD8xXX1ImF2JjYYRwkFgeOhkvBuiPQ7IYESIAE&#10;SMAMAS6IzHCMsZVgMwUYfHCM0a+hjgkiglOI1Nflk5mhjoF2k0AKBB6enmoY56Vk9oppvFwveezN&#10;30JFj02cZBo2JfeZ4Tkc5z1hjsP8Vg/HYlo6iQAE1xSp5ggRXAsrOaqzKgl4Q4AZ1r1xhWlDdphl&#10;3TRS++3JIU6IbfnlIfuotXrg87AWLvXClt5hyxoNh3bOMAfuqBvDkiRAAkURWMW9T/Y8BuXy5mA4&#10;bBZlB/udTiDYPdPpQ2OJnAS4VsoJkNVJgARIgARyE6BgPTdCNmCCwNhFkaUXICZsZhvmCRhdHDN2&#10;zDsotRZ5gjk1j3O8iREwes95ww5CdXlJu4Ws6rvMPptYUHG4wRG463b3SsjkVSqXV4IzXsFgW/Oc&#10;QtcsokIgwOcVxNTpwsLCscrwWMYPAhBQMVurH64wYgWuv4aRhtJt5P+lO3S/Rv74+Ljhl0VhWSMH&#10;x5jROSyfqVrLLOuqpPwqB9FeA9ck18j/P3vnYhVXrjRq+oEbaB5NBAciOBDBgQxMBhDBQATGEZgb&#10;AWRgJgLaEUAGQwbu37wN3X1LHpjBNtD7oUdJ+ljL697/zFap6iv1lnapVFLiFr6DHTnCw/erxFEP&#10;r6+vDx1ZgFgIQMAygXlZk87PzW02pqZ25EbBgWXxusR5eAfqMhhtghEgNyEYejr+nQDr6sxGBXNd&#10;Zg4Pby4J6+F9gAYQgAAEIFCSAAvkksAyejzaigF8BEQ/SiVR/VyM2JFE9U2prN6P3iAMgEDCBOT3&#10;2ru+vT1sNRqfEjbzh2msmZR7OKL5X8bSWWd6ek85UdR7RsBUKJSkjw2gJEPgjMOQtX3Zqy0BAVYI&#10;NBM9LGgFTkEhVFkvCCq+x6iyHp/Pfmgsh8o+ynfmWaTqJ6M237+OXOnxu1XWCNu3t7cnJm7jyBrE&#10;QgAClgnIXsjRndw0O5QbZy2L1iHO4zvQpsHR7pXahICsFwmwXkp8YET6zkrcK1GbxzsjavepVp6E&#10;ddXuQbkfBJhUsxoITHhZuVu/sZxk1u8jNIRADQK25hyppPVRArPrJjhbQx2aQgACHghIAufK7d3d&#10;SbPR2PbQnYoubL3rVBiTohLme1f5N6+p4toYj7k5JLLxR5XWyBw2Qd3HW3zSMsqzNRzg8Az8je4e&#10;Hh5W9GgTpybyTvgSp+ZoPYmAJGtSXXgSJIX/3Rwqk3873H4Qzjl89zpiH+ZbdcMkrXMjiyOfIhYC&#10;Dggsyzy4YG6clZtnJcZ15qALREIAAhCAAAQgAAEIJESAhPWEnBm7KQSUYvegQv3DBNMUgkhTJd4Z&#10;afrVhlXRVg7gnWXD/aVl1HmXSJLAsXS4Ktc/71PxsjR6GkDAO4Gb+/sN6fRUfq9r3jsP3GGdd11g&#10;1fPpXvM6YDze68hVz/k4I35LJbljX6xYid8SLHgiIAmMf0IDAqkQkPHM+6mmM6mwXhOg4ubmcM39&#10;398t/EVGwKyXxX8fI1M7CXX53k3CjT8ZYeI2cgDkRIoO8D5Mz71YlDABc/Os3EC7PpYCP5K4Poje&#10;VM2xujfgRrtHGv2AqWkARfRqAqS5zaI4rK8zG0+RzneZeSk5c0lYT86lGAQBCEAAAlYJ8IFoFSfC&#10;IJACAUlUPxc7NiX4uiVBWPP/5w8CEFBO4Or2drchm52NZrOnXFVn6hFkdIbWnmCFgUEZN0fcIGLP&#10;xT4kyTqlJ//+8NEXffgjMD093ffXW3o9kfyZnk9zt8gkxlLJOd1RIL79kK51aVs2MzNzIBYep22l&#10;Luv4znXoj8Dfp5K03pN/Jml926GViIYABBwQeCzwsy7Jk8yJDvgiEgJVCbBuqkqOdhDIkwDvjDz9&#10;7stqEtZ9kaafegQCB0bqKU/rsgSsTnyMnbL4o3re6liJynKUnUQg2goCvLMmudbJfy/6LpHkr4Fs&#10;HO9JovqqqRbiRBmEQgACVgmYxM3r29vDVqPxyargSIUVfd9Fal4aaitaC8h4OetMT++lATYfK75/&#10;//5Bqhf38rE4fUsfb/VJ31AszInA/3Iy1pWtVFl3RTa8XKqsh/dBHQ3evXu3w4GSOgSLt+X7tjir&#10;0k8q+i6Vd+KhJK0T0yntRBpAICwBU+jHFPxpSOGf4d8FgOL6U/QeLAMu2r3RMkam+CzF81L0arQ2&#10;scaO1nUoDoGoCJCwHpW70leWyS99H2MhBKIkwIdilG6LVulIA2HR8i6ouCQKmQqzq1Id5KBgEx6D&#10;AAQCEzDJ6rd3dyfNRmM7sCqquuebS5U7XlbGrAUCrwdMkk1jPN6R5IBBBMRQ8ZGAJHKsiM92AZIW&#10;AZnPvqRlkX9r5J224b9XeoSAWwK8G9zyDS19SJX10C6o3L9ZP7fb7a3KAmhYiADftYUwVXso8Lfo&#10;S0qbbxz51vls4jzVjKIVBCAQioAp/PMwO7s+Ho0+htKBfiEAAQk1AyFtAgrXb2kDT8i6V8YO74yE&#10;fKzUFBLWlToGtSCQOwEmwNxHAPZDoD4BKgnUZ5iThNfmHdkI6UuV0nWpBkLSXk4DAlujJ3B3d7d2&#10;e3v7l2xqrkVvjAMDWGs7gOpCZMhA83i81+l0zlyYhUx3BFqt1gd30pEcigBVlEORp19XBOQbi/WZ&#10;Bbi8GyxAVCjCrNPNP1NlXZIztxWqiEoFCExPT/flsBSJeQVYVXmE79kq1Aq2CfkNOkFFeS++lzjP&#10;iTmkW9AaHoMABJQQWJbDXFIIaF+qra+OZL9FiVqvq6H4XfgWO/ZE1Y+slxWkaF6kjkNtCEAAAhCo&#10;Q6Dxf9++8W1fhyBtnRCQD5aX/xqv/hcneiA0LAGr3mbshHWm496tjpXXdG1yxsuxG52Jj9ZzvLec&#10;jYm3BD+9TySJ4lw2Qj5KBZCjIIrQKQQgUJmASexoNJuHlQVk1NDLGiojns5M9bwmkCDR0cy7dzvO&#10;7EGwEwL39/cbsn45cSIcoSEJnL979241pAIp9C0H2U5M8mcKtqRig4xrliEWnCmJe1/lgHXPgihE&#10;KCDwwkbdeYc5QIFnqqsgv9FTDlFX5/dSSza07fL8SVokCZryzTOQuW+TA9YOxwKiIeCYgIndym/5&#10;k5zQ07mOjeR9+KubSFh3PHBdifeQsM76yZXzlMi1+M5irCjxqU81qLDukzZ9PSMQbQ4XXoQABCAA&#10;AQh4JeDhg9GrPXQGAQi8SsBUwZJE9XWS1RkkEIiPwPXt7SHJ6sX9RgCyOKugT5qgocXA81u2SE9n&#10;nenpvaD20nklArJ+obp6JXLqG/XVaxiBgpIs2ItAzaxUpDqqHXdTZd0Ox9BSnqqqv6DHClXWQ3un&#10;Xv+SjLcla7RBPSm0fiLA96vDseDpe9OGBWZdJ7+tU96PNmgiAwJhCJh9l7vZ2VWJdR2E0eCNXiN6&#10;Hz63gmR1dSOpmELkHhTjxFMQgIAbAiSru+GK1EIESFgvhImHIACBEASsBiAj/cAMwT3GPq2OlRgB&#10;oPObBKIN1PDe8j+yx+Nj6XT1x/WUck2lfwXoEQIQqEpANit7N1K9rtlobFeVkWs71lERed7x2sAk&#10;04yHwy3mwIjGxKOqUr3zPdWj4/NbEY2Hw+GXIs/xzEQCaxOf4AGvBNrt9orXDhPtTNbAvCMi9u0b&#10;ier/WNVstTiQFrGPJSHvXNTnMGhNHxb5rdTsIu/mjr8zXcGV759DSVrfdyUfuRCAgFsCy7L/Mjc3&#10;tyfXLm1K4vqZ296QDoF8CRD7z9f3ZS1nrJQlxvMQgEAdAiSs16FHW2cEXp0MIw2cOAOFYAhAwC8B&#10;Tjr75U1vEPBEYDgen5vAqARItx43Ez31TDcQgIANAnd3d2uSrPkXV61Xp0kwsjo77y0dfhPLIb8d&#10;5kHvHrXSYbPZ/GRFEELUEZiZmTlWp1RkCplDbZGpjLoQKEyACuuFUal6sGTyLVXWVXmvvDKmiqzM&#10;RUflW9LCEOBblXHwFgGZBz9cX18fst5jnEAgXgIyT/ZlX2Z9OBrtSeL6IKglDmNuLu2KtmiXSygx&#10;yCbnIAYv6dcx0veWfrAZaMjYycDJuk0kYV23f9AOAtkTICCZ/RAoDICxUhhVlg9GG7DhY8HteJUA&#10;qAmELszNrZrAqNvOkA4BCLggYK6AljXAaaPZ7LmQn5NM1lIRedusDyyvEUZyDXOXxNiIBsG/qsqB&#10;nV35v1aiVB6lJxE448aDSYgm//eHh4e1yU/xhG8CcqvHhu8+U+yv0+mcmRtSUrQtRZtKJqr/i6DR&#10;+EQyZtwjQn6rpsr6edxW+Neeb1QPzC1/V3rQ+Lcu5PDutnwTnfCeDEGfPiFgj8BCt3sg37/rEu86&#10;tie1hKQE3oclrOXRTAiwlsrE0ZgJAYsEeG9YhImoNwmQsM4AiY8AHwzx+UyLxowdLZ6IWw9OPMft&#10;P7SHwCMBqap+dDc7u2oCoUCBAATiJHB9e3soieqHcWqvU2uCUTr98qpWlr5vxO9ns38n0fAXGYHH&#10;pIwPkamNugUJiH/7BR/lsTcIDIfDHoAgkDIBqqzr927lRPVH0yQZs3f7/fuufkvR8DUCjwfQtiBU&#10;nADfpsVZVX7S0vdk5f4tNjQ37pmb98wNfBbFIgoCEPBMwNz6Z27BNbfhmltxPXcfZXfRFuuKkrZF&#10;pck1sAgzY1EW13KsvTMeR5gOgUAESFgPBJ5uJxNgUpzMiCcgAIGfCfDeYES8RSDawI3FD05GyNSU&#10;VJDtj5rNdamqvrPcaAxgAgEIxEfAJGje3N6eNhuN7fi0168x6yn9PvpJw5rrBFOVdTwckjwTmduf&#10;1P0uyWsmiS1S9VF7AgHx7Z9Aqk/AJDDVl4IEBwT+60BmliJlbfwlS8MjMdra2no8/oPqwZE4/RU1&#10;H29E+Bi3FX60t/a78aNunL3U/I7UaLSs+XryfXtibuLTqB86QQACxQmY23DNrbjj0cjPvJngO7E4&#10;bZ6EAAQgAIHsCDDvZedyjQaTsK7RK+gEAQj8RMBqgJLJl9FlgwAnn21QRAYEvBIwFTmkMsfO/Nzc&#10;5rxcm+61czqDAASsETDVskzVLJLPrCF9UZDV9bdbVZFuCJhvnIrfOXKgb8dUsAJkfAQkEWNF3oVU&#10;V4/PdYU0NodJpqen+4Ue5qFJBJYmPcB/D0KgF6TXBDulwrpOp9atqv6rVVRZ1+nnslrJunufG1Te&#10;psa3aNlRVeH5it+OFXry3sQkrcu/w6urq13vndMhBCBgnUC3292XPZ1VU4TIuvAEBEZbpCsB9rVM&#10;8JRjwJqqlpeyasxYycrdbxrLWGAs+CRAwrpP2vRlj0DCARV7kJAEgTwJsJDK0+9FrY42gMO8V9TF&#10;vz83Hg9MJY6H2dl12Rg8qi6IlhCAQGgCpkqWbO6fmg3Iqsm5oW2IqX/WVDF561HXkusF2fA76M7M&#10;HEdoKSoLgVarRbJ6wiOBBFSrzl2zKg1hVgjIGF+xIgghU49Vmweg0EHAdqL6T1ZRZV2Hk2tqIb/Z&#10;LXMwraaYJJvzDerBrSW/GT1o5KQL+Vb6dH19fehEOEIhAAGvBEyRBVOE6GE02pJ4sP35M5P3olen&#10;0RkEIOCeAO8u94zpAQIQcEqAhHWneBFelwABqroE02lvdSywgEtnYIS0xNMJ6JAm0rcyAry7yjtk&#10;PD6WRIh1U4ljudGwH8wsrxEtIACBigTMRqOpkvVTc96LFWkWb2Z1DV68W56sQ6BgtXXx7dlsp7NX&#10;pyvahiNgbpuQ3rfDaUDPrgnIAa0vrvvIRf6Pg278aSSwolGpWHXikEt4zzlNVH8077HKOgfWwru7&#10;lgbyex1IwvpOLSEJNubb04NTM4uhyDtzWwofnMq6mrWgh+FFFxBwTWCx2z2+m51dlaT1A9d9xSA/&#10;2uJcMcBNQEfWVQk4ERMg4IrAK98EvDdcAUfuawRIWGdsQAACEIBAcgRYUCXnUqsGEcixilOnsPH4&#10;TK6K3Jybm9syFTh0KolWEIBAEQJmY9FsMJqNxhefz2zDtQgz28+wrrJN1JO8N34bpqLjeDjc8qQJ&#10;3bgh8MmNWKRqISDz37EWXRLQYy0BGzABAm8S4JBLuAHiI1H9uXXNRmNXvo9WwllMzzYISGGFY1mT&#10;H9iQlYIMvjk9eDHT2IkcEFmTw76njwd+PYCmCwhAwCUBU5RI9nz2Rs3muiSun9XuK9J3I3uctT0f&#10;TgDF8MKxT6lni+8u1uEpDQxsgUBcBEhYj8tfWWr76iRpcSLOEmyERrNgitBpqavMh2XqHtZnH3Pf&#10;2z6RKyGHo9GeBC3XJVG9r8+BaAQBCJQhYDYUb29v/zIbjG+2491YBmulZ1mHV8IWvtErv412q8WB&#10;rvDeqazB/f39hrwXNyoLoGEMBM45dGnHTSR12uHoSop5n7mSnZtcKqz797jvRPXnFjZaLaqs+3e5&#10;9R5nZmY+ymGTM+uCIxPIt2ZkDotT3RU5IHIi60LWHXH6D60h8BuB+U7nzOwBmb0gSVwfgAgCEPiX&#10;AGsrRgMEIAABCMRAgIT1GLyEjhCAgH0CJDbZZ4pECEREgAoEETmrqKpyFaS5EnKh2z0o2oTnIAAB&#10;vQRkI3FbNu9PJfmmV0hL1naFMNV5iGB3HXoB25rfxrPfx2g8/jg9Pd0PqBFd1yQg78bDmiJorp8A&#10;v1FLPmq32yuWRCEGAqoJdCRpx9ygolrJRJQLmaj+hFBulNvmQE78A0q+dQfybyfn3y7fmJ7GMfGS&#10;KRNbkn8maX3bE3W6gQAEPBAwe0FmT2g4Hh+V7i7SdyN7m6U9racBRfD0+CJmTSy+u1iLxzwQKur+&#10;yvhhLFTkSbNaBEhYr4WPxsEJWJyQg9uCAhCAgFUC3hZWfGBa9RvCChBg7vsJkiTe9c0VkOYqSHMl&#10;ZAGCPAIBCCgncH19fSgbieUTMnk/Ovest/WVc0sy7EB+H5Lo3J/tdPYztD4Zkx8TLFaSMQhDXiQg&#10;iWt/gsYOgYeHB34vdlA6kTIcDtecCM5UKFXW3TpeQ6L6cwupsu7W376km8Mm8tv96Ks/Tf3wbenJ&#10;G8RJfgJtYk0m5uSJPt1AAAIeCJg9oYW5uR050Lcpievnhbrk3VgIEw/FR4D1VXw+Q2MIQAACuRIg&#10;YT1Xz0dmN4uryBzmUF2rY4EPUoeeQjQE9BOgEoF+H72loQk+PoxGW/Nzc5vmCsi4rUF7CEDAEJBk&#10;2p4kY542m81tiOglYHU9rtfM5DQzlRs7795tJWdYRgaZd6QkWHzKyORsTZXktX62xls2XNYUK5ZF&#10;Is4igcI36VjsM2VRMk98Sdm+ULZpS1R/4mCqrN/f32+E4kK/9gjMzMwciLRjexL1S+Kb0pOP2P96&#10;EbSJOd3e3p6Y7ytPnqAbCEDAA4HZ2dm+JK6vjkejjxJkHnjo0nsX7Gl6R26vQ4rf2WOJJAhAoBoB&#10;vg2qcaOVMwIkrDtDi2AIQAACEAhNwFvwmw/N0K7Or/+cPyok2GiCjg+zs+uL3e5xfs7HYgikSeDu&#10;7m5NNgz/ksSltVoW5vx+rAWuXGOtiTvlrMjr6Xa7vSW/r0FeVqdl7ffv33cluaKXllVY8wIBU2mV&#10;36qloSEs/2NJFGIcEMA/dqFSYd0uzxjWu8PR6INdq5EWisC7d+92zAHTUP377NdbvN6nURr7IjYy&#10;ySsbJmndxKImPch/hwAE4iLQ7Xb3ZV28bm7mfVFz3o9xORRtCxNgjVUYVbwPWnx/MV7iHQa2NWcs&#10;2CaKvKIESFgvSorn9BKwODHrNRLNnhNg0mQ8QAACtghEXZEgx/lvPD42wUYTdDRXPdoaB8iBAATC&#10;EpCq6tuyOX9ircpmju/HQC5kXR4IfMlu5ff1cXp6+uWNupKyeDwMAXlPrkgFwD/C9E6vPgmIn//0&#10;2V/qfQnPldRtjNk+/GPXe3I7w1kuCa92yf0sLYZE9SeN5ftpgyrrLkeDP9nmsJo5YOqvxzA98f3o&#10;iTsxkUKgTcEEE4siab0QLh6CQFQEpNr6ubmZ19zQa27qjUr5V5SNei8zBQfUsYGid3Xo0RYCEIAA&#10;BBIlQMJ6oo5N0SyCWSl6VYFNBO8UOMGtCt7eHXxwunWkQ+kEehzCtSV6PD6T66435+bmtkyw0ZZY&#10;5EAAAuEJSBLmJ9kkPLSWrP5kEms8b871ttbyZlFaHUkyYF/mzv20rMrPmlar9YHq6nn4Xfzcz8NS&#10;P1bK+mLFT0/0AgEdBKiyXt0PMSWqP7eSKuvVfa6tpTlgag6aatPLhj6x/r5s2O5dBrGQUshNLEq+&#10;mU9NIYVSDXkYAhCIgoC5odfc1Ds1Hh/8UJh3ZBR+Q8nyBIjPl2cWXQuL7y/GS3Ter6/wK+OHsVAf&#10;LRKqE2j837dvjMHq/GjpmYAkq73813j1v3jWkO58EbDqccaPL7cF68fqeHnLiibnwII5uWbHUXsu&#10;5XfYeDyQChgfF7rdvwOK/EEAAskQkA3BnlSx+iwGbTg1KuV3pFNw5YV7W2+VVy3bFqbK6szMzKqp&#10;2JgthAQMN9XVm63WX8YUfmcJOPQNEx5/s8tpW+nXuu/fvxP39ou8dG/v3r3j1Vaa2usNbm9vd+Xg&#10;yyeLIpMWlcoLotlobHKbTjpDVX7Hp6bycyoWpfI7i8IfFhOZorDXspISpzqQw957lsUiDgIQUELg&#10;8vLSzK2fZK28oUSlwmpQdKswKn0Peip2x3pLn+uta2Rxncd4se4d/QJJWNfvoww1jDo/K0N/ZW/y&#10;q5OnxQk6e8iRALC6kGL8ROL16mpaHS9vqeHpw7M6CVq+RoCAj8KxIZsEd7OzqySrK/QNKkGgJgFz&#10;3bL8OxUx7jcIWOfV9Fbx5t7WW8VVyv7Jdru9RbJ6/MOg0WwePllBdcr4/fmWBVRGtutfs96wKxFp&#10;ENBPgPdIMR+lNp/KQX8OKRRzfRRPSdLsljnEFoWyE5TkG9GjF4l91IYtc+iuHBb+bAos1BaGAAhA&#10;QB2B+fn5M/m3Kb/1HVEuiXlWHWQUCkKA9VYQ7H47tbjOY7z4dZ2K3iyOHxX2oEQyBEhYT8aVGAIB&#10;CEAAAhCAQJYEEvvQGI3H/VGzuT43N7e3TEXYLIc0RqdNwFyzLJvvJ2LlijdLE3tPeuNWoSMCnhWg&#10;OWoim+x7VNp0BNej2Pv7+w3ZTN34tcvUEu08IlXdlfxuv6hWMDLlpHJeLzKVs1SXgwV23d7pdM5S&#10;SXS1S+ZvaanOn3JNwZr5znLBDJn+CUiF53PpNfoqz3wbehw7xDyswZZvr/dyy8GJueXKmlAEQQAC&#10;qgjIPHsk3yCrw+HwSJViryhDsa0YvPSa8/BexN5DdQgkT4DvteRdrN5AEtbVuwgFCxMgKFMYVSoP&#10;Wp1EGT+pDItX7bA6Xt6iRZX1aMcSoYOwrpOKYOcPo9HW/Nzc5rxssofVht4hAAEXBGTD75Ns/h3K&#10;v54L+W/KZK3nDbm3NZc3i6Ls6HhmZuYgSs1R+icCkyqmppp4l+swkIT141xtd2G3JCCsuZCLTLsE&#10;OFhgl6eRRpX135nmMF82W60P9kcTEkMRMMl0si44CtV/3X75JqxLsER7Yh0lYBV8tNFYkzF8yqG6&#10;grx4DAIRElheXh4sLCzsyLp5U9Q/02oCe5ZaPYNeEIAABCAAAQjUJUDCel2CtPdOgGCXd+R0CAEI&#10;QAAC2gnEvDkxHg/Go9HHh9nZ9cVu91g7avSDAATKEzDXKZsKVeZ65fKtLbaI+V1pEYMPUXyz+aD8&#10;ah/n7969M9cb8xc5AVMp1VRMLWLGUyIev70itNQ+c/5YUVWtgrEpFuSAXGyQFOj78PCwokCNpFTg&#10;toZ/3ZlDovqzwbtClfWkfspTcmOCqbJ+HptVrEc9eowYh3XYT+PXrCOHcjsg71XriBEIAVUE5Bu8&#10;Lzf9rsv6+aMoNlClHMrETcBTcTvWXXEPk0LaW1zvMV4KEU/rIYvjJy0wWKOBAAnrGryADhCAQGUC&#10;LKwqo8uyobfx4ulDNEsnOjY66ooFEX50SNXQI9kAWO92u/vLjQYBQcfjG/EQCEHAVKSSf6fS90aI&#10;/n/rM8J3pQpuFZTwtu6qoFviTbZkbmVOjdzJ5qBP1UqpmSXnRe7pn9Tvp2SMElv+q0QP1HiDgFRY&#10;XwGQXQK5V1jP+RBX1bWD3RGINFsEHtf0W7bk+ZDDN6APyo99ENuwDvvX8fvj8KPcEnh1c7NvvTME&#10;QgACqgiY/SmzTyVKHWtRLOq9Si0Q0QMCEIAABF4kwHcbA0MDARLWNXgBHewRIEhjj2WOkhg/OXod&#10;myEAgRAExuMzqRi6uTA3t0MlyRAOoE8I+CFgKlGNpCKV9Lbip8eCvbDmKwiq/mMkztZnWEaCJDnv&#10;SSXGszJteFYngdvv33frvjv5/en07WtayXz5Z1waR6FtLwotURIClgmYtYC8UwaWxaoXx7z3w0Ur&#10;crOVWUPwlwiBx9+zqfqq/o+kB/UuQsE3CLw1fpuNxofr6+tDc6gYiBCAQLoEzD6VVFvfkhugtobD&#10;4Xm6lmKZcwKeitqx9nLuyfAdWNzHYryEdycaQAACPxNo/N+3b7ybGBVREpBEt5f/Gq/+lyjtROnJ&#10;BKx6nPEzGXgCT1gdM2/xaHIuLNbhErXnNL/HxuOBVKrYk+DfUaxjA70hAIFiBCRZ/ZP83neLPR3o&#10;Kc3vy0BIXHbrbf3l0gjdso8loSWqCoy6cYbTziRC3N7d/SVVh3s2teA3aJOmfVnT09Ny4RC3I9gk&#10;K0mbX23/jmzqh6y/Ccg7ry/z1yY87BKQG44+yzvlvV2pOqWxufWzX8xhhZlOZ5U5Red4raqVzGkn&#10;4tONqu1dt+N36JrwL/ItJi951lxtd0XGsKxZzmZnZjZ5v6p1I4pBwBqBr1+/9t69e7crv/cP1oSW&#10;EER19RKwND5KwrpGr8Spk8U1X5G1TpyQ0PpVAq+MH8YCY0YLgajzsbRARA8IQCAsAauTqsWFX1gq&#10;9A4BCNQhQECoDr1X2o7HB3ezs6skqztgi0gIKCLwI9Hy7830XUVqvawK6z6vLrK6ZveqeRSdnctG&#10;2k4UmqLkRAJ39/efXCTZPlWe5bc40QUhHjgj8cU+dhe/I/taIhECbgjImvyLG8l6pFJR/WVfmHff&#10;400tepyFJrUJmIOpGm9O4HdY27XlBRDHKM9sQoui30eyXl+7ub39Sw6FrVlXAoEQgIAqAsvLy4Nu&#10;t7svc++6/OurUg5ldBMgWV23f2LSzuKar+haJyY86AoBCMRPgIT1+H2YrQWvTqwWJ+9s4WI4BBIn&#10;wMI8cQfnbp6yeXAkFfOkoueqXKe4J2UjB7m7B/shkDIBs2kn/07Fxo1o7FT2zoyGW0VFWYNVBDe5&#10;2RbJrpMhxfCE3E6xIuumbde6klzkmnA5+ZJY+me5Fjw9iQCJRJMI6fnvMv7X9GiTjiayLuinY82/&#10;lnD4qqBXx+M/zEHigk/zWAQEzFpfEuZUHVDl2y7AwCF+YR162XEsv8XecDQ6ubq6em9dGQRCAALq&#10;CMzPz5/JP3OzgpmDBz4UpJiWD8r0AQEIQCBxAnw3JO7gNMwjYT0NP2IFBLInUDaw9CYwJvDsx5M1&#10;AJ5OUlvTF0E/EYg6MKTgPTYcj88fRqOt+bm5Tamqfs7wggAE0iYgSZbbsoF+IlauRGepgndmdMxq&#10;KGx13V5Dj1SaSjLSnlRcPEvFntztkKqon3wyIPHPJ+3X+xK/93Voko4WVFePx5f4yo2vzNpAYzXm&#10;qtZy0KocOaqsl+MVy9NS6fVYftcHGvTlmy6AF4hbWIdedRybpPVmq/VZktZ3rSuFQAhAQCUBc2uw&#10;HIpeFeVUzMMqIaHU1JSnnICq8xcuggAEIMD7gzGgiQAJ65q8gS72CBC8sccSSRBIlAALskQdi1nh&#10;CYzHg/Fo9HFhbm51UTbTwiuEBhCAgGsCkqz+STbsDs2mneu+kJ8GAdZhdvwoyepHMzMzbJbZwRlc&#10;yv39/cZUo/E+lCIkA4YhbxJKp6en+2F6T7dX4bqRrnXpWWZul0jPqvAWxV5lnUNVNccQVdZrAtTZ&#10;XNb+H+Ub4CykdnzLBaDPfqd16DbGsSStf7q+vj60rhwCIQABlQSWl5cH5hZhWWNvioJO5uKoi2ip&#10;9BpKQSBSAhbXfjbWPJFSRG0IQEA5ARLWlTsI9d4mwATLCHlOwOp4sLgQxEuZE/B0ojpzys7MjzpA&#10;FOA9JlXVjyRgty5Vn/adOQXBEICAGgLmmvnb29sT+d3vqlGqqiIB3plVVU2lHcmx9TxpElWkeupe&#10;PSm01kRArpb/oEEffpt+vRB7QqlfWvSWKoF2u72Sqm0h7ZK1wpeQ/Vftm3moKrmf25kq63f3915v&#10;brGjOVLeIiDrhoH82wl1g4LV/RdcXYwAsYpinAI91Wg2t69vbk5NfCyQCnQLAQh4JiDV1vuSuL4+&#10;HA5NTG5gq/uo9yJtQYhZjqdcANZiMQ8SdIeAJwKvfD/w/vDEn24KEyBhvTAqHoQABCAAgdQIsDBL&#10;zaPYE4yAJM01pqY2par6jgTszoPpQccQgIA3AnIN6pr8O5UON7x16rojNoJdE35RPuux8thNgopJ&#10;VDEJK+Vb00IjAakuvC3+VPU+pbKtn5ESa0KpHzq1evlfrdY0hkACBGI6EMOc42bASZxmmxsM3LAN&#10;KVUOrZ7J7/ujbx34bvNNXPojRuEEuu2xLL/HtRsp5mDiZE4URigEIKCSwMLCwoEp3iTKHatUEKUg&#10;AIE4CVhc/9le88QJFK0hAAGtBEhY1+oZ9CpM4NWJ1uJkXlgZHoQABCDwEgFPJ6uB74ZA1JUNXM+F&#10;4/FANkB3TEUJU1nCjQeQCgEIaCNgEislYfZE9FrRplttfVy/N2srmKYAgqel/bpnElVKt6KBWgJy&#10;nbyK6uqvAaLarbuhIwnrx+6kIxkCcRCQdeVGHJrGpaVZK4SqwlyUFPNLUVLVn2soX2NUtyzvljMz&#10;MwdCwMsagt9poLFGbMIJeFexB5O0LjdmnUi8jDWNE88hFAI6CZjiTbI3tiXvgE2puH5eVcuo9yCr&#10;Gp1SO085AK7msJRcgS0QyJ4A3xDZD4GYAJCwHpO30BUCEJhIwOpinQl9Iu8UHrA6Zt4C4umDNQWf&#10;YINlAq7eZePxwd3s7KoE5Y4sa4w4CEBAMQHZfNuXIPyh/OspVrOeaq7em/W0Sr61tzVZ5CQlufWI&#10;uTdyJ/6i/s3d3b78TysxWEUFXOteOud2IutMfwjUdmOBGyuRCoHJBDRWWWcumew3m09QZd0mTV2y&#10;3r17t+P6UArfaIF8TkzCCXjX4/lHnKzRMEnr204MQCgEIKCWgCnm9PDwsC4xO+83oKiFgmIQgEB5&#10;AhbXgK7XPeWNo0VIAoyHkPTp+zUCJKwzNtImYHFSTxsU1kEAAhCAwFsEqHDwL53ReNyXDc9VqRyx&#10;t9xoDBg5EIBAHgQk4N6TTbfPsgGnugqwNW/wHWENZRlBBM7epiW/wzOplrpXhinP6iZg3q1T4/Ef&#10;urV8WTsSDq14rW9FCkIgED+B/8Zvgk4LZJ75okUzqjSH80Sz2fwUrnd6dkVAvs0H7XZ7y5V8vs1c&#10;kZ0gl1iEE/Bex7MUebi+vj50YghCIQABtQSWl5cH3W7XFHpZlQNlhb/12XtU69JiinkqVud1Hitm&#10;OU9BAAIQgAAEahEgYb0WPhprIcAiTYsndOhhdTwQINThVMdaWB0zb+nq6cPVMa5sxUcdOLLwLhuO&#10;x+cPo9HW/NzcJpUgs/0ZYHimBO7u7tZub29PJOD+PisEFt6dWfGyZKy3dZklfX2JMdUT5Te4YxJT&#10;fPVJP+4J3H7//kGSyHrue3LbA0mI1fjK7/rPai1p9RaB+/v7DQhFRyD696BW4qErrHO4ScnIkO84&#10;3o1KfGFZjenp6b6sJ6xXc+WbzLKjioojBlGUVKnnQoznRrO5fS1xtB8HlPmDAASyImD2zubn5zel&#10;4ro5VEYMLyvvYywEIACBgAT4lggIn66rECBhvQo12kAAAhCAAAQgAIFcCIzHg7Fsfi3Mza0udrvH&#10;uZiNnRCAwN8Erq6u3ssGuElWX8uSCUGeIG4n+fVF7HtSXf0siEPo1AkBubVipdlo7DoRHkgoiYnl&#10;wMtvul+uBU8XITAcDntFnuMZPQRknYnPHLnDrB3MoTdH4l8Uy1zgk3bxvoajUR43ZRVHksyTkhi3&#10;b25ismVQiOReW7pHLYfYgxP3hRzPckPpxo0krZvvPifGIRQCEFBNYHFx8ViKwKyKkgevKRp1kSzV&#10;9D0p56lIXci5zBNJujEELK4FGTMMqecEGA+MB60ESFjX6hn0Kk3g1Retxcm9tFI0CEbA6sTLGArm&#10;R58dWx0zbynu6QPWJ7uc+oo6gFThXSZV1Y/uZmdXzVWGOfkZWyEAgb8JyKbafqvV+px9ElGF9ydj&#10;yA4Bb+szO+o6kyIJKEeSiHLkrAMEByHQaLWSThwjYXHisDrjxoSJjCo9kO0hu0q01DRaU6NJgor4&#10;qrLOgUPdg0fGwQZV1nX7qI528r2wVfdwCr/hOh6o2ZaYQ02Aepubdan8tk7NzYV6tUQzCEDAFYHl&#10;5eXB3NzcnszR69LHmat+kAsBCEAAApkT4Hsi8wEQp/kkrMfpN7SGAAQgAAEIQAAC5QkU/GAZjcd9&#10;qQKzKVXVd5YbjUH5jmgBAQjETMBcWSzJ6iZRPelkylI+Kvj+LCWThwsRyD1p3VRLlOqoe4Vg8VA0&#10;BEzCmKy1tqNRuKaiJED9DlB+23/WxErz1wksAQcCEPiXgLxvvrjiweEkV2TdyKXKuhuuGqTK4dZz&#10;0aPyN0Pu31xBfUiswRl+LePaFIGQWPupxNmy+f5z5lQEQyBSAvPz82eSuL4ut4GZuXpgzIi6OFak&#10;frCqtqfidFrmMqvsEPZSkNAaFcaMNZRJCGI8JOHGZI0gYT1Z12LYTwQI+jAg6hJgDNUlGEV7b4s2&#10;Tx+yUUCPUMmkA0nj8UCSp3bm5+Y2ZbOrH6F7UBkCEKhJwFR9upUri2VD7X1NUek1Zz0YzKfe1mjB&#10;LHy5Y1MlUX6LO1RhVuYYC+rkmjBGYuO/g6fZbLLWtvBbekXEmjvRSHZFgMrPrshOTdmusM673J2v&#10;XEumyrprwmHlmxuZzM1MZbXI9VurLCcnzxNjcILVCFU5rhuNw+ubm0/OjEYwBCCgnsDCwsKBxN5X&#10;h1NTx+qVRUEIQAACEIAABCDgkAAJ6w7hIto/AZVBCP8Y6PGRAOOBoQABCEDgBQKvbIaMR6OPd7Oz&#10;q2aDC24QgECeBK6urt5LgqxJVl/Lk0ABq9lQLgDJzSM5ru3l97gj1dXP3BBFaigCV7e3703CWKj+&#10;tfSbc8KjOYwyPT3d1+KL1PQwVSxTswl7IFCHgFlLmPdOHRk5v7PrcNPYVqr8HmrUC53sEHi8mem8&#10;qLQcv7GKsnH+HLEFZ4g1j2tZp+5K0vpnc7OhMwAIhgAEVBNYXl4eyM3GW61GY3M8HBaes1UblZty&#10;norSaZ7PcnO5U3strgkZM049pVe4xTGk10g0S5EACespehWbIAABCECgMgFvi3lPH7SVQdDwTQIp&#10;VVmXzcq+VFVf7Xa7+8uNxgDXQwACeRKQq4n3W63WZ5K8CvifAFABSG4eeUqWciNdl1RJLDuQuflY&#10;l1ZoY4NAu9mkqt4vIHNLhLRd7djGuExMxlpi9mRhznA4xG8OPV3lvZPbu9khfm2iV+Tbb1ubUuhj&#10;h8DjzUxbRaR5i4EXUSa3Z4gpOPN4DOPa3Gh4IzcbkrTubBggGAJREDA3HEvF9VV5F3yMQmGUhAAE&#10;IACBqAjEsC6OCijKWidAwrp1pAgMTeDVFy9BoNCuCdK/1YmYMRTEh3QKAa0Eok5al/fZcDw+l0T1&#10;zfm5uU0Jjp1r5YxeEICAWwJmg0wSFkyi+ge3PSUmnXVhUIdaXeMHteTlzuV3eSZz855C1VCpJoHb&#10;29tdEbFSU0zSzXNIkJTf+JeknRjQOBJ/AsKv2TWHJmsCnNC86Hsnh3ewW9JxSG+2Wnz7xeGqSlo+&#10;3qrwavJbToeAKwF03YhYgjPCMcUJzM2GkrT+193d3ZozIAiGAASiILAghaSk2vqqFK7oR6Fw7kp6&#10;KkYX05yW+5CoZb/FdSFjppYnaAwBCAQgQMJ6AOh0CQEIQAACugl4W9R7+rDVTRvtAhAYmKoNcu3g&#10;qqniEKB/uoQABJQQMBtjkjx5Yqo7KVEpLjUsBhTjMlyHtt7Wa57NlQ0qM08XqoroWTW6q0nAJNLK&#10;uCVBrATHVBMnZSwcl8DAoyUIPDw8rJV4nEd1EVjSpU5a2rxVYT3Vd21aHrRuDVXWrSPVJVDiffuy&#10;3vgt5pfqN5Qu+m9oQwzBmatiHNvmsN5wNDrh1gtnwwLBEIiGgCkotTg/vzl6eNgaD4fn0SiOohCA&#10;AAQgEJbAK98XMa6Nw4Kk9xAESFgPQZ0+wxEgIBSOfcCerU7IjKGAnqRrCOgjEFuVdblm/UgSVFe7&#10;UrVBH000ggAEfBK4urp6L4mxJll9zWe/yfXF2jCoS62u84Na8m/n8rvc4eYTJc6wrMbt9++7zWaz&#10;Z1lsNuISSqg85zfubtjK9w6/MXd4XUtmTeqQ8GPF5cFTFwm9Ux1SS1s0VdbT9q+xTn73W+Yw7PPf&#10;ffpWK7aQ2IFi54RT7ccNM43G4dXNzX44LegZAhDQQmBxcfFYDmGviz4HWnRCj2cEPBWhSzHezTiC&#10;AAQgAAEI/EqAhHXGRJIEWMgl6VaMgoBXAt7eI54+cL3CozN1BMx1ghIA31xYWNhZXl4eqFMQhSAA&#10;Aa8EpHrTfqvV+vxjY4y/+gTYeK7PsIaElK60l/n6QA6VHdfAQVOlBOS9u9JsNKiubsk/MSdaUl3d&#10;0iB4RQwH8dzyRXrcBEyV9ZTWTXF7I7D25vtlPDZV1vcDa0L3DgnIb35gDsOaLrzFuR3aE7VoYgZO&#10;3ZfC+DbfitfX14fmVi6nsBAOAQioJ2D27+bn5vamRqN1s6+nXmEUhAAEqhGwuD5MYS1UDWLmrSyO&#10;ocxJYn4gAiSsBwJPtxCAgF8CVhdqTP5+nUdvEFBOQHmV9YFsUO3My3WCUsmR4JbysYR6EHBNwGx8&#10;SVKCSVQnadI2bNaHtomWlmd1vV/QfPX9AAD/9ElEQVS69/oN5Pd5JnP1Xn1JSNBIoNFq8d515Jjn&#10;yesxvAfkt/7FEQrECgFZ4/wHEHESEN9txKl5PFrz/onHV840/TtR/bn4P0iOdEZbhWBzGNYcilWh&#10;TK5KECtw6vkY1v9FATSaze2b29sT3stFifEcBNImIHt6Z4uyrzceDk2scJC2tRFY56n4XErzWgRe&#10;RUUIJEmA90iSbk3SKBLWk3QrRhkCr76ICRAxQCAAgYIEvC3oPH3oFjSbxyoQ0Ji0LsHtj3d3d6uS&#10;/HZUwSSaQAACiRGQ98Ga2fiSZKD3iZmmxxy+M4L7wtvazbKlkkQykHl7y7JYxCkhYN6/jampbSXq&#10;JK+G9urrnU6nn7wTAhoo79KVgN3TNQRUEzAV1lUriHJuCbzwrdJsNnu3t7e7bjtGemgCMzMzH83h&#10;2NB6ZNk/MQKnbo/1+/8tKOa2oJu7u1PzDekUHsIhAIFoCMityQf3ss8nietH0SiNohCAwNsELK4R&#10;U1wPMXwKELA4hgr0xiMQcEKAhHUnWBEKAQgkT4BFQPIuxkAIxErAXBMowe1VqaK0b64PjNUO9IYA&#10;BOwRuLq6ej8cjUyy+hoBLHtcX5TEGtEx4MniYxzjMnfvyAGz88nW8USMBGRMfopR7xR01pa8Lsli&#10;Zp3O+tzh4BK+Kw7FI9oxAZKz3AKWAzNn0gPrDbeY9Un/var6rzpSZV2f16xqZNYeTbl9cSyHZK0K&#10;RtjbBIgNOB0hMX73FwUih51XTAzPxPKKtuE5CEAgbQJmn08S13dajYapuM563re7PRWdS3lu8+0y&#10;+oNArgR4j+Tq+TjtJmE9Tr+hdV0CBIvqEoyyPRN0lG4LrrS3cePpgzc40IQVCF1lfSiBKtmE2pSr&#10;AjdJekt4oGEaBEoSuLq52W+2Wp/l/dB7auptbiupazKP860R3JVPSarBFSmggCSrf5RDZscFHuWR&#10;CAnc399vyPt3I0LVk1P5efJ6wHnwS3Jg9Rm0ok8lNCpKwFR7Lvosz1UjIO+/frWWtIqOwORE9R8m&#10;UWU9Os9WUtgcWBk1Gh8rNaZReQLEBMozK9Ei4Fq+hJb1HjUxPBPLk6T13XqSaA0BCKREQPb9+pK4&#10;vmpuVxa7BinZhi0QyIaAxXViDmuibMYFhkIgQwIkrGfo9JxMZpLOydvYCgEIQCBbAgMToDKBKhOw&#10;ypYChkMAAj8RkPdC7/r6+lAqqX14CQ3rZMcDpmCCiGMtshevfZybassyd+9n76iEAYzG48OEzYva&#10;tEDV14+jhqZc+ZubmxXlKqLeBAJyCLsHJLcEpCIjB2fcIg4vvcJ3iCStf+AdGt51rjXozswcyPqH&#10;tYhr0BaTkFyrGqN87d/4tplK0vonE9uzLRd5EIBA3AQW5HZlqba+zrzuwY+eis3lNr958BxdQCBd&#10;AnxvpOvbzCwjYT0zh2MuBHInYHXBz2Igm+Fkddy8Rc3Th282jgtgqO8q67KhfyTXpq9KZdb9AObS&#10;JQQgoJSASTa4ub09aTSb22+p6G1+U8rJi1qsF71gjnGcS2X1gVQ63AoOCAWcEZB3sXkHrzjrAMHW&#10;CPiovv74mz+zpjSCfiPQbrf5vUU+LqSa6FrkJsSgfj8GJdGxAoEKierPe5Hf34sHnStoQhPFBGbe&#10;vdsZy3eIYhXjVo3vf6f+yzWGZWJ71zc3p6YwhVPACIcABKIiYG5ZXpib2xo9PGzJodTzqJSPRVn2&#10;7GPxVDx6Wlwr5rouisfZ/jVlTPhnTo/1CJCwXo8frSMg8OqL2eKCIAIMqAgBCEAAAp4I+Ehal4SX&#10;vvxbl6rqO8vLy2w0efIt3UAgBgKSILkh69/Togk/BDE8eJXvDg+Q3+7iKRk1uCLPFJDEyi35nTKH&#10;a3KKRV1+JBM0Gp8sikSURwIuEtjl9973aEKWXT08PKxkaThGQ6AEAZPYIo+bf/ylQqBmovoTBpmn&#10;tqmynsqgeN2OH98f8h2SvqUBLOS7PwD0fLo0MT5TmEIK16zlYzWWQgACRQgsLi4ey7fwurmFucjz&#10;PKOPAPsz+nyCRhBQS4BvDrWuQbHyBEhYL8+MFhCAQOQErC78WRREPhqKq2913LzVLSe2izslwyel&#10;ovq5BKh35ufnN+XfWYYIMBkCEHiDwNXV1a4kSJ7Ie6JXBpS3Oa6MUqk9y5pRhUe1jHU5dPZxenq6&#10;rwIKSjghcPv9+26z2Sz1LnaiCEKtEHiewF5VoPzu/6zalnbFCMhvbqXYkzylmMD/FOuWjGryTmMN&#10;koI3LSWqP0dBlfUUBsZkG2blO0SqrJPUNhlV8Sf43i/OquKTWr7lK6pvpZlJWh+ORiemUIUVgQiB&#10;AASSIWCKWi2YW5ilyJUpdpWMYSENYa8+JP00+2a9mKZflVjFWlmJI1CjFAES1kvh4uHkCLAwSM6l&#10;GAQBCEBAAwEXVdZNhQRTKUEqoh1psBEdIAABPQRMJd/r6+vDZqtVuZovAQ0P/uTbwwPkyV2EHuvy&#10;e+3LXL4/WVOeiJXAj+qk4/EfseqP3m8TqFF9vQ9b5wT+67wHOoBAAgTGw+GXBMzI2wRH3xVUWc9n&#10;WJnvEfkuOcvHYoeWOvo9OtQ4OtGhv+E1AftRoEIKVcg357YmvdAFAhDQQcAUuVqUYlctKXolGg10&#10;aIUWbxFgjmN8VCHAuKlCjTYQgIA2AiSsa/MI+jghwKTtBGvUQq2OCYKSUY+FMspbHTdvdczJ7TJu&#10;yeHZYwlGr3alQoKplJCDwdgIAQgUJ2ASI821wI1mc7t4K54MRoB1YzD0zzt+Sjj1rYxUORp0Op0t&#10;3/3Sn18CjVbrA9XV/TIP2VvBBPZzSQw7D6lnJn33MrEzWTMleXItWeN0GdbXpQ7aFCbgoKr6r31L&#10;/OmwsD48GDeB8XhLKq0P4jYioPYefo8BrVPTtbf9GDUWF1RE3tWmcEXBp3kMAhDIjIApenV/d7cq&#10;B1WPMjPdjrns0dvhiJR/CbAnxGiwQeCVccR62QZcZIQgQMJ6COr0CQEIQAACEIBA8gTqVlkfDofn&#10;slG4OTc3t0WCS/LDBQMhUImAuQZYghGn5lrgSgJ+aURgwwbFAjIIUBaA5OcR32O+3W5vye914Mc6&#10;eglB4O7ubq0xNbUdom/61EHg1wT2H//3eHysQ7u0tSDZOX7/ctjHjw8f4wvnfnqjFysEPCbGylp1&#10;4/7+fsOK3ghRTeDxXbCnWkmtyvFN78Uzvr/XvRhlsRNTuOL65uazuXXRolhEQQACiRAwxa8WFhZ2&#10;pNr6prxPzxIxKykzmOeScqc3Yxg33lDTEQQg4JgACeuOASNeD4FXJ2+CS3qc5FkTqws6xpFn74Xr&#10;zuq4ecsMTnCHc7LFnismrQ8kWX1PgkmrsnnUt6gOoiAAgYQIXF1d7ZprgH9cB2zxz9s8Z1HnKEWx&#10;dlTjNl9jXqqrf5yenmZeV+N5N4rIePrkRjJSYybwMB5/iVn/WHQn2TkWT72tJ0lXfvwo8xVrEj+o&#10;6/XiMVH9uaISk/pQT3Fax0LAVGAdjcdHseirQk++5b24wdd3uhdjHHYiMcH35tZFc/uiw24QDQEI&#10;REzA7DEuzM2tS7V1c0htELEpflRnb94PZ3qBAATKEeAbpBwvno6CAAnrUbgJJSEAAQhAIEsCfBhn&#10;53bZFDySypyrkqx+kJ3xGAwBCBQiYJJ4zLW/zVbLWVIkG4OFXFH/IYJM9RlakvBUEdmSuJfEHMsG&#10;0b5D+YhWQMBUIzVVSRWoggrKCMx1On1lKiWnjrndIDmjMjXo4eEBX3rwvSSscJDGA+fKXQRKVH/S&#10;lyrrlT0XZcPZTscksJ1HqbxvpfmG90KcmFQ5zObWRXP7Iuvhctx4GgK5ETB7jlJtfV3eF8e52a7R&#10;XuY6jV5xpJPF9SPjxpGPIhbLmIjYeag+RcI6gwAChoDFhQJAMybAOMrG+Sz+snG1FUOLVFmXqqt9&#10;+bdurugzV/VZ6RghEIBAcgRMxSRTOclc++vaOOY614Qf5bN+9AS6WDeOxv35u3fvdoppwFMxExiO&#10;x84OEsXMJXfd5aBZX5JIWN87HghUV3cMGPEpEuinaFT0NgVOVH/Ojyrr0Y+mwgaYdUpjamqrcINc&#10;H+Tb3YvnHX2Te9E9ZCfm9kW5LeFU4obO44Uh7aRvCECgHgEppnEu1da3JHF9Uw6wnteTlmBrT0Xk&#10;mOsSHDuYBAEIQAACpQmQsF4aGQ1iJsACMGbvudGdMeGGK1ItEvD0gWxRY0SVICAbgOcSUN6Zn5/f&#10;lH9nJZryKAQgkBkB2XTaMBWTTOUkX6azTvJEmo1vT6CLdeNg3G+RrFqMfcxPmcQASfTx9n6OmVVu&#10;uss7hSrGHpwu31X8/jxw9tGFHOTe8NFP7n2YZBVhYP7xp4GAokT1JxymyvrV1dV7DXjQwT2BTqdz&#10;Nh6NPrrvKdIe+Gb34jgH3+Je9FbVSaNxeH1zw0FqVU5BGQjoIyDfAn252WpdDtgz9+tzDxqlRMDi&#10;GpJ1UkoDo6Qtr4wjxkRJjjyujgAJ6+pcgkLBCFhcMASzgY7DE2AchfeBJw1YBHoCnUg3L1VZN8Eg&#10;ExSS4NBRImZiBgQg4IiAJArsTjUaJ6ZikqMuXhXLfOeJOGtIT6CLdWPGvY2xL3P9nkn+KNYrT8VK&#10;QPzca7ZaH2LVH73dEpDA67HbHpBuCIRYI0EeArETkLVOP3YbotdfYaL6c6btdpukx+gHWXEDJD65&#10;LzcR8174FRnf6sUHUY0nbXx/1+g+qaayLt69vr4+NN+pSRmGMRCAgFUC5qbnhW53X6qtr5oboK0K&#10;j1GYp+JxzHcxDg50hgAEIAABFwRIWHdBFZmqCbAQVO2eIMoxJoJgp9MyBDx9KJdRiWfLE3iWtH4s&#10;gePVrgSDTFCovCRaQAACuRAwm0tmk0kSIYMmCrBW8jTi2Aj3BLp4NzXH/vHMzMxB8d54MlYCt9+/&#10;74ruK7Hqj97uCMim74BDK+74/iL5v956oiPXBPCla8KP8sfDITdAeGL9WzfKE9Wf6btibpEJhYl+&#10;/ROQdcuWVFof+O9ZaY98o3txTM3vbi86xtZJo9ncvrm9PSFpPTbPoS8E/BMwNy8tyg3Qkri+I72z&#10;BvDvAnpMlYDFdSRrpVQHSQG7LI6jAr3xCAS8EiBh3StuOoMABLIgwMIhCzcbI/lAyMbVVgyVzeBz&#10;SVTfnJub23q8ftuKXIRAAAJpEpDEgBWzuWQ2mTRYyJznyQusIz2BLt5NxbF//u7dO7PRw1/iBH4k&#10;AIzHfyRuJuZVJNBsNPoVm9KsPIFe+Sa0UEoAX/pzDO8of6z/7imeRPV/yDSbTW6R8T1OAvYnccuB&#10;HLjjO+bp9xrQF3QNgboE5Pe8JnHFv+7u7tbqyqI9BCCQPgFzE/T93d2qWHqQvrW/WOipaFzFGHN2&#10;7sBgCEBgMgHeJ5MZ8YR+AiSs6/cRGvokQIKIT9qq+mJSV+UOlHmJgKcPZuA7ITCQZPW9hYWFVQn6&#10;9J30gFAIQCApApKsviFrk1OzuaTJMNZLnrwRYSKLJzLBujFjv+T43zLJHsEUpmNvBGTz/5MkJZuk&#10;dW990lE8BCTh6894tI1bU3nnbsRtAdo/ERBf9qDhh8DjQfpzP71l3MvT2j7etQJV1jMbvnIj5LFU&#10;WT/IzOyfzY339xqd2/iKcusys64ajkYn3JbhljPSIZAKAXMj9Pzc3J5UW9+U9/NZKna9aQd771m4&#10;2buRFteSrJW8e09PhxbHkR6j0AQC/xIgYZ3RkCUBJvYs3Y7REHBCgPeJE6zJCJVE9R9VCSRZPe+N&#10;nmQ8iiEQcE/g6upqd6rRONGarMO8534M/NMDASmPsIt1VWT8S8XtvU6nk8emTjFsyT5lbsKQd/X2&#10;T79ZfrfJ+ruiYf2K7WgGgSwJPB4QW8vS+EBGC3PeU67YJ3QI1VRZ/3GrDH/ZEJiZmfkoPs/zm4b1&#10;vLdxXuT72psyCXf0I77YaBxKvHE/YTMxDQIQsEjAFN5amJtbN4W4ROzAouhsRTHnZet6DIeAdQK8&#10;T6wjRWAgAiSsBwJPt4oJEJBS7By3qlmd3BlHbp2Vq3ROekfjeamm2J8ajdYlUX3HVCWIRnEUhQAE&#10;ghEwCQDX19eHzVbrUzAlCnZsdc1UsM9sH2NNqc71E8b/sSR3HKhTGoWcEJCN/8MXBSeUoOYEXD5C&#10;zx+rF+djcSBL7+/vNwJ1TbclCTzdWPLa/1tSHI9bICBJKF8siEHEcwJprgNWbm9vd3F0PgTMbVFy&#10;i9COVFof5GO1WMr3tzd3E1fyhvrvjmRsm8NHJu7ouWe6gwAEIiZgCnGZglzyzj6O2IzXVWfPPUm3&#10;BjeK9WRwF6AABCAQBwES1uPwE1o6IEBAxAFUREIgUwK8TzJ1/Atmy2bv+ejhYWtxfn5zfn7+DDIQ&#10;gAAEihAwyeo3t7cnjWZzu8jzPJMZAYKc6hz+lGj3XDFTgfDdu3c76pRFIScETIKsJPJsvCk8zYQ1&#10;JzxTFDoaj49TtAubIPAWAVsJ6RxC8DrO+l57S7mz9Of9P6iynvIA/t02c2vUqNH4mIXV6f9+VbmR&#10;vRTP7ngWUzI3hEnS+invc88+oDsIREzAFOSSautbrUZj0+x/RmxKMNWZ94Khj75jxk70LqxuAHuC&#10;1dnRMhoCJKxH4yoUhQAEfBCwuvBjIeHDZWr6sDp23rKKE99qfP6LIgMJ9H58eHhYX1xcPNaqJHpB&#10;AAL6CNzd3a1Jsvpfsmm0pk+71zXyNu/FBMWlrqwrXdKtLPvpdyA3qwzkN7xjKhFWFkbDqAgMh8MP&#10;hRUmAaYwqpQelIR1qhZ7cqi8gzc8dZVtN5MS0V86yJUtrMgMf7wJ4jwytXWpm8k8L5V5e1RZ1zX0&#10;fGjTldujkq2q+gSQb20fQ+mfPoglecX94q0BJv54c3NzauKRnrWhOwhAIGIC8t3Ql4rrq2YfNGIz&#10;/lWdvfYk3KjOCNaV6lySmkKspVPzaN72kLCet/+zt/7VFzqLiezHBgAgoJoAH9Kq3GM2bqS6wPpC&#10;t7tvqg2oUg5lIAAB1QRkg2hbEtpOZbOop1rRV5QjOOLZa3yjeAZerLvH38GeqUBYrAVPxU7AvLsn&#10;Vld/ycinhDZ+y7EPgUL6z3U6/UIP8hAEAhAomoAeKhFdDgWtBcCSbZfiZ95XVbyfSaL6L2iosl5l&#10;rETeZubvW6TOIzfjZfVZl3t1KzEkr7jf7Ey+Z1dkvXVydXX1Xo9WaAIBCMRAwOyDyn7oqhwc5xui&#10;gMOY+wpA4pEXCTB2Mh4YfKNk7Py8TCdhPS9/Yy0EIFCAgNUFIAuKAsTTecTq2EkHS7KWiL/PzDV4&#10;5jq8x6pkydqKYRCAgH0CcgXv4VSjcWhfsl+JzH1+eU+xtvQMfHJ3cujkSNYBR5Of5IlUCEiF0eLV&#10;1V8zOs8kt1SGwEQ7pOJYnxsXJmKy9oCsRf5XNgE75vVLFVt/bWMNviNB40gPczrC4VzseDjkRoii&#10;lDM/fPZYZb3+Oqgob55TQcCsacbNpklaT+uPb2uv/ox57eUVlM3OJoxxUzxD3uufJWl912a3yIIA&#10;BNInYPZDF+fnN0cPD1ti7SA6iykKF53LolCYtWUUbopZSdbTMXsP3V8iQMI64wICrxFgUcHYgAAE&#10;NBPggzqkdwayobsnierr5hq8kIrQNwQgEB8BSWLrXcvVu41mczs+7V/WmECJZ0/yneIZ+Ovdye/5&#10;bLbT2VOjEIo4JyDV1felkxVrHZG4bg2lJkEyL5L86dMhFZObbSR+h5DhE23AvpYC9p1j18Q1Jnmd&#10;+fofQpLcuCvrIXtroUns+e8qCMxOT/fHo9FHFcrYUIJvahsUC8sgZlQYlb0HS4xxea9/+lFUgz8I&#10;QAACJQksLi4e39/drUqzg5JNs3ic+S8LNzsxkrHjBCtCIQABZQRIWFfmENTxT4AJ3z/zGHq0Oi5K&#10;BIdiYIOObxOwOnaArZHAgQnALCwsEIDR6B10goByAnd3d2s3t7d/SRWjNeWqllaP+a80snoNWF/W&#10;42ehtSRsDJqNxg5VlC3AjESEOXAkqv7hRF0S4ZxgDSVUgq3HofrOsd/G1FRy66oc/fjcZnzqdwQ8&#10;3hh37rfXSHpjfn7RUbL+pcp6JEPYppryrtg3B3Ztygwii29pr9iJFXnF/XdnFca4vNe3JWn95PGb&#10;N4DSdAkBCMRKYHl5eTA/N7c3NRqtj0ajvno7KAan3kVRKlhh7o3STpR2T+CVscSa2j16evBPgIR1&#10;/8zpMSYCLC5i8ha6QiA/AnxYe/P5j0CLBFxM4MUEYLx1TEcQgEAyBKQK3fZoPD41V+4mY9QvhhA0&#10;8exZEmg8A/+tu71Op3MWWgn690fg9vb2g1Sfc/sOf/pdE4vw51jLPcl3w4B3g2Wob4gjqcYfa3pK&#10;m4Cs4/tpW1jSOtbZbwIziY1UWS85plJ5fDzeMgd3ozWHNbZX1xEj8or7785qjHF5t2/Iu/3EFNsI&#10;oDldQgACkROYn58/W5yf3zS3U4sp8a4VLPmBOdASyAzFMHYydDomQyBTAiSsZ+p4zP6ZABM/I8I5&#10;gRqBIue60YF1ArxTrCMNJlCCK+ejh4ctE2gxAZdgitAxBCAQNYEfV+s2Gllcr8scGGCoss70Dl0O&#10;nxxJhcEj7x3TYTACJilLktV3vSpAspxX3LY6k5sX+rZkIWcygYeHh7XJT/FEbARMwlRsOseur8Q+&#10;vsRuQ239OTRWCiFV1kvhSuZhcyODHM7bidIgvpu9uo3YkFfc1jozN0IOh8MT+f5lLWaNKoIgkBcB&#10;czu1uaVavi+O1FnuqQgcc6A6z7tViDWmW745SWcs5eRtbBUCJKwzDCAAAQi8QoAPCoZGFAQ8fWBH&#10;wcKukgOp1vdREiDWFxcXj+2KRhoEIJALAVP18/rm5rTRbG7nYrOxkzVUAG8TzPIGXX7XZ7OdjqkW&#10;xF9GBCRZ/VMwc0lcD4a+SseSxPVnlXa0qUbg+3DYq9aSVhCAwC8E+tkSYZ6t5HpTZZ0qvJXQRd+o&#10;2+0emwO80RjCb9y7q4gJeUf+d4eW4kKPN0OapPXtQJbQLQQgEDkBc0u1JK7vtBoNU3H9XIU57KWr&#10;cANKvE2ANRQj5CUCjAvGRaoESFhP1bPYVZrAqy96Sx/5pRWiQXoEGEvp+fQNi1g8xutu8d2xBFLW&#10;F7rdfRNYidcSNIcABEISMJv3N7e3f5nqRCH1CNU382AA8qw1nUMfj0YDqZ68I79r1gfOaevp4P7+&#10;fkO0eR9cIyq/BndBQQX6BZ/jMQsE5J2c5TrLAjr1IkiE9esiUzVZejT/8vhjTrXiZznIGe5AnxUL&#10;EFKVwOMBXv3vDL6Rq7q4cjtiQZXR1WvoZqwfyo2RvOfreYbWEMiagHxj9CVxfdUUBxMQgxxgMA/m&#10;4OVnNrqZfzODiLk/CDCWGAgZEiBhPUOnYzIEIFCcAB8WxVnxZEACnAy3Al9+72fmxP/C3NzW42at&#10;FbkIgQAE8iNgqhBJxbHTx6pE+QF4tJh1VADXE9hyCl0qJ+90Op0zp50gXB0BuRL9gzqlqBSpziWP&#10;Cp3zHeHdNUvee6RDLwTkZouel47o5B8CsnbvJ4+D+dOqi+V7d+PxYJ9VuQjTT8Ac4G1MTW2p1pRv&#10;Y+/uIQbkHfnfHToc6/Jb35Wk9c/mBslA1tEtBCCQAAFTHMwUCZO4apjvDfbQExhF6ZvAOip9H1ex&#10;kHFRhRptYiFAwnosnkLPsAQcfvCHNYzevRNgLHlHHrJDr4tIPrjruHog19LtSaL6ujnxX0cQbSEA&#10;AQjIRs7hVKNxCIm/CXidC4H+CB3qLoaCVFc/6Ha7xy5kI1Mvgaurq/cmGUuthlSIVeUaOazGO8Kz&#10;RyRZbs1zl3TnicD34bDnqSu6eSQgcZEvycIgUd2Za1Ue7HNmLYKfEzAHeYfj8Z5KKuzBeHcLUQjv&#10;yL3Ff+R7+L0U5jiRfyuBrKRbCEAgAQLmcP/i/Pzm6OFhS747zhMw6TcTmAtT9Co2QQACEICAKwIk&#10;rLsii9woCbCQjNJtzpVmXDhHnHQHjB/17j24v7tblWvpDtRrioIQgIBqAqba0PXNzWmj2dxWrWgA&#10;5ZgLQ0AX6mzSWwMvv+8z2VjRmYxhzUoEvUSg3W7HcwU6yXjBB7EkrKeb7Bmc7isKNBo9raqhVz0C&#10;zUZjrZ4EWlcg0K/QRm8TDnV58Q1V1r1gVttJd2bmQL47db07+A72Pl6I+XhH/neHHse6vOvXJC5y&#10;end3x/oskLvpFgKpEFhcXDx+eHhYl3fKRy82UezNC+YsO7E4D7OWynIE/Wv0K2OJcZH5uMjAfBLW&#10;M3AyJloiYHHRYUkjxMRKgLEUq+f0682Hd2Ef/bh6bjRan5+b21teXh4UbsiDEIAABF4gYDZsbm5v&#10;/zIbOAB6mQDBlUAjg3VnbfBSWX0gG8G6r7uvbSUCXiJwe3u7K//7SnR0SNAL5jJJ2joO1nmmHVNh&#10;PVPHY7YTAqbqoQg2/+L+4wCXd/9RZd07clUdSqX1rR/fTBr++P717gViPd6RB+tQYp492VM5lUrr&#10;28GUoGMIQCAJAmZPdqHb3Td7tD/2ahP4Yz5MwImYAAEIQAACXgmQsO4VN53FQIAFZQxe8q8j48I/&#10;85R6ZPzo8aa5as5cOWeunpufnz/ToxmaQAACsRIwGzVSUfXUbNzEaoMvvZkPfZH+pR827WuBl42T&#10;nccErlpyaBwXAXNrhvz7EJfWL2hL0p43F8p46XvrjI5+EJA12Aoo0iUghxH+l651ei2T9Xqc7zIO&#10;awUdVKbKOgmMQV0QtHPx/8B8MwVVgjVvEPzEeIJg/7vTsHGew6urq/2A1tM1BCCQCAGzR2v2aluN&#10;hllHDKybRZE360gR+EjA4jzMeirzUWVxLGVOEvMjJEDCeoROQ2UIQCABAiw+EnCiUhP4AH/NMQNz&#10;xdzCwsKquXJOqfdQCwIQiIzA9fX14VSjcRiZ2kHVJQAXCD9rz0rgpVLgQbfbZd1QiV7cjUx19Waz&#10;2Yvbimfak8jn3pXj8Z/uO6GH5wTa7fYKRCAAAbsE5JD/F7sSHUpjbnMIt7xoWTfFf9CvvNm0eCRg&#10;vpnMt1MQIHzrhsEepFc6/UFAwZg373wTEzUHvfEKBCAAgboEpFDI0f3d3ap8ixzVlfVPe4975ex3&#10;WPMagiAAgUcCvFcYCjkQIGE9By9jY2kCr04ACgIBpY2hgTUCLAysocxSEOMnnNtNkENO6K//uGKO&#10;PwhAAAIWCJgNmeubm9NGs7ltQVx2IpgTA7mcb5lS4OV3fiYbJnulGvFwEgRM1eakk66oQOlknEp1&#10;0b4TwQh9lcDDw8MKeNIlIL8p/BvGvfrfZcxjYUbG5F5XqLI+GVLKT5hvJ/MN5dVGvnG94n7qjJhO&#10;EOx/d6pozMtabVve+yckrQccD3QNgYQILC8vD6Tg2I7s5W7KPON3PZEQR0zxQMDiXMyayoO/NHdh&#10;cSxpNhPdIPAaARLWGRsQgAAEQhFgERKKfPr9ejw5rhmmCWqY4IYJcsimyblmXdENAhCIh8Dd3d3a&#10;ze3tX7IxsxaP1vo0JRgXyCesPwuBl+qAA9kI3ir0MA8lR0De73lUCKUyrbWxO5J3RqfTObMmEEHF&#10;CDSbK8Ue5KlICeDfAI57jJ3oi58wZwUYDeW7TPrAX3kcWbZoNho7P76lfPzxbeuD8m99EMsJgv3v&#10;ThWOeRMblaT1v0ysNCAZuoYABBIiIN8j/YW5uXVzY7aYVW1N4XGPnHkxocGHKRBQQoD3ihJHoIZz&#10;AiSsO0dMB8kRUBgUSI6xYoNYICh2TgSqMX68OWkgieo7JqhhghveeqUjCEAgeQKmYtxwNDqRDZle&#10;8sZ6MJB50QPkl7qgKuVE8JJ8ymG3iZTSfOD+/n7DVIpL07o3rCIRsJbL5caV41oCaFyJgPxW/1Op&#10;IY2iIUDFzjCukjW6jjgKc1OYAVCv15Xb29vdeiJoHTMBc4Bv1GiYBDO3f+zRueX7inRiOEGw/92p&#10;4jFvYqTD4fCEWzYCjg+6hkCCBMyN2ebmbJl71MZbmBcTHHiTTLI4HzN+JsFO/L9bHEuJk8K8hAmQ&#10;sJ6wczGtHgEWCfX40bogARYjBUHxWGkCHk+Ql9bNbYOD+7u7VUlUP3LbDdIhAIHcCFzf3HyaajQO&#10;SVa363nW3HZ5lpLGOvRFXFIR8GO321W7GVLKxzxcmoBstOdRXf0tMiQIlh434+HwS+lGNKhPYDxe&#10;qS8ECZoJPDw8rGnWL1Xdgr/TOFwZ9dCSgyYfOGwStQtrK9+dmTlwllzG+6G2f6oKIHZTlZyFdhHE&#10;bh5jpYdXV1e7FixGBAQgAIEfBMztT1KYbGv08LAl3yjnhbDkuzdeCA8PQQACugmw5tbtH7SzS4CE&#10;dbs8kZYLgQgCBLm4IoSdLBRCUE+nT6/jJ6MPc6mE2pfT9qvzc3N7y8vLg3RGDJZAAAKhCZjN9uvb&#10;W1NVnU0XR87wOjc6siFasXzX/Oy68bgvmyH70foTxWsReKyuvlFLSGqNSQoq6tF+0Qd5zh4BWZut&#10;2JOGJAhA4BkB/+80DkslMwCbzWaPKuvJuLOyITPv3u1I4/PKAl5qyLerVZxlhBGzKUMr72dlDvh0&#10;fX19mDcFrIcABGwTWFxcPJbDzOuyT+P+FpeCyjM3FgSV0mOsRVPyJrZAAAIKCJCwrsAJqKCXAItN&#10;vb5JSjMWuEm5E2P8EjCn6s3p+sX5+U1z2t5v7/QGAQikTuDu7m7t5u7utDE1tZG6raHtY90d0AOs&#10;RX/Al8rqA7nCfiugJ+g6MAE5AMnG+ms+IJHw1dEp89cZ3yHBfrwrwXqmYy8EHkYj1uBeSP/cyeM7&#10;zX18hbklgHe9dfkHVda9sVbZkRwqG4ybTZO0buePb1Y7HCtIIVZTAZrNJhGOffn9b0vS+inzgM2B&#10;gCwIQMAUKlvodvdN4TJTwOxFIhkVcWNExE2A9VXc/qut/SvrO8ZFbbIIiIwACeuROQx1FRGIMFCg&#10;iF70qrBgiN6FQQ3wOn7S/UAfmNP0CwsLq+Z0fVCH0jkEIJAkgZubm+3haHQiyeorSRqo0Civ86NC&#10;+4OqRBXlqal2e8skVgT1A50HI2De+dI57/siHiDB8CdK8k3SL4KNZ+wSMIcK7UpEGgQg8JyArMvd&#10;vNuYQ7IYaFRZz8LNE42cnZ7uy6Hg+pVQ2YebyNrVA8RoXJEtKDfisS+xlTX5xj5lzV7Q1zwGAQgU&#10;JmAO15oCZpK4bg7GDf5p6HEvnPmxsLvSeTDiOTkdJ2AJBCCQGgES1lPzKPZYJ8Ci0zpSBL5EgIVu&#10;duOCd0t1l0tV9SMJRqyb0/TVpdASAhCAwOsErm9uPk01GoeywdKDk18CzI9+ef/WW6ZrUpNIYRIq&#10;AtOn+0AEHiu/fQrUfdzdkng4NRqPv8TtxDi1N8mQcWqO1mUIyFr8P2We51l7BCTuYu/dxlxhzzFx&#10;SaLKelz+cqKtJJXty1r7rLLwTL9PK/Oy2JDYjEWYVUQlMPZlHbcyHA5Prq6u3ldBQBsIQAACbxGQ&#10;NcbR/d3dqjxzACkIxESANVZM3nKgawJrPAdUEJkpARLWM3U8ZkMAAvUJsKCszxAJngh4PFnu0iL5&#10;zZ1JovqmVFXfebyi2mV3yIYABDIkYJIW5dpaU1V9N0Pz1ZjMGiuwK3ILmkl1ZJNIEZg63QckcHt7&#10;u0vyqwUHZJqQ2J2ZObZADxElCUjyy1rJJjweI4HxeCVGtRPRuV/LjkznhFrMEmts1lZSWZcDgYn5&#10;tZI54/GWHBAelGrLDWClcNl+mJiMbaIl5SUUkzGFQGQ++Px4o1lJEDwOAQhA4G0Cy8vLg/m5uT2z&#10;b1zrgFwJ0MyRJWCl8mhC83IqLknRDt4tKXoVmyYRIGF9EiH+OwSEwKsTBAsUxodNAownmzSjkOV1&#10;8Rl30vrAXO+2MDe3Lgll/Sici5IQgEB0BMw1tea6WtlM2fihPPNyUB96nSODWqq080zGv0mc6HQ6&#10;W0q9gFoeCMh7f0W6+cNDV3l1kUmiomyI8m0SaGSPuQUnEHnP3eJnz8D/7e6xSMB5KQUyefeXYpL5&#10;w/Jtvf241sqcRN7mm/fJaDTaKUwhk2/Rwjw8P0gsxjPwX7tLd/wfSoGQw8B06R4CEEiUgNk3lkJn&#10;6xKj2RMTB4maiVkJEGCdlYAT65iQ7jqvDhXaZkyAhPWMnY/pEIBAfQIsLOszRAIEJhA4MNe6mevd&#10;IAUBCEDAFQFT6cdcU2uuq/2pDwIIrpAXkss6qxAmdw/lMP7b7S353bOR4W4UqZcs/v9AdXXHbko5&#10;gXE8/tMxPcS/QkAC2v8FTvoE5NajtfSt1GuhrMX7E7VL+R0/0XgeKELArLWKPMczaRPodrvHo/F4&#10;cmw3h29Qxa4mBhPYOYmPf3OIydxqaW63DEya7iEAgUQJSNL6QavVMonrxy5MZJ50QVW5zMTnZuX0&#10;s1GPd0s2rsbQXwiQsM6QgEBdAixU6hKk/XMCjKfsxoPXRWhEVdal8k5fqqqvmuvczLVu2Q0MDIYA&#10;BLwRkM0Sc035obmm9sVOmZu9+eKljrzOk0EtVdp5wlexS3X1j7PT032l5FHLAwFzs4bZNPfQFV08&#10;EUgssVHGD++QQKNb1gcvr9sC6UO3EEiRwHg4/PLq91HCa8QUfRnSJqqsh6Svq+/ZTsdUPT1/VSti&#10;L0EdRuwlKP5sbnk0t1pK0ZAT8y0emDjdQwACiRIwN7tI4vqWJK5vSuL66+uOkvYzT5YExuO/EWAM&#10;ZT4o+NbJfABg/ksESFhnXECgIAEWEQVBZfgYYyNDp2OyMwKyIXo+enjYWpyf33y8gtpZXwiGAATy&#10;JmAq+pjKPrJZsjuRBMGEiYhcPsBayyXdgrJT+w2Mx31ZZ+wXtJ7HEiUg84A5sMRfKAKRJ6/LAdtB&#10;p9M5C4Uv937l97uWO4Nc7L+/v9/IxVaFdvb/0Snyd7ZCtlmpRJX1rNz9qrHmZiu5OWPrtwc4ABN8&#10;gBBzCe6CrBSQd8GaueVSEtdZ42XleYyFgF8CEvftS+L6qsQOPvrtmd6SIZDafkgyjknLENbhafkT&#10;a8oRIGG9HC+ehsDLBFiwMDJsEmA82aQZhSyvi1G9VdYHJnBgAgiLi4vHUTgOJSEAgWgJmEo+sjFy&#10;air7FDaC+bkwKhcPep0rXRiQgsx0fgPnkmT6e6JECj7ChsIETAJkqTmgsGQerEQgwkTIRrPJN0sl&#10;Z9tp1Gw2e3YkIQUCEHiNwI8iAqYqYTprQJwdiICpss7hk0DwlXVrDvsNx2NTaf3vP94vwT1ErCW4&#10;C7L8HTzecmmS1rcVeAAVIACBhAnInvO+VFtfNbd6VzWTubIqOdr9s+QFBQQgAAEI/EaAhHUGBQRK&#10;EGBBWgJWZo8yNjJzuANzcx5DUlX96P7ubnWh2913gBaREIAABH4iYDZDTCUf2RxZAU1cBHKeK9V4&#10;KoGEAlPVz1T3U8MURYIQkHmA6upByBfo9HnyuuJ3jnzDfClgDY84IGAOHjoQi0ilBB4eHlizB/SN&#10;FBboB+yerhMiIGuvDwmZgyk1CHRnZg4kUb1PsnoNiJaaEmOxBLKOGMXfO3XMKtH2UG6/5Nu8BDAe&#10;hQAEyhMwB3GlUNqmJK2bAiaD8hJokR0B5ufsXO7U4FfGE2txp9QRHgEBEtYjcBIqRkKAhUskjopE&#10;TcZTJI6KVE0lVdbNifZWo7EpJ9x3lpeXCRJEOpxQGwIxEXjcBDl8rORTXnXm5/LMLLcgiGMZaBVx&#10;EV/Zbqr5map+VcymTToEzMElcw15OhYlbone6uv9xMmrNY/q6mpd40axZnPFjWCkFiEgCesczikC&#10;imcmEjA321BlfSKmbB4wN17J+4VYcECPE1sJCP+pa2KMP0jI/LAr8drP8k7oKfAKKkAAAgkTMLd7&#10;y3p0VUw8KGom82VRUjz3GgHGEGMDAhCAwMsESFhnZECgJAEWFSWBZfQ4YyMjZzsy1esYCpu0PpBE&#10;9Z3F+flNOdned4QTsRCAAAT+IWA2PWTzw1RV362NhQ2l2gjrCvA6X9ZVNuX2kf0WZNwc/6jmx1/W&#10;BMx8IMmuVPiMdRQoSV6X98mZqdAVK8bY9X4YjTZitwH9SxFYKvU0D9smQMzGNtGM5VFlPWPn/2K6&#10;ufFKCpnsQCQMAWIqYbj/1Gtk8RTXxOSd8F4Olp/IvxXXfSEfAhDIm4ApnjY/P78nFNYlRniWNw2s&#10;f5EAczQDwyYBxpNNmshKjAAJ64k5FHMCE2DCCeyAxLpnPCXmUMwxBCQA8PH+7m5VEjyOIAIBCEDA&#10;B4G7u7s12fA4NRXdrPXHHG0NZVVBbLBWJWe5XTy/hfOZd+9IiLDs/hjF3d7e7oreKzHqjs6/EHie&#10;vO75XSTfNH38AQEI+CHQmJpa89MTvbxE4PFwzjl0IGCDAFXWbVBMR0a32z2WNdVBOhbFYQmxFAV+&#10;8vztosDiiSr8GJdyC5q8E04vJY47sQEPQAACEKhJQJLWz+T2b5O0bpLXBy+JY86sCZnmU4whBsFr&#10;BBgbjA0ITE2RsM4ogEAFAkwgFaBl0oSxkYmjHZrpdQx5rLIuVXP6UlV9daHb3Tcn2B0iRDQEIACB&#10;fwhIovq2VHEzldVXrGNhg8k60rICvc6ZZZXL6fmnpFHFNkuy25ap4qdYRVTzQODxivE/PHRFFyEI&#10;eExgH43HX0KYSJ9/E5B3+v9gAQEI+CPAIR1/rHPoSb7PP+VgJzYWIyCHYvaoblqMlY2niKHYoFhT&#10;BrHE3wD+NC4bjV5T4rgmnluTNM0hAAEIFCIgSesH9/f3q7IeOX7egDmzEL70HmKeTs+nIS1iPIWk&#10;T98RECBhPQInoSIEIJAxARYyGTs/DdPHw+G5JKpvLs7Pbz5W5krDMKyAAATUE7i6utoXJQ8lSbXn&#10;TFnmaWdoiwo2wWMCyEVpOX5O6e9hKJVyOp3OmWPrER8BAblx41Oz2XQ3J0TAICsVnyewWza8OzNz&#10;bFkk4iAAgVcIWL0lCcqVCEjyBod0KpGj0UsE5DdtbkDbhg4EngjI+nxH3jMDiLglQNzELd9C0pXG&#10;TArp7uihF8elxHHlfz98jOs66hmxEIAABP4lYIqsSeL6VqvV2pQ1yTlsMiVgeZ5m7ZXpOCpgNmOj&#10;ACQeyYJA4/++feP3kIWrMdI2Aano9Ppf483/alsV5CkkYHUEMJ4Ueti9SlbH0CR1m07Orw3kw/7/&#10;mYrqk7rnv0MAAhCwScBU0JUNcJOo/t6m3DdlMVd7Q/3mElyFFigh1zirgSDBjuPZTmdLjUIoEoyA&#10;zAsrkgzzVzAF6FgXgRrvKVNpeKbT2dRlUF7a3H3/Tiw7L5dPdd6907O4yIy9MZc5NEOnuzf5XA6U&#10;rrrvhh5iISCJqbuSJEb1fUcOY+HkCGwZsZaT4Mp0rfXZIuNSChAcPchNDMvcmKfVjegFgSQJXFxc&#10;7Et829zQ2EvSQIx6mYDlubrIPIcrEibwxnhibCTsd0wrRcBJhlopDXgYApESYCKJ1HExqm15gRwj&#10;ghx19vqOGY2sIpaq6kf3d3erJKtbxYowCECgAAGpnmuqtZ14TVY3ejFXF/CO+0e8zp3uzYm3Bz2/&#10;h/OZd+924gWJ5jYJyLxwaFMesiIn8Lz6etl31nj8Z+TWoz4EoiNgEqajUzohhR9vyztPyCRMCU9g&#10;hSrr4Z2gSYNut3sghwKPNemUii7ESRR4suz3hgKVtaggN/dudyTO+1WKk2jRCT0gAIH0CUi19f12&#10;q7U+Ho366VuLhT8IWJ6rWX8xrl4jwNhgbEDgXwIkrDMaIOCCgOVFjQsVkemWAIsNt3yRrpPASD7e&#10;JYi4KR/zO+YKNZ1aohUEIJAqAanI9X44HJpk9bUgNrL+C4L9105Zg6lww99B3oC/CdlQGEgp1i15&#10;H7AeUTIkQqpxf3+/IWNhI6QO9K2cQIkEdhlLfeXWJK2e+T0nbSDGvUig3W6vgCYsAXO7RFgN6D01&#10;AnLzzYfUbMKeegRmZmbMYePzelJo/ZwA8RHGg1YCpcamxHklaf2vSylSotUe9IIABNIjYA7tLi4u&#10;bkqMeUu+hVifpOdiLIKAOwIB98XcGYVkCNgnQMK6faZIzIhAqY/qjLhgqgMCLGwcQNUv0us7pl6V&#10;9YEkqu8szs9vykd8Xz9ZNIQABFIjIMnq+7Lh/VmSyHpBbWO+Dor/qXOv86cKixUrEe43sdfpdM4U&#10;k0E1jwTkMBMJUR55J9HVKwnsckB3wLslrIe/D4dh13phzc+2d/we3vWSpPElvBZokBgBU2V9PzGb&#10;MKcGAXPYWN413JBVg+HzmAhxEQsgbYgIFxOxob0TGZXGpsR7m1Kk5JsUK3GiFEIhAAEIvEJAktaP&#10;hw8P6/LuOgBSogQsz9WV5rlE0WLWzwQYG4wICPxMgIR1RgQEXBGwvLhxpSZy3RFg0eGOLZL1EJCN&#10;hI/3d3erkqh+pEcrNIEABHIhIO+g3vX19WdV1dlYA6oYfqzDVLjhbyU8/yZG4/ER6xJF/g+siiRC&#10;bVNdPbATUuj+MYFdbm44TsGcmG1ohrpJJ2ZoCeiO31U4sa9CC5RIgoD5Vnv8XvvDfNMnYRRGWCFg&#10;CqGYWLMVYZkKIRaiyPGeYyGKLH9VlVrjU5LW21Ks5OLqajcGW9ERAhBIh4C5UVwKtu1JTGhdKq7z&#10;XZSOa61bUmues64NAiEAAQjoJkDCum7/oF0EBFh4ROCkVFQkwJWKJ0vZ4fUdU6LKulQX7EtV9dWF&#10;bnfffKyXMoqHIQABCFggcCdXwUoi4okkIr63IA4RCRLwOocmyM+qSU/Viq0K/V2YJDeczXY6e467&#10;QXxEBFQdaIqIG6q+TIAKwypGxpIKLVACApkRkCTSczHZ/OMPApUJPEtU/yGj0Wz2bm9vdysLpGGS&#10;BOR9s2++65I0zrFRxEAcAy4jnr2832jZGp+tZvPTxfX1YRl38CwEIAABGwTm5+fPpOL6phRnMbHn&#10;gQ2ZyAhMgPk6sAMS7P6VMWVrHZQgMUzKmAAJ6xk7H9M9EGCR4wGy7i5YfOj2TyzaeR1HE5LWx8Ph&#10;uSSqb8pp8s3HDctYMKInBCCQEIEruQJ2KFfBSrL6mkqzWAOqcYvXOVSN1YoVcfjbkAo3A6nAumOu&#10;kldMANU8EpBDTfvS3YrHLukqfQL99E3UbaFUNNO59tONLXrtxO//i96IBAyQBFLegQn4MYQJvyaq&#10;/6IDVdZDOEV/n1vyzuG7roSfiH2UgOX6UYdxD9equ5Jve3zK/tS23Lh5+pVbOly5DLkQgMAbBBYW&#10;Fg4e7u9XJXH9CFAQeCJge66DLAQgAIHUCZCwnrqHsc8LARYgXjDTiSFAsItxEI7AwFzJKh/iq+Z6&#10;1nBq0DMEIJA7AUlW35eKuZ8lKbWnmgVzthr3sFZX44q/FXH329jrdDpnyqxFnUAEZN1q5og/AnVP&#10;twkS+HGDw98VhvkLSUD7+i8kG/qGgGMC3DLhGHCi4id9i1FlPVHH1zTLrLnkds+dmmKyaT7pd5YN&#10;CA2Guot3aLBOlw5SxKR9c3N6KTdw6lIMbSAAgRwImJvHZb9856HV2uRmmEg9zpwdqeMUq82YUuwc&#10;VNNIgIR1jV5Bp7QIMDGl5c8K1hAwrACNJr8R8DqOfqmyLlXVj+7v7lYXut19XAMBCEAgFAGTfCjV&#10;cz5LsvqHUDqU7pd1YGlkrhp4nUddGZGSXPPbsPj7GElFG0lqOEoJEbbUI3B7e/tB5otePSm0hsC/&#10;BKgsrGM0UGFdhx98ayEHVVd890l/LxLowwUCRQlMqKr+q5g/5GYcfudF4WbyXLfbPZakdb7xJvib&#10;WIeiH4TFGIciq2qr4nKMSqX1labcwClzyEZtRREAAQhAoAKBZSnwtriwsC5x7o/SfFBBBE0SIOBy&#10;rksAT/YmMD6yHwIAeIUACesMDQhYIsBEYwkkYiYTIPA1mRFPWCEgmwL9qdFo3ZwSN6fFrQhFCAQg&#10;AIEKBO6kWo5sPpxIssr7Cs3DNmHeDsv/We+s19W44l9FLPw+flQ97nT2FFqHSoEImIQnSVbfDdQ9&#10;3SZKQL6NviRqWjRmPd6cEI2+KGqVwIpVaQirRODxlonzSo1plA2BkonqP7iYKuvjRiOeg+nZeDO8&#10;ofLeMd95vHdecQUxjvBj9B8NLMQ2FFljTRUvY1RuYJJ+TNL6tjXFEQQBCECgJAHZR99vt1rrUlTl&#10;uGRTHg9BgHk7BPW0+2RMpe1frHNCgIR1J1gRCgEIQOBnAtYDMyx6shxi1sfRa8Hu8fhcqlPsLM7P&#10;b87Pz59lCRujIQABNQSurq7eD6VajiSrr6lRqqwizNtliTl73tdc6syAFAXX+H2MR6NBU9Ys8n4Y&#10;pIgGm6oRkGT1T9Va0goCrxMwVT7hE5bAw8NDvGvBsOiS6J0DCzrcyG0TOvygUYsqierP7ZA1/TZV&#10;1jV6NqxO5jtP/m2F1UJn78Q2FPmlRkxDkRXWVfE9RqW/w4vr60PrhiAQAhCAQEEC5oDv0sLClsSr&#10;t+S76bxgMx6LnIDv+S5yXNmpz/jIzuUYXIIACeslYPEoBCYReHXCIWAxCR3/HQIQKEjA9cJWPqI/&#10;SiLAunxYHxVUiccgAAEIOCMgyer7knj4WTYoe8468SWY9aAv0hP7qZtMMbEDHihPwPw+qv1G9jqd&#10;zln5DmmRKoH7+/sNse19qvZhVxgCJGiG4f5rr9+Hw/jXgzpQRqkFBxZ0uE3eh9w2ocMVarSw+W1F&#10;lXU1blWliPnekyIG3Kj1zCuu9wdUDQDtylSLY2i3qrZ+ocaoFGHavry+Pvk6HvPdUNuLCIAABKoS&#10;WFxcPB7KPrvEuj9WlUE7hwSYux3CzVQ0YypTx2N2XQIkrNclSHsIQAACBQlYD9Kw+ClInseKEJBN&#10;x+NWq7Vqri1bXl4eFGnDMxCAAARcETAVFK+vrz9Lsnpa14Izd7saMpXkWl+bVdKCRj8RKPEbkWo1&#10;BxywY/z8SkCSWdKaN3CxFgJ/alEkZz2k+u5azvZjOwSUEOgr0QM1AhOwmaj+ZApV1gM7VXH3ctPN&#10;gajH+0cgEMdQNFBLxC8Uae1cldBjVOaSjc7Nzcnl3R3fDs69TQcQgMBrBMw+u9lvb0xNrUsMmzVM&#10;okMl9JyXKNZkzGJ8JONKDHFEgIR1R2ARC4HfCBC8YFBAAAKWCNhc4JprySRRfVM+nLfMdWWWVEQM&#10;BCAAgcoE7mRDQa4CP5Gq6u8rC9HckDWhKu/YnFNVGRazMgWqrcv65UzWLVTZi9nPDnSXWzney9yx&#10;4UA0IjMnIOOqnzkCFeaLH/6jQhGUCELgYTTi/R6E/M+dPsaNiB0p8EUoFVwkqv9kS7P5KZRt9Kub&#10;gFRa35LvwIFuLd1p5/y35071NCUT29PtVzno2hwOSVrX7SW0g0AWBObn58+k4vrmqNXaEYOzXceo&#10;cTbztxpXJKMIYyoZV2KIfwIkrPtnTo+JEyDpJXEH1zTP+vhgEVTTI1k3H0iQf08S1Vdlw7GfNQmM&#10;hwAE1BAwyYZSHdckq6+pUcqFIszfLqhWlml9fVZZExr+ROCV34lUpRnIlapb0ILArwTa7TYJTgwL&#10;6wRG8s6RBKkz64IRWJ7AeLxSvhEtoifwdJBtNIrelFQMkFgSMaRUnFnCDl/JslKF8v3N/f1GCdV4&#10;NBMCEicayLrMJHtl90fMQpnLiem96hBVY7XR6DVHo1MpirKtbAShDgQgkCGBpdnZo4f7+1WJaR9l&#10;aH6SJqua85IkHLdRjI+4/Yf2fgiQsO6HM71A4G8CBDIYCRCAgCUCdRa6srl4dC8fxpKsfmBJHcRA&#10;AAIQqE1AktX3m83mZ9mE7NUWFoMA1oWqvFRnXlVlSGrKvPA7MUkK3AqTmqPr23N7e7srUlbqS0IC&#10;BH4mIOuSY5joICC+4DeuwxV2tXhKSH/t/33sjQr7drHXkSYxpS912tM2LgK+EtWfU2kMhx/iooS2&#10;vgh0u91jeQcd+OpPQz/EKjR44ZkOxPJedYjWsSp6HV5fX3O4XdlPCXUgkCOB5eXlgezL7zzIrefm&#10;9tAcGQS1mTk8KP4kO2dMJelWjPJHgIR1f6zpKSMCWj/MM3KBalOtjw8WQ6r97VK5smNJErz6os+6&#10;+SA2H8YudUM2BCAAgaIEJDjXk42DQ0lWz29Tmjm86DDx8lzZedWLUnTy96Hfx9+KVFc/MEkKYIHA&#10;cwJmHpF/+c0hDAMvBEjM9IK5aCcrRR/kOUUECiakF9AY/xeA5OkRE1viL3ECIRLV/0HaaGxQZT3x&#10;AVbDPDm8vJdLkhcxihoDxUVTYnivUlU/VhuNXYk9f/4qsQMXQwOZEIAABMoQWJZbzxcXFtYl3r0n&#10;7QZl2vKsDgLq5z0dmLLVgvGRresxvCQBEtZLAuNxCNQmQFCjNsIUBLBQScGL8dggQfzzVqu1s7i4&#10;uDk/P38Wj+ZoCgEIpE5ArmVdkX8nUjFxO3VbX7WPtaEq17NGU+WOn5SRZPUzk5ygV0M0C0XAVFeX&#10;Q0+9UP3Tb9oEZmZmjtO2MA7rzJoxDk0z0nJSIvqzA2eWqPCetwSyrpjHm27O68qhvV4CGr6JqLKu&#10;d3xo0EzW/jsS7x5o0MWVDhp+h65sQ25aBKIZq43G+47EoElaT2v8YQ0EYiZgbkFvt1rro/GYuJNr&#10;R7IH55pwfvIZU/n5HIutEyBh3TpSBELgbwLRfKTjsDQIsChKw48VrJj0rpHg/ceHh4d12VA8qiCe&#10;JhCAAAScEZDEow15R51Ksvqas05iEcw8rspTk+ZWVcpmosxjMsJWJuZiZgkCJok1yxs6SjDi0eoE&#10;TPVOWacMqkugpS0C7XZ7xZYs5LxBoGgSeoC1K98MukauvB/7ujRCGxsEglZV/9UAqbJ+dXX13oZd&#10;yEiPQKfTOZObRD+mZ9nfFhGTUOjZAGsfhRR+Uym6sSoxaEla/+vy7m4tBr7oCAEIpE/AHAZeWljY&#10;emi1Nk3xufQtDmCh5Tk8urkvAPKcu2R85Ox9bC9LgIT1ssR4HgI2CFheGNlQCRn+CbBg8c88px7l&#10;w/ZYqqqvygnt/eXl5UFOtmMrBCCgn4BsPO+Klqayek+/tp40ZH3oCXSxblQlaxRTOemnJBlh57Ga&#10;Z9J2Ylx5AjKPfCjfihYQKEaAhMxinHw8JYewV+S6bMngqvDPh4Ja+qjC53kbLXagh3oC8n78ol5J&#10;FCxMQOu3T6vd/lTYCB7MjkC32z0w8e/UDGfPSKFHide96JRox6rEopvD4Ykcft9WONpQCQIQyJTA&#10;8uxsfyjF5yTmkeyBvExdi9kQgAAEIPAKARLWGRoQcEgg2g92h0wQ7ZAAgTOHcHWLfv6uMSewJVF9&#10;UxLVt0js0u03tINAjgTMtasX19eHUg2XjeeXBgBzubqfBev58C6Rtc2BJCMkl4gQnmz8Gtzf329I&#10;wjqbzPG7Uq0FUtX7T7XK5afYSmWT6yZxx9S+MqQ4Gpr3fhyaZqFlPwsrEzbyKUld+ffOCgmFCQ9C&#10;C6bNzMzsiJhzC6KCi9B6cCQ4mNAKEKcL7QE3/UvSuvzmDqWgyr6bDpAKAQhAoDwBU3zOFKFrSzG6&#10;8WjE91Z5hL+3sDyPK/92skEMGUUIWB5XRbrkGQikSICE9RS9ik1xEGAii8NPjrVkYesYcEbiZSwN&#10;JKFrTz5mVyVRnQ/ZjHyPqRCIhYBsNK/ItasnLUkuZP57w2usEdUNacZrUJf0ZV2zF1QDOldLYDgc&#10;Ul1drXfSUGx6eprvKiWulMOO/1WiCmpAAAJC4LFAwjkw4iMQW1Jso9lkvRffMPOmsRxeNfFwk7Qe&#10;9R8xB6XuIz73qmNSGbNmjjGFVUyBFaWjELUgAIEMCZhvrcXFxc1Rq2XWOIMMEWAyBKIkkMr6KEr4&#10;KB0lARLWo3QbSsdEgIkpJm8loCtBtAScWN4Eec8cPNzfr0qy+kH51rSAAAQg4J6AJKtvyCbi6VSj&#10;sfbUG2ukN7gzn7sflCV7YLyWBGbhcXlnDDqdzpYFUYhIkMCNqbLbaGzw20zQuXpMOtajCprInNCD&#10;AgQeHh5WoKCHgPwu+3q0QZNJBGJLVH9mD1XWJzk38/9uCrfI++hjrBj4nlHqOeJyrzomtTFrCquY&#10;AiskrSv9LaIWBDImsDQ7e2T2/k0OQMYYqptueS5Pbf6rDjbzlpbHVeY0MT9zAiSsZz4AMD8wASa0&#10;wA7Q0T0LXB1+iFELcyVYY2pqfXF+fs9cFRajDegMAQikT+Di6mpX5roTSSzspW+tRQtZJ1qEaUcU&#10;azY7HEtI2TIV80o8z6MZEWiMRodP5kacgJWRx+IzVRKfvsSndboaiz/W0rUOy0oQWCnxLI86JsB7&#10;0jFgS+JTWCeZCrgcXLI0IBIVI0nr+zJGzmIzjxiDUo8Rj3vVMcmOWSmw0r65Ob28u+ObQ+nPErUg&#10;kCsBs/dvcgBMLkCMa51c/Ybd+RFIdo2Unyux2CMBEtY9wqarfAkwQeXr+yCWE1ALgt1np/JRei7J&#10;6lvmSrD5+fnogvE+WdEXBCAQjoCpTGOuVW01m59e04I10gT/MKeHG8Cv9MyY9eMSUyHPVMrz0xu9&#10;xEZAbu3YFp1XftU7hYSs2HyRsr5yYIZ3kCIHN5vNniJ1UCUcgaVwXdPzCwR4TyoeFomti1Zub293&#10;FeNGNR0EtswtXTpUmawFsYXJjII8QRzuVeypj1mptL7SHA5Pvl1dvQ8y9ugUAhCAwBsETC7A4sLC&#10;+tR4vCePRbPeCeZUy/N56nNgMD/F1rHlcRWb+egLAdsESFi3TRR5EChLgImtLLEkn7e+0GVcJTlO&#10;fnyESgLX8OFhXZLVj1M1ErsgAIH4CUgy4Yq5TtVcqzrJGutz4KQO+e8QqEkgseSPmjScNO+bCnlO&#10;JCM0egKP1TVfPQhlDOQ3Gr2bNRhw3ul0zjQogg5TU3dUOmQYPBKQgyRrwNBDQNZr56KN+cefIgIJ&#10;r4P+oMq6ooGmUBXzThqNRjsKVftNJeJgSr3EntqrjslmzMrtoO1m87O5LVTpKEUtCEAgcwILCwsH&#10;D/f3q6Px+DhzFN7Mz2YO9EY0vY4YI+n5FIv8ECBh3Q9neoHAj01z/iAAAQhUJWA+Ptut1rp8jO6b&#10;K8CqyqEdBCAAAdcEJFl9QzaST6dKJJSwTnrDK2yYuR6yleUzbiuje7WhqYgnSaJb9iUjMRUCprpm&#10;o2Cl5YQTtlJxp1o75F3UV6tchopRXT1Dp2NyNAR4X+pxVerrHrP+o8q6nvGmVZNut3ssSetHWvUz&#10;ehFHUOodYm+vx2mUusylWua2UHNrqMs+kA0BCECgKgGTI7C0sLD10GptmhvZq8pJth1zerKuDWoY&#10;4yoofjpPkwAJ62n6FatiI8AEF5vHnOhrPVjJuHLiJ99C5WPzzHx0mo/Px+pVvlWgPwhAAAKFCZgK&#10;NDKfnUiyeq9wo8cHrc+DZRXQ/DxzulrvMG6tu2ZLqqcOrEtFYBIEzO0dYsgfZY1JPYGrLA+en0xA&#10;vsG+TH6KJ3wRGA6Ha776oh/dBGSNsKFbw/y0430Z3ueZrXOosh5+yKnXQOLne6LkuTZFM/utasP/&#10;tj7E3F7lk3PMy9waen19ffp1PO7FNaDRFgIQyIXA8uxsf3FhYdXczJ6Lzb7tzHke9M061v4YI7F6&#10;Dr01ECBhXYMX0CEbAkxY2bgaQyFgg8BAPjL35GNz3Xx02hCIDAhAAAKuCJjgvak8YyrQ1OmDtdIb&#10;9NhAqzO0nLZl3NrBKwlPHyW5gDWPHZxJShk3Gh+KVld/CcBTkgi/2SSHh1WjZmZmjq0KRFgtAjI/&#10;9GoJoDEEIOCSAGs3l3Tf+jyU/5bbmoYq64EGW2TdmgPQ8k/VrV25/VajGjLE2l51F+NW0MjtoZ2b&#10;m5PLu7u1qMY1ykIAAlkRMDezyw3tq+PRiG8z5vWsxr43YxlX3lDTUV4ESFjPy99YCwEIKCdgPQjE&#10;Akq5x19WT8bBwcP9/ap8ZB5EaQBKQwACWREwFW9N8N5UnrFhuPW50IZSWmQwr2vxxG96MG5ru6Yv&#10;yer7taUgIFkCd7JB3LQ0zxhIVDhMdqjUNszccMVND7UxWhXQbDb/a1UgwqIm8HjbRtQ2pKT8402A&#10;5ynZpNkWDt9J7mCz+YH3gOZRqkO3TqdzJje0mErrwf+IFQR3wesKEGNT7BxFqknSenM4PJG5Z0OR&#10;VqgCAQhA4CcC5rtscXFxU5LWtySuxfeZhfHBGs4CxMRFMEYSdzDmOSdAwrpzxHQAgZ8JvDpxERxh&#10;qEAgewLm9HNjamp9cX5+b3l5eZA9EABAAALqCZhgvQTATk3FGZvK8qH/Bk3WjDaHmlVZjNvKOM8l&#10;oUBVBbzKltDQGQGZa2rd4PGaYiSuO3NZtIJlrPWjVT5RxamwnqhjK5rVbrdXKjalmSMCvDcdgX0m&#10;lvXKz4zNrTvuqdND7AS63e6B2BB0XUeMQPEoIrb2pnMYu7/gaTR6wsQkrW8rHtWoBgEIQGBKktaP&#10;hw8P66YwXnY4mNuzc7kXgxlXXjDTSZ4ESFjP0+9YDQEIKCZgPRjEQkqxt/9WzZx2Nqeezenn+fn5&#10;M/UKoyAEIAABIXBxdbVrgvWSrN4DiGcCzO2egRfvjmSS4qyenjTXtVPNuDy3nFrc3N9vyFyz4dJm&#10;frsu6cYlW5Jh/4xL4/S1lTnC6e8/fYJpWfj9+3e+PZS5VGJaX5SplIw6rE9edqW5dYcq68kMc6eG&#10;mIPR8o4aOO3kFeHW93hCGJFqn8TU3vQsY/d1PMLm8OL6+jDVnwZ2QQACaRAwBfFMYTxTIM8UykvD&#10;qglWWJ7bmQuzGDW1jGSM1MJHYwj8IEDCOgMBApoIWF5MaTINXcoRYJFTjlfETw8kW/2jOe1sTj1H&#10;bAeqQwACGRH4Oh73THC+1Ww6qXb7hJK50G8QLqMh7MVUxm8xzOaadnNde7GneSpbAsOh0/nmOden&#10;xDB+w9mOtqnp6el+vtZjOQT0E2g2m2v6tcxOQ96bll1OovpkoFRZn8yIJ6bkzGtjMBqNdnyy4Pfr&#10;k3aFvtiDfRMa38GTx1RLDk1dXl+fmPj45Kd5AgIQgEA4AqZAnimUJ3kIe6LFIJwm9AyBSAmwbozU&#10;cagdCwES1mPxFHomRYCP/qTcGYcxLKjU+Wk0Hh+3W631hYWFfXPaWZ2CKAQBCEDgBQImGN+5uTkx&#10;wXkfgFgzTaDM/O5jGFbug/H7NjqpdHf8eE17ZcY0TJ+AuXJbEk3WQlhKskkI6sH7PA6uAQr8RODe&#10;3LDAHwQgoJrA7OzsuSho/vFXgwCH5srBM1XW7+7ugqwRy2nK06EJyDfnsXx7HvjQgxiAD8o1+iCG&#10;9iY8xm/xsSVz0IaJj3PbR3FmPAkBCIQjIHkIBw/396uSuH4UTguHPVue35kPHfoqEdGMkUQciRnB&#10;CZCwHtwFKACBXwhYXlTBN14C1hc7jC0Vg0EC5GcPrdbm0sLC1uOmngq9UAICEIDAJAKXshkswfi/&#10;pETV2qRnbf536/OhTeU0yGJ+1+CFV3Vg/L6K5nxmZsZrpTvVAwXlXiQg6+Zeo9n8EBoPieuhPeCv&#10;fxlzX/z1Rk8QgEAVAlJh/b9V2tHGLQF5f/bd9pCudNYZ1X0r487bLTzVtaSlBgISg98zMXmXuvDt&#10;75KuBdnEzt6EyPitMMYkPi7vlVMTL6/QmiYQgAAEvBIwhfMkcX3H5CfIu+vca+d0BoEYCbB2jNFr&#10;6BwZARLWI3MY6qZDgABAOr7EEggUJDAw124tLiysL8/O9gu24TEIQAACKgiYCrfN0ehUktV7IRRi&#10;3TSBOsGTEMOycJ8kofyOSipmb5nr2QtD5MEsCdze3u6K4StajKfyqRZPuNND3kt8p7nDW0nyw8PD&#10;RqWGNEqWgDnMlKxxERvGgZ/yzuMboTyz31pIhdsbbuKwADIPEXLgaUfeVU6+QYlZKR9DxMzedBDj&#10;t8b4lTi5iZebuHkNKTSFAAQg4I2AyU+QPAVTbf2jdOpkXeTNGNOR5TmeOdGr96LsjDESpdtQWikB&#10;EtaVOga1MidgeXGVOc2ozbe+6GFsBRkP4scf122Za7eCKECnEIAABGoQuLi+PpT32GENEVaaWp8T&#10;rWilSAhzvCJnvKwKY/hvLsPhcK/T6ZypdxgKBiXwmJD4R1Al3uicJDOtnqml1znvplr8aAwBLwTk&#10;YMmKl47opCyBftkGOT7P4Tf7Xm8Mh8Fv47FvFRJdEDDrvNFoZJKzrP3xTWANpTtBxMreZEucys7Q&#10;M3Hz6+trbv2wgxMpEICABwKSr7DfbrXWx6MR33EeeNNFZARYP0bmMNSNlQAJ67F6Dr2TIEAwIAk3&#10;YgQEXiVgPvTkg291cX5+z1y3BSoIQAACMRH4KtULJdh+2mo0trXozdppgicIpGgZqq+vDdRr6FZB&#10;SUI+7na7B257QXoKBG7u7j41ms2edltIUtHuoeL6yfupX/xpnvRFQJKT/+erL/qJhsBKNJpmpOjs&#10;7Oy5mGv+8fcCAdYLDocFVdYdwk1PtPkWNd+kNiwjPmWDomMZxMjeBMwYtjz+Go1diaN/NvF0y5IR&#10;BwEIQMAJAfMNt7i4uCm5DFuyPorvW87yPM+86GSYJSWUMZKUOzFGAQES1hU4ARUg8CIBy4ssKMdL&#10;wPrih7HlfDCYDzvzgWc+9B437Zz3SQcQgAAEbBK4vLtb69zc/DXVaKzZlGtDlvV50YZSmmSYeZ65&#10;XpNHftMl4zF8PjMzs6PaOSingoBcp73SVHRYqggUKqYWoaT7GfmG+6Jbw2y162VrOYa/SuDxFg4I&#10;KSPAwZ/fHUKiup9BSpV1P5xT6eXxm/S8jj0Zf9PXwea3LXGxN3kzhh0Nx0bjvcTTT0had8QXsRCA&#10;gBMCkstwPHx4WJc9Jas30ThR1pFQ5kVHYGMUyxoyRq+hc6QESFiP1HGonQ4BFkDp+BJLICAEBuaD&#10;bnFhYdV84EEEAhCAQIwEJFFwuzkanUqyek+r/qyfCniGwEoBSOEeyW0MSwLTQKrkbsm/QTjq9BwL&#10;ARknh7Ho+pKeJKfF6T1JXuL7TaHr5H2wplAtVApM4OHhgXER2Acvzn8c/PmBhUNsAQanqbIucYwA&#10;PdNlhATMN6l8n1Y+SJ3bt3yELqaIQ5ROS0hp+X4xRWBMMZiErMIUCEAgcQLmlviFhYX9xtTUurk9&#10;Xr257H2pd1FqCvINkJpHsUcDARLWNXgBHSDwGgEWW4yNRwLWF0GMLftjazw+arda6+aDzr5wJEIA&#10;AhDwQ+Di+vpQ5pwoEgWtz41+EPvthfneL++SvWWW1LrX6XTOSiLi8QwJ3Nzfb8iBqY0UTCdhLR4v&#10;StLSGQdq9PmLKtr6fIJGEJhAoJ8zoczW9upc3Wg2P6hTCoXUEpAbUfuyzihdRZQ4lFqX/qsYcbCJ&#10;TmIcT0RU/wEpAtMcDk84TFUfJRIgAAG/BObn58/M7fGjVssc7hv47b1gb5bneubFgtxzeMzy2MoB&#10;GTZCoA4BEtbr0KMtBCwRYCFkCSRiIBCAgElueGi1NiVRfUeC3ecBVKBLCEAAArUJmKtKr6+vT1uN&#10;xnZtYR4FsIYqAJsgSwFIYR9JfRyPRqMjWSMdhaVM77EQaAyHSSYbkcSmewTKN11ft4Z5akcV7Tz9&#10;XsTq4XC4VuQ5nvFL4DEmllVcjMNpfsfYhN5WSAxU5Q/1ysg7a9/E9Ysoylq+CCUFzxD/muiE1ONP&#10;EwH4fECS1k1RmKurq32f3dIXBCAAARsEliSW/3B/vyq3yh/ZkIcMCMRMgPVTzN5Dd80ESFjX7B10&#10;g4AhQJCFcfBIwPpiiLFVd2wNzAnjxYWF9WWpylJXGO0hAAEIhCJgrig1V5VKRdu1UDrQr2MCzPmO&#10;AdcXb32dV18lKxJMAoAkAuxZEYaQ5An8SDJKpLr6a84isU3nMG6323/q1Cxvrb5//97LmwDWv/ou&#10;lcO20NFJIJcDQCSv6hx/VFnX6RflWm3Je2vwlo6pfqsr90t59Yh7TWTGWJ6IyMkDZm4yN5o6EY5Q&#10;CEAAAg4JLC8vD0yxPlO0r+ghP4fq/C3a8nzP3OjcY/F0YHlsxWM4mkIgHAES1sOxp2cI/ESABRED&#10;oggB6+OExVcR7L89I344MCeLzQnjSgJoBAEIQEAJAZMc2ByNTiVBsKdEpdJqWJ8bS2sQSQPmfPWO&#10;Sm0sm43/ZrO502g0Burho6AKArklGZHspmLY/VBienq6r0cbNHkiIHPIGjQg8BIBWVv8BzI6Ccj6&#10;74tOzeprxaGz+gw9SKDKugfIKXVhboaQG8F2XrMptW/0lHz3ky3Euya6lrE8EZHTB8yNpuZmU3PD&#10;qdOOEA4BCEDAAQFTtM8U75Nk8Y8ifuCgC0RCQC0B1lBqXYNiCRAgYT0BJ2JCBgQIuGTgZEyMgcB4&#10;NOq3W63Vxfn5PXOyOAad0RECEIDAawRMdRdzNWkKhAgaFPQia8qCoMI9llgC616n0zkLR5OeYyIg&#10;B6j2Rd+VmHS2pSsJcLZIVpZzXLklDV0TWHLdAfKjJZDlfBGJt/qR6FlYzcTW54XtjvjBT3Jwohex&#10;/qjumUC32z2WpPWjX7slzuTZEVW7I841kRxjeSIiPw/Izabtm5tTc9Opnw7pBQIQgIBdAlJtfV9y&#10;JNZH43GYOJrlOZ/50e74iFqa5bEVNQuUh4BHAiSse4RNVxCYRICF0SRC/HdDwPo4YRE2cWDJRse5&#10;JKtvLS4ubprKKxMb8AAEIAABxQRMNRdT1cVUd1GsZmnVrM+PpTWIpAHzfhSOin08mw1/WTMdRQEb&#10;JYMTeEwq+iO4IgoUICnOvxNSrgbsn6bdHqWK9ppdiUhLiEAvIVuSMuUxZhZ93IzDZPEOS7mxp3d7&#10;e7sbrwVoHoKAvLv2pN8f7y7W4yE8UKFPE9sivjURXOyxpYkGRvaAxOJXmsPhyberq/eRqY66EIAA&#10;BH4QMN97SwsLWw+t1qbJnQALBFImwDoqZe9imwYCJKxr8AI6QKAIAYIvRSjxDARsExiYK67kqqtV&#10;SVY/ti0ceRCAAAR8EzBVXDo3N39NJZoARACh4IhiXVkQVNjHYh3PEqw+e9zwDwuQ3qMhIElFH0xy&#10;UTQKe1CURDkPkB+7kKTovr/e6KkkAd4LJYHl8jiHGXR7WtaCUb5XmXt1j6uS2v1BlfWSxDJ/XOaV&#10;gfzbivUbPDv3EdMq5HLGcyFM/h9qNHrtZvPzxdXVrv/O6RECEICAHQLLs7P94cPDusmhsCNxghTL&#10;cz9zpBevxdGJ5bEVh9FoCQEdBEhY1+EHtIDAPwRYIDEYihCwPk5YjP2OfTw+MldbmSuuiviEZyAA&#10;AQhoJ3Bzc7PdHI1OJVm9p13XOvpZnyPrKKO5LXO/Zu/89G0Q05iWxJBBs9ncMRv+UQBGyeAEZG5a&#10;kWT13eCKKFaABDqnzjnvdDpnTntAeGUCJCVXRkdDCAQlENvNFVRTDjpcnHROlXUnWJMXataEo+HQ&#10;VFrnTzMBYlmFvBNTHKmQQQk+1Go2P11cXx8maBomQQACmRBYXl4emBwKyaVYlVvq+87Mtjz3M0c6&#10;81RSghknSbkTY5QSIGFdqWNQCwIvErC8IIMyBCDwOwFTFdRcZSUfWTuPVxmDCQIQgED0BEwAXD6w&#10;swmCE0woOGRZWxYEFf6xiMb0Hsmf4cdLVBrIJm1U+gZWlqQ6uw6ItQqwXQo6pZnDLDo1QystBO7k&#10;5igtuqDHbwT62plwGEy7h6zoR5V1KxjzEtLtdg/k/aD+HZaXV55ZSwyrkOsjih8Vsiflh1qNxvbl&#10;5eXJ169feynbiW0QgEDaBEwuhdxSvzlqtXbE0kHa1mJdUgRYWyblToyJjwAJ6/H5DI0zIEBAIQMn&#10;WzDR+jhhUTYwH1OLCwvr5iorCy5CBAQgAIHgBL6Ox73r6+tTEwAProxnBazPk57199Yd87831HU7&#10;0j6mJfHzQALUR3XtpH0+BG7u7zcaU1Pv87HYnqUk2tlhGVsVYDtWxyGl3W6vxKEpWoYiIDe69EL1&#10;Tb9vE3gs/nCujRNzpzaPuNXnscr6B7e9ID1FArOdzpa5OSxF26K2idhVIfdpjxsVMiKnh2Rcy5p2&#10;Qwo/nEji+lpOpmMrBCCQHoEl2Rd4uL9flbnowJp1lud/5klrnklaEOMkafdinCICJKwrcgaqQKAQ&#10;AcsLs0J98lA+BDIdX+bjyXxEmY+pfJyNpRCAQOoELqXqYOfm5q+pRiPbgDeBhYKjPNP5vyAdVY9p&#10;HdPmhhpJTuL6dFWjRb8yjeGQJCILbiIBrzrEmZmZ4+qtaemSwMPDw4pL+ciOnwBjRLcPtdxgwRyp&#10;e5y41k6S1ne5scM15fTkNxqNwXg0MhVC+dNCgJhVIU9ojRcVUp6H1iRx/UTmrA1QQAACEIiZwPLy&#10;8mBxfn7P3GRv9gtitgXdEyfA+jJxB2NeDARIWI/BS+iYJQGCC1m6vbTRjJPSyH5qIMHnfrvVWjUf&#10;T+Yjqp40WkMAAhDQQ0AC3NvN4fBEktV7erQKowlzZUHuBGgKggr/2FPiTXhN/tbgsfrclhZ90CMO&#10;AldXV+9ljtqIQ9t4tCQxr7ivzMaZSUgq3oInPRNY8dwf3cVHgDGi2Gehb7DQtl5W7KrkVRs3GhyQ&#10;TN7L9g3sdrvH5gYx+5KRWJoAsapCyIh9FsKk66Hfx3ZP3jsmaX1bl6JoAwEIQKA8AXOTvbnRXjYO&#10;TIGbarE3y2sA5sryfsyxBeMkR69jcygCJKyHIk+/EKhDwPICrY4qtA1PwPrCKYPxJYGfc3O6d3Fx&#10;cfPxquLwjkQDCEAAApYIXF9ff5K54ZBk9X+BWp8rLflKnZgM1gDqmNdQSMu4Hkn1OdZTNRyZadNW&#10;u/0pU9O9mU3y+tuo5ZvwT2/OoKPSBOQwwX9KN6JBbgSWcjM4Mnv7vvVl3vNNPI7+mo3GNlXW4/CV&#10;Ni3n5AYxKoMG9goxqkIO0BIbKqQsD/1N4I2xLe+dw4uLi0NQQQACEEiBwMLCwo8b7kfj8XEK9mBD&#10;IgRYYybiSMyInQAJ67F7EP2TJkCgIWn3YlwYAgMJBn2UU72r5nRvGBXoFQIQgIAbAl/H497l9bWp&#10;qr7rpoe4pbKuKug/gjUFQel4LPS4NlXnTPU5HTTQIhYCV7e3Zp5aiUXfFPQkie93L7bbbb4HdQ9u&#10;3hG6/RNcOznUsBZcCRR4lcDjYcZz14iY31wTTkM+VdbT8GMIK1rN5s7jjWIhus+7T2JThfwfOiZU&#10;SEke+plAgbHdarW2pSDN569fv/bABwEIQCB2AuaG+6WFhS1TSNAUFCxkT4F3ZSE5jw8xX5ahle+z&#10;jJN8fY/lYQiQsB6GO71CoD4Bywu1+gohISQB6wuoFMfXeHxkTvHKad79kL6ibwhAAAIuCFze3a21&#10;b25OpXrYhgv5qci0Pl+mAuZXO1JcB6TqK7HrKVHHt4mm2pwkI5lrPfmDQGECMm56zfH4Q+EGPGid&#10;QKh3hnVDagiUmyEG09PT/RoiaOqYgCQjrzjuAvEQgIBjAjLnO3nPkqTu2HEJiv9RZf3+nlhJgr51&#10;bVKn0zlrTE3xzesaNDGpSoSJcVbCFrZRuXjre3kHnXBLSFiX0TsEIGCPgCkkaAoKmsKCb0ot9660&#10;pyCS8iDA+MrDz1gZBQES1qNwE0rmTICgQ87ex3YbBMajUd+c2pVE9R1ziteGTGRAAAIQ0ERAAtfb&#10;zeHwpEViTyG3sLYqhOnN62kLSuAxzwR8ju3HKnNbnk2kuwQI3Ep19Uaz2UvAlOhNyDnhr9ls9qN3&#10;YPoGrKRvIhbWISBrkbU67WnrnoD46IutXnKes2wxzF1OYzjkwGTug6Ci/XJI+0jeZ8cVm9OsLAGS&#10;iAoR8xn/KaQQD00mUG1sr8n75/Ty8pJ172TCPAEBCERCwBQWbLdaqyZ/w4fKzJk+KMffB+Mkfh9i&#10;QXwESFiPz2doDIF/CVT7wIVgogSsL6TiH1+DUau1s7i4uGlO7SbqdsyCAAQyJyDXg36S9//hVKPR&#10;yxxFKfOtz5mleo/o4fjXAhHBtqOqr7Et1Yl3ZOP+3I7WSMmFgKkMJsnqJAspdPjzREBf75GQGGwm&#10;UYa0I9W+7+TmoFRtwy57BOTgCd8/9nC6klQrFkeSuiu3ZCpXbqOjynqmvrdg9uzMzI68k/j+tcDy&#10;TRHEoFwTRn6cBHqy7j01BWviVB+tIQABCPxOwOwrmPwNSVo3BXEG/zxheS2QQ4yT8VWCgOXxVaJn&#10;HoUABF4gQMI6wwICERBgMRWBk1JVMdaFm1wn9XB/v7okFVBSdQ12QQACeRP4Oh73Lq+vTyRRfTdv&#10;EtWtZ31VkJ1ZC8S6HihoYmqPPSX3uLJLEj0Put3usSv5yE2XwLjRIFk9EvemniRIlUzdA5FEZN3+&#10;0aSdOQilSR90+ZnA4+HG8zJcUp9/yrDgWfsEqLJun2kuEhuNxqAxHu/kYm8QO4k7FcZOPLMwKj0P&#10;Whjf8g17aArX6DEKTSAAAQjUJyBJ68cmn0PmtoP60pAAgWoEWFtV40YrCNQlQMJ6XYK0h0BoAhY+&#10;dEObQP/2COS+oDLXR5lrpMx1UsvLywN7ZJEEAQhAQA+BS6k62b65OW1KhTA9WsWpSe7zZimvseYs&#10;hUvDwy7Gt2yQnUny0Z4G+9AhLgKmoqXMW9txaY22hkCCyYPn3BChe2wPh8M13RqinRYC7XZ7RYsu&#10;6PEyAVk79iexSXCemWQy/z0UAaqshyKfRL+yfuyPpEhOEsZoM4J4U2GPuIjzFO6cB6sRsDu+dy8u&#10;Lg6/fv3aq6YMrSAAAQjoI2DyORbn5/caU1PrZu/BlobMmbZIJiLH7nycCBTMgEBYAiSsh+VP7xAo&#10;TIBFVWFU2T9ofaxEsICTD5jzh1Zr01wfRfJB9j8BAEAgaQLm+s/mcHjSajRWkjbUo3HW502Punvv&#10;KoI1gXcmyju0Ob5lvTWYmZnZVG4y6iklQEVLpY4pqVYKSYVFkidLYuFxywTERz3LIhGXKIHv378z&#10;VpT7Vn7PX35V8flcYnOtqhwF6mkhMBxSnVaLLyLUozs7uy/vrX6EqutUmRv9SvmFObMULh0PO4ij&#10;tlqt7U6nc0LSug4XowUEIGCPwPz8/JnkeayLRFMsZ2BPMpIg8DoB1leMDgiEI0DCejj29AwBewQc&#10;fPTaUw5JEHBKYDAllU0WFxZWl6XKidOeEA4BCEAgMAFz7ad8PB9ONRq9wKok1z1BiRIuZd1ZApaO&#10;R5+Sgixos2WuQrcgBxGZETDV1WXu2sjM7OTNjTV5Xap3/5m8cyI3sNls/jdyE1DfEwEZK2ueuqKb&#10;6gR+xOpinTOqm01LrQSkcuOaKQSgVT/00k+gMR7vmMPc+jVVriGxpVIOIm5ZCpeOh92O8TVJWv/r&#10;8vKStbAOb6MFBCBgkcDCwsLBw8PDqog8qiqWebMquUTbuZ2TE4WGWRBwT4CEdfeM6QEC1giwuLKG&#10;MnlB1seKxoXceHz0cH+/Kh8u+8k7FAMhAIGsCXyVKpOX19cnkuy3mzUIx8Zbnzsd6xtUvMZ1QVAg&#10;cXReZ4zLhvxHcwV6HJaipTYCjdHoUJtO6GOXQEzVcufm5niX2XW/dWlUWLeOFIEQCEbA3IIoc8R5&#10;MAXoGAJPBJ5VcpZDuB8AA4GqBH6810ajnartaScEiCmVGgZ1YjmlOuJhewT8jPGeHN484RCWPbch&#10;CQIQ0ENgeXl5IPkfO5K4vikxolLfk8ybevyoXRPGinYPoV/qBEhYT93D2JcPAT8fwPnwxNLfCSgZ&#10;YxIQ7j+0WpvmQ8V8sOAqCEAAAikTuLy7W2vf3Jw2qUzrxc0EKEpgVrIuKKExj5p94WoU+rIpv1+t&#10;Ka1yJ/C4ebqSO4fc7NdaSVc2uc64KUL/aBQ/renXEg01EKAavwYvTNZhNB73Jz/FExBwROBZovqz&#10;HlZI8HPEOxOx3W73WPYojjIx166ZxJJK8awYwynVBw9HTaAn306HV1dXxOyidiPKQwACrxGQPJD+&#10;4uKiqbb+Uf4NIAWB0gRYe5ZGRgMI+CJAwrov0vQDAUsE3gxQMOFaopyGmASDWYNRq7UjHyaby1T4&#10;TGOQYgUEIPAmAbOB2hwOT1qNxgqo/BFIcP50B4+1pzu2DiU/JZIW6cJcdS7XDG8VeZZnIPArgccq&#10;yZ8gkzcBTcnrMib/zNsbcVgvSci9ODRFy9AEqMYf2gPF+m+Mx1+KPclTELBI4OVE9X86oMq6RdaZ&#10;ipJD3XvmMGSm5lczmxhSKW7EJ0vh0vNwgHFu5rSLiwtuttMzCtAEAhCwTECKGO632+11WXv13xLN&#10;3GkZfMLiGCsJOxfToiFAwno0rkJRCPxLgAmU0RCMQIBgyw9bx+OPD/f3q0uzs0fBbKdjCEAAAh4J&#10;XF9ff5L5/nCq0eh57JauHgmw1ioxFEKtDUqoyKMvEyg4zreoRswIqkrg9vZ2t0HiaVV8SbZ7nrxe&#10;8B1klYNsbvWtCkSYdQJ3cruQdaEITJaArFFWkjUuLcN496blT93WTEhUf6b8ilSk3dVtDNppJmC+&#10;k1vN5o5mHVXpRuyolDtCfCuVUpCHXwm0hfNcq9Xalv2E069fv/ZwDwQgAIEUCchhwXNT1FCS1rfk&#10;33mKNmKTZQKsPy0DRRwE7BIgYd0uT6RBIDwBJt7wPlCkQbjwiB0IcrVmv91qrZqTs3Lt08COVKRA&#10;AAIQ0Evg63jcu7y+PpFE9V29WuahWexzqFcvsf70ittmZ29VW5fA70cJBPdt9oesfAjILSErYu0f&#10;+ViMpVUI+Ky+PhqNBtPT07zTqjjKYxuqq3uEnUZXZq7hTzkBk1ggKpp//EHALYGS36Uy53zgpga3&#10;LkldutxGdjYaDvdSt7O2fSV/m7X7i1wA8chIHahjnK/JIe3Ty8vLtUgpojYEIACBiQQkaf14OBya&#10;ausHzx9m/pyIjgceCTBWGAoQ0EGAhHUdfkALCJQmwERaGlm2DayPFQ+BF3My9qHV2jQnZR83trL1&#10;H4ZDAAL5ELiUipLtm5vTZqOxkY/Vui21PofqNreedsUr2dXrh9ZOCLww1vuyBtt30hlCsyAwliup&#10;qa6ehautGem6+rokpfWtKYsgZwQeHh5YBzujm6Zgkk3j8OtowtXtcViBlmoJVPwWlQrZPXMjkFq7&#10;UCwKAt1u90DWsawzX/OWh72kKAZKQSWJQxYEpe0xReNcKq2vyLfvybdv395rw4Q+EIAABGwRMEUO&#10;JYdkT9bzJnGddZgtsCnJUTQ3p4QVWyBgkwAJ6zZpIgsCWggwAWvxBHqUJzCYGo/3FhcWVpep6Fme&#10;Hi0gAIFoCUgl2u3mcHjS4lp7dT5ks6ikS1iHlgSm5/GnsS5B3oFUitvSoxmaxEbgTg5gyeGr7dj0&#10;Rl9dBGwnsMu77YsuC9EGAhCwQUAOOazZkIMMtwQavIPdAs5VesVE9V9w/cHBl1wHkD27Z+X72XxH&#10;25OYiCTiQ6UcSfyxFC49D+sc5z2ptP7Z7DfoAYUmEIAABOwTmJ+fPzPFD+VWxR2RzlrMPuLkJLLe&#10;Ss6lGBQxARLWI3YeqkOACZUxUJSA9bHiIggzHh893N+vLiwsHBS1i+cgAAEIpEDg6upqX97Th1NS&#10;3SsFe1K0wfo8miKk5za5WCekzkyJfWasSyWmTalOQoBXiU9iVEOSNT7FqDc66yZQN4FdxuWxbgvR&#10;zhCQ+ed/kIAABJIk0E/SKowKQ8BOovoP3amyHsaFqfVqvp8bU1Mc+n5yrMXfaGpj5TV7iDtG6mnl&#10;8U/5Bj68uLg4jJQuakMAAhAoTGBpaelo+PCwOpqaOirciAfTJaB8fk4XPJZBoBwBEtbL8eJpCMRD&#10;gIk4Hl/FqqmlMTYejfoS0F2XRPUdc4VTrDjQGwIQgEBZAl/H49719fXnRrP5oWxbnvdPgM2jkswt&#10;rRNK9srjNQmMhsM9qa5+VlMMzTMmcHN/vyGZPxsZI8B0TwRKJrCfz87OnntSjW4gAAGPBIbD4ZrH&#10;7uiqIoHHdzDv4Yr8aPZIwF0S7B9ShXYFzhCoQ0Dec31JDj2oIyOJtsSCSruReGNpZDQoQaDVam1f&#10;Xl6efP36tVeiGY9CAAIQiI6AyTHpSa6JJK5vyprsLDoDUNg5AdZczhHTAQRKESBhvRQuHoaAPgJM&#10;rPp8olUjbWNFPhbOR63WjrmqyVzZpJUbekEAAhBwQeDy7m6tc3NzIkl9713IR6YbAtrmUjdWWpTK&#10;RqVFmO5FmerD3W73wH1P9JA0geGQ6upJO1ivcW8lsMv7ra9XczR7TkAqlG5ABAJlCMjvu1fmeZ4N&#10;R2DEuzgc/Nh7dpeo/oOMqbIu7xIKCcQ+ThToPzc7u5d1ghQxoNKjkDhjaWR6GkQ03uUmxQ0pTnEi&#10;ietregCiCQQgAAE3BCRxvb+0uLguc+xH6WHgphekqiUQ0fysliGKQcATARLWPYGmGwgEIcCEHAS7&#10;5k6tB8CqjrHx+KOccF1fmp090swL3SAAAQi4IPDt27f3zeHQJKsTJHYB2LFM63OpY32Di6+6Vgiu&#10;eF4KyLg+n52Z2cnLaqy1TUAqU25Lwg9zm22wyKtE4HkCu1Rg/rOSEBpBAALqCci88x/1SqLgDwKN&#10;8fgLKCBQioDjRPXnukgy3zZV1kt5h4dfIdBqNnckaX2QHSBiP6VdTnyxNDI9DeIc72sy153IXLeh&#10;BySaQAACEHBHYGlhYX+63V4fjUbH7npBciwEWHfF4in0zIkACes5eRtbkyXABJusa5MzTKopHbdb&#10;rdUF+UgwVzMlZyAGQQACEJhA4Orqar/dbn+Wx3rAipcAa6+SvotzI6ekkXE/3mo0tiThi7VZ3G4M&#10;qr2pcNtoNqlMGdQLdP4agbm5uT509BO4v7/f0K8lGioksKJQJ1R6mQDvYkZGMQIeE9WfK0SV9WLu&#10;4am3CUgV47PG1NReVpyI+ZR2N3HF0sj0NIh7vJsbRUzS+rYeoGgCAQhAwB2B2dnZ897S0tbUeLwl&#10;779zdz0hWQWBuOdoFQhRAgI+CZCw7pM2fUEgBAEm5hDUVfdpPRhWYIyZj4CHVmtTTrNumY8D1YBQ&#10;DgIQgIADAl+/fu1dX19/loTQf5P5Crw/HaiCSEsErM+nlvRSKyZQ0oFaHooUGw2He2ZTXZFKqBIh&#10;gdvb211ReyVC1VE5cQLyLXrGgZw4nPz9+/deHJqipTICjBtlDnlNncd4IDHBSPwVRM3A34xUWQ/i&#10;9SQ7lffdkaxBj5M07lejiG2WdjPxxNLI9DRIZLzL++lQ9ik+6QGLJhCAAATcElhcXDyWPZB1mYM/&#10;uu0J6RoJsPbS6BV0gsDUFAnrjAIIJEKAiTYRR8ZqxuuBmoGcWt1bXFhYXZ6d7cdqHnpDAAIQqEPg&#10;8vJyTZJBT0TG+9/kJBLorsMn5rasvyp4jzFfAZq7JmYTvdvtHrjrAck5EDDV1cXOP3KwFRsjJDAe&#10;/xmh1lmqLImCa1kajtG1CMiBFMZNLYJ+G8vNi32/PdJbFAQCJ6r/wogEvigGjX4lZ2dmdiRmdK5f&#10;0xoaEt8pDY84YmlkehqkN953L6S4jimyowcymkAAAhBwR2B5eXkghRX3m43GusSy+S51hzqM5PTm&#10;6TAc6RUCHgmQsO4RNl1BIBgBJuhg6LV27CUwNh4fPdzfry4sLBxo5YBeEIAABFwT+Pbt23tJvjHJ&#10;6muv9sU87doNTuV7mVOdWhBAOGM+APTfuzSb52YTXYUyKBE1gZu7u0+NZrMXtREony6BdrufrnHJ&#10;WbaUnEUYBAEI/ESgMR5/AQkE/iGgK1H9h1pyCOb9zc3NBl6CQF0C5oYfeeel+b2t8Ldb118+2hM/&#10;9EHZUR+JxjEbUlynLUV2ZN5bcUQOsRCAAATUEZifnz9bWlzcHI9GZp02UKcgCpUn8MY8zfqrPE5a&#10;QMAXARLWfZGmHwh4IMCE6wFyQl1YHy+Pi0FZ4Pcl0LEuieo75rRqQsgwBQIQgEApAldXV/vtdvuz&#10;NOpNbJho4Hui3Yk8YH1OTYTLm2Yw5oN7udVobJlN9OCKoEDUBMzGplSm2Y7aCJRPloB8mw5mp6f7&#10;yRqYmGFUyk7MoR7Nubu7W/PYHV3VI8A7uR6/NForT3aV+ehDGqCxIjSBWblxVm6W+BhaD6v9E8up&#10;hJO4YSVsNHJIYPQoW/Zy14bj8am5IdZhd4iGAAQgoI7A0tLS0fDhYXVqPD5QpxwKWSHA+ssKRoRA&#10;wBkBEtadoUUwBJQRIJCkzCHpqSPXJ52PWq2dRTmVak6npmchFkEAAhAoRsBcpXktV2qW3uRkri4G&#10;WOlTBD8qOIYxXwGapSZS6a3T6bBes4QzZzEy1x3mbD+2KyfQbPaVa4h6PxPoAQQCVQjIjVaMnSrg&#10;ArSR5M1z6db84y9HAsoT1Z+5ZIMq6zkOUDc2d2dn9yVelMaalBhOpUFCvLASNj2NEhz3T8nqzyD3&#10;pprNU5n7tvWARxMIQAAC7gmYwouS17Inieubkudy5r5HerBOIMF52jojBEJAKQES1pU6BrUgUJUA&#10;wY+q5PJsZ3G8fBwOh+tLs7NHeZLEaghAAAJ/EzDVSCQJ9ET+v+9hkh8Bi/NqPvAIKHn3tVQcPpJk&#10;IdZs3smn1+FjIs+GVKJJzzgsSoKAVLT8koQhmRhBhfVMHO3AzIeHhxUHYhHpiIC8m/uORCNWK4F4&#10;EtX/IVi6AIFW9uilgkBDDoxLEtRAhTJVleCbrxI5vpQrYdPTKMFx/0Ky+j+8pdL64YXcGKvHAWgC&#10;AQhAwA8BSVzvLy0ursu8vSc9xr1m84NMfS+swdS7CAUhMEXCOoMAAjkRSPDjOif3abR1NBodt9vt&#10;1YWFhX1zClWjjugEAQhAwBeBb9++vZfqfiZZfa1yn8zVldFpaUggpIInIkxgqGCliiamUogkq5vA&#10;K38QqE3gp0Qefse1eSLAPoHmeHxsXyoSXRCQ+annQi4ysyGwko2lCRgqiZscJkrAj4VMiHt9SJX1&#10;Qk7moSIEzO0ScnB8p8izKp8hVlnJLcQHK2HT0yjBcf9WsvoTeBPnubi4ODQ3yOpxBppAAAIQ8ENg&#10;aWHhYLrdXjf5L356pJdaBBKcq2vxoDEEIiNAwnpkDkNdCBQhQCCkCCWeeSJQZbzIZvK5VLDaXFpa&#10;2nq8zhegEIAABLImcCXVR+QAz2eBUD+Yy0d29GOpytwavdE2DGDs26D4qgxT0a3VbO7I5tPAaUcI&#10;z4LA41XRG78ZG3diUha+y8jIc75V4/G2xBfW4tEWTSEAgZoE+jXb01w7gUTWg/LddKgdNfrFQ6Db&#10;7R6b287i0fhRU+I0lVxGXLASNj2NEhz3RZLVnxzQaLW223KDLEnreoYkmkAAAv4ImFhiT/JfhpIH&#10;Y/Jh/PVMT7YIsA6zRRI5EHBLgIR1t3yRDgF9BBL80NYHOT6NSizcBmLd3uLi4qq5Hik+S9EYAhCA&#10;gF0CJnB7fX392fp10czXdh0VQFqJuTWAdoq7ZOw7c05D1nCdTufMWQcIzorAxHkvkUSlrJyamLGj&#10;8Zjv1Yh8+v37915E6qKqMgIyJ/1PmUqo8waBx8NE50BKkEB667+Vx0OaCToLk0IQMLedmVvPQvRd&#10;us/0fs+lEVRpYGKBxAOrkFPUhrjkD2dIDHFtutP56/Lyck2Rd1AFAhCAgDcCJg9mNByuy7z+0Vun&#10;dFScAPN1cVY8CQGlBEhYV+oY1IJAXQJvBkWYwOvizbK9BFMPpOrZ6oJch5QlAIyGAAQg8AsBE7CV&#10;5M8T+Z/fO4HDfO0Eq0+hbFJVpM3Yrwju9Wamkptsjh9ZF4zALAlI4s6+GL5SyHgSHQph4iH7BMbD&#10;4Z/2pSLRFYFms7nmSjZyIQABfQQ4VKTPJ7U0Sni9N/GQZi1wNM6NgLntzNx6pt5uYjKVXEQMsBI2&#10;XY0SHftlqqv/4pDeVLN5wuEtXcMUbSAAAX8EJGl9sLSwsD/dbq9KnkzfX8/0VJUA67Gq5GgHAf8E&#10;SFj3z5weIQABCKgk8NoCzizAJZi6LlXV98zCXKXyKAUBCEDAM4Fv3769l8Qak6y+5rTrRAPlTpkp&#10;E06ApKJDGPsVwf3ezFRwM5XcrAlEUNYEZDz1BMAfpSEknMhUmgUNvBCYm5vre+mITqwQkJjDf6wI&#10;QkiWBGRucvtNliVVt0Y3xuMvbntAuhcCeazvqLLuZTDl04m59Uyqder9PicWU2kwEvurhE1Xo0TH&#10;fo1k9Sf/9Ibj8eHFxcWuLoehDQQgAAF/BMwtYUuLi5tT4/GW9Drw1zM9vUgg0Tkbb0MgNwIkrOfm&#10;cezNigBV1rNyt3VjZcPvXP5tSaL65vz8/Jn1DhAIAQhAIFICV1dX++12+7Oo3/NiAh/fXjC77ISN&#10;q4p0GfsVwf3bTNZyPyq4mUputYUhAAJC4Pb29oOMp+rz31NiE79vxpNDAuagDu89h4DdiF5xIxap&#10;qRAw6+nX/jWazerzUiqA4rOjH5/KaPwPgTwS1f8xlyrrjH3bBLrd7oHMafreg3yjVXI1Mb9K2HQ1&#10;SnTsW0hW/3cubLU+SdL6oS7HoQ0EIAABvwQkZ+Z4+PCwKonrB357prciBFiTFaHEMxDQQ4CEdT2+&#10;QBMIOCHAxOwEa7JCH8fLQAz8OBwOTVX142SNxTAIQAACJQl8/fq1ZwKzQTYrEw2cl3RB1I+zJqvo&#10;vsySISpSerVZY2pqz1Rwsy0XeXkSkGugV2QO3LVmPb9vaygR9AuB8fhPmMRFQN4tK3FpjLa2CbyV&#10;kF5kHW3mKNs6Ic8dAVOhTqSbf/zFRCDftZupsr4fk6vQVT+B2U5nyxwwV6MpccdKriiyRqkkmEYQ&#10;qEnAZrL6kyqNVmv74vr61OyR1FSP5hCAAASiJbC8vDyQ/Jm9ZqOxbgpmRGtIrIqzZo3Vc+gNgd8I&#10;kLDOoIBAzgSY0HP2/ou2j0ajY6kavL6wsLBvFtwAggAEIACBvwmYBAhJ+jxpSWA2GBPm7WDobXXM&#10;RlYNkoz/0vDGo9GRJAMdlW5IAwi8TuCTEzj5Jj85wYlQIdBu9+EQHYGV6DRG4cIEJiWjW1kjt9uM&#10;ocIe0fHgaDzmXa3DFW9rwe04T3z+kISUXgwuQ8c4CJjbgOSA+VZwbfkWq+wCK+uXyr3T0BqBBOON&#10;LpLVn3jLe2tN9pBPLy8v16z5AEEQgAAEIiQwPz9/trS4uC7rgT1RfxChCUmpzLosKXdiTCYESFjP&#10;xNGYmTcBJui8/V/EenMCVK4w2uwtLW09Vjkq0oxnIAABCGRBQJLVN+Q9eSrGEojNwuNujWRdVoNv&#10;gptINWi82dSs7ebm5nZcyUdufgTMXChJFe+dWk6yhFO8uQiXwzqD2enpfi72pmAnlbHj9GKRJPSn&#10;Z+K0EK1dE2iMx19c94H8GgRYl/0ET9bBvdvb290aRGkKgd8IyD5MX77dD4KhIcZSGT2xvcrodDXk&#10;N1DJH1JpfWWq2TwxcaJKAmgEAQhAICECSwsLB5Jjs2qKQiZklk5TmLd1+gWtIFCRAAnrFcHRDALJ&#10;EGBiT8aVFQ0ZmJOf5gSoVFTvV5RBMwhAAALJEri4uNiVzaMTMbCnwkjmbRVuqKsEG1s1CPIbmAjP&#10;XCuuolLbRE15ICYCkqTzwZu+JEh5Q51kR80m37WxOVYqYxdJfo7NrFj0LcL+pWfU2ffwsKFOJxSa&#10;RID39SRCIf4767C3qFNlPcSYTLzPudnZPXPg3LuZxFYqIyemVxmdroaJ/gZcVlf/xYG9oeyZSNL6&#10;ti7Hog0EIAAB/wQkx2ZgikKa4pCyrjv3r0EGPb4xb7M2y8D/mJgkARLWk3QrRkHgdwJM1IyK3whI&#10;9Q5z4tOc/IQOBCAAAQj8TODr1689SVY/bLVan9SxSTSgro6zY4VYm9UATBLFm/CkuvAON+bUGF80&#10;/Y3A1dXVe/kfN7yjefqtM+95Rx91h6PRn1Hrn6PyDw8rRcyumlj9WrsifWp8Bg4avYJOVQg8rlfP&#10;q7SljQMCfGNNhEqV9YmIeKAigVazuWMOnldsXr4Z31flmT22IJZXGZ2uhon+Bjwmq//jT0laPzR7&#10;KLocjDYQgAAEwhAwxSGlSOSqrBc+htGAXiEAAQjEQ4CE9Xh8haYQcEcg0Y9zd8DilizBz36z0Vhf&#10;XFzcMyc+47YG7SEAAQjYJyCVQVY6nc6JJKtv25duSSJztyWQYcWw0VWTP7+D3wCa68S73e5xTbI0&#10;h8BPBFQc3iKJilFZnEC/+KM8qYTASgg9bCd++5IXglUUfTab/41CT5T8icBIYpQgCUiAw4Gl4Ztb&#10;h0zMqHRDGkDgDQISgzyTW9L2vEAijlIZMzG8yuh0NUz0NxAiWf3JsQ3ZQ/l2eXliCgDpcjbaQAAC&#10;EAhDQIpF7k+326smJyeMBon1SnX1xByKORD4mwAJ64wECGREgIBKRs5+wdQfVxCNx1tysnNzfn7+&#10;LG8aWA8BCEDgZQKy8bgh78tT+a9r6hklGmBXz92ygqzPagLld/APQHONuLlOvCZRmkPgJwJSXX1X&#10;/ocVNVhIXFfjCqWKnHPDhFLPvKUWicYROk2fyo3xuKdPKzSaRED89mXSM/x3BwRYT9WCKt9dH2oJ&#10;oDEEXiAga9gjGVvHzuDwu6+FlthdLXx6GicaQwyZrP7k3GazudGWAkCXl5drehyOJhCAAATCETDx&#10;SZOTY3JzfuTo8GedAOsz60gRCAGvBEhY94qbziCgmECiH+qKiftUbWCuHhoNh6aqurugp0+L6AsC&#10;EICAAwJyfeWuBA5ORHTPgXg3Ipm/3XD1LJXASk3g/A4k7jkeSEW2rZokaQ6BnwjIuOrJpqPOhBwS&#10;LhitLxAYj0Z870Y4Mkg0jtBpGlVuNFY0qoVOEwn0Jz7BA/YIsH6ywlLWx9tUWbeCEiG/EJidmdmR&#10;+NC5dTDETGohJWZXC5+exon+DjQkqz85WeKSa1PNJknrekY9mkAAAgoImNwck6MjGzgHCtSJT4VE&#10;5+/4HIHGELBPgIR1+0yRCAHVBN4MrjDhq/ZdFeVGsmEvVw6tm6uHlpeXB1Vk0AYCEIBA6gTMdZWS&#10;rH7YarU+RWkr83eUbvtVabNGYxOshisz/x1IkuYOVYVrjB+avkjg9vZ2t9Fo9FTjeUq8yvwdoNpH&#10;HpWT718q9XrkbasrORyzZksWcrImsJK19ZEa/7h+PY9U/XjUJlHduq+osm4dKQKFgHx7DeQg345V&#10;GHwn1cJJnK4WPj2N+R349EVPktZP5WDXts9O6QsCEICAZgImR0cS1/eajca6fEf0Nesai26s0WLx&#10;FHpC4HUCJKwzOiAAAQgkSEAWu2fDh4fN3tLSFslLCToYkyAAAWsETFWsjlxXKcnqcQdRCbxbGxOh&#10;BRFoqeGBTBMxZN130O12j2uQoykEfiNg5kdJmNBZXf01f2X6DmD4/ktgbm6OTZ8IB0Sj2exFqDYq&#10;QwAClgiM2LC3RPIXMRzqc8P1USpV1p3izVq47OX05b340QoEYoW1MBKfq4VPT+OEfweaqqv/6vDh&#10;eHx4eX0dZ3EgPaMXTSAAgcQIzM/Pny0tLm7KGmNPTBskZp59cxKew+3DQiIE4iNAwnp8PkNjCNQm&#10;QJX12gg1CxiYRa4sdtfltGZfs6LoBgEIQCA0AUnG25BEz1PRYy20Llb65+PdCkYNQtgUq+mFjH4L&#10;5pDi3OysCXDyBwGrBKKuGkniutWxEI0wSXg0VSmj0RdFfxC4u7tLYx2OP1UQuLm/31ChCEqUIiDV&#10;hLkdoxSxCQ+zDrJJ801Zsu449NYZHWVFoDs7uy9xoX5lo3kPVEb31JC4XG2EOgQkHB/UnKz+zPm7&#10;F9fXn83ttjoGBFpAAAIQ0EFgaWHhQApPrsq7/EiHRnFpwTotLn+hLQReI0DCOmMDApkSYCJP0PFS&#10;XdMsbs0iN0HrMAkCEICAVQIXFxe7kox3IkLTCpgmHIi3OgAiEMZaraaTMvgtyDtsMDszs1mTFM0h&#10;8BsBc6DLVI2MHg2VRaN3YRkD5J1IwmMZYEqeHVFdXYknUAMCQQn0g/aeQueseUJ5ccOsm0N1Tr9p&#10;E5DDPDvmm7+0lRnEQkozKdHAxOKIx5UAxqNBCESSrP6DTWNq6n1bbrc1t/gFgUWnEIAABJQSkMKT&#10;g97Cwo7k9mzKmu9cqZrh1GJNG449PUPAEwES1j2BphsIREWABUBk7hr3p9vt1cXFxT2zuI1KeZSF&#10;AAQg4JmAqeghyeqHjVYr3Sspmcc9jyp33bFJVpNt4r8F2fTZoppwzTFC8xcJyLj6kBwaqgwm59Jf&#10;DZJDFsfJG5mggaPhcC1BszApEAHGUyDwNbudnZ09FxHmH39lCbC+KUvM+vNJrputU0JgFQLm3Tge&#10;jXZKtU08BlKKRYWHicFVgKa5SaK/h5iS1Z+Gh8Qv14Zyy+3l5SXffpp/M+gGAQgEISC5Pf2lxcVV&#10;WYd8FAUGQZSIqFPWaxE5C1UhMIEACesMEQhkTIAJPW7n/zhtOR5vySJ283FzJ26D0B4CEICAYwKm&#10;koep6CHJ6tumqxgDvIURJRqUL2x/Qg+yXqvpzESTOEbj8UdZ//Vr0qE5BH4j8FglciNZNFQgTdK1&#10;kswz6HQ6Z0kal7hRzfG4l7iJmOeRAOPJI2zLXcnalnVtGaaJfuOUQaDoWaqsK3JGaqp0u91jWece&#10;FbKLOGAhTK89ROytFj59jRP9PUS+l9GbajZNpfVtfQMGjSAAAQiEJ7C0sLAvBSrXR6PRcXhtAmuQ&#10;6DwemCrdQ0AdARLW1bkEhSCghAALASWOeFGNgTllaU5bSlV1Fq2aPYVuEICAGgImAc9U8jAVPZ4r&#10;FXmgVw1fFHFLgI0zC3wTWtvKeOh3Z2f3LVBBBAR+IyBVIg+zwUKyVzqubjb76RiTlyXyzvlfXhZj&#10;rUsC40bjPy7lI9sdgcZ4/MWd9EQkc+hOrSOpsq7WNUkoJgfV96Rw0dmrxvBNU9vPxNxqI9QlIKH4&#10;X4J7GD3Znzm8uLoipqnrV4M2EICAEgKmQGVvaWnLFKz8Ubgyx7835nHWbDkOCGxOmQAJ6yl7F9sg&#10;UIAAE3sBSIoekcTKI3O60pyyVKQWqkAAAhBQTeDi4mJXgqEnomTvJUWTTVpPNECverA5VI41mwW4&#10;CfwmJFA5mO10tizQQAQEfiPwWOlqJTs0JIDF7/LR6M/4jcACCECgLgHZ6MhvDqsLTU/7vh5VlGlC&#10;Mqoyh7yozsbV1dX7GBRFx/gIyIGIQavZ3HlR8wRiHKE9QqwttAcs989vwjJQN+LMQS/Zrzn8+vVr&#10;z00PSIUABCAQNwFTsHI0HK6bApZxW4L2EIAABF4nQMI6owMCEHidAB/3akaHqaIxfHjY7C0s7JjT&#10;lWoUQxEIQAACigmYoKcJfjZarU+T1CRpfRIh/rsGAmykWfBC5OtbuSViy2xYWyCBCAj8REC+N3ry&#10;P0ycL5PHRlJYrC7ux6p49no3GhvZMwAABCAw9RjrJN75NBY4TBfdr6JVIO4UnVEorIZAp9M5k6Sl&#10;vV8+4NToF6sixNhi9dwrekce73vLGynuW8h+zXa70zkhaT2x3yHmQAAC1ggsLy8PTAHLZqOxLnH7&#10;POKeVFe3Nn4QBIEYCJCwHoOX0BECjgm8GZhJ+CPfMVZb4gfj0WhnaXFxXRameSxGbZFDDgQgkDUB&#10;E+w0QU8T/MwahDGeuTypIcCGmgV3RpqQOhqPP0oyD+tBC0MAEb8TuL293ZXDED3YPBIgUSymoXDO&#10;oe6Y3IWuEHBIgAMQDuG6Fy1rXda5kX6nuB8dUfSw8nhbURTKomR8BLrd7oHEg/o/YnzE+Wo7kNha&#10;bYS6BCT8m0gxWf1p8EhRjrXpTuevy8vLNV0DCm0gAAEI6CEwPz9/JnlCmyZfSLQa6NHMnyas2/yx&#10;picI+CRAwrpP2vQFAQhAoAyB8fhAqqqvLi0tHZVpxrMQgAAEcidggpwm2GmCnmVYpBwAZjOrzEjQ&#10;/6wJ0BCkseCniDa0zMZ0d3Z234LViIDAbwQkuWZF/sc/QPMKAZJCVA8N2bA5Vq0gyr1K4Ob+fgM8&#10;EIAABJ4INMbjL1nS4JBcMm6Xw58fkjEGQ1QSmO10tqTC5kClchEpRTwtImcVUTWi2F4Rc54/k/Re&#10;xb+G9qaazZNv3769L8uH5yEAAQjkRMDkC5m8IZkbjpK0O+H5PEl/YRQELBAgYd0CRERAIAUCVFnX&#10;40Vzrc90u726uLi4Z6770aMZmkAAAhDQT+BHRatm81Q07VXRNulAMB/8VYaE6jZssllwTwS/C7Mh&#10;bTamLViLCAi8SEDG2AeqqxcYHCSUFYDk/5HRaJRngqN/1PQIgSgI3N3drUWhKEq+RKCfDRbWFKm6&#10;mirrqXpWiV3yzTaQf8QGaviDOFoNeBqbRhDTq4ot6T2K36H0mu3254uLi92qvGgHAQhAIAcCJm+o&#10;t7CwI4nrmxLPP8vBZtZuOXgZG3MlQMJ6rp7Hbgi8QIAJP+ywkIXluVTA3TLX+nCleVhf0DsEIBAn&#10;AQlqHg7H48O62icdEE44kF/X77G2Z/1mwXPKqye3ms1NszFtwVJEQOA3Aiaxr9lsboOmJAHl742S&#10;1kT9+NzcXD9qA3JW/uFhI2fzsd0NgVGz2XMjGamuCTzGQs9d9xNUPuuHoPg9df5JYvy8hzzBzrEb&#10;eVf2ZYwd5Gh7HZu5qbAOPaVtE45xJ7038cZwarRan8z+jtIRh1oQgAAE1BCQxPW+5BOty/pmT5Qa&#10;qFGsqiIJz+lVkdAOAjkQIGE9By9jIwRsEGChYIPiazIGsqD8KAtLU1X92GVHyIYABCCQIoGvX7/2&#10;Lq6vTyWouW3LvqQDw8zptoaJGjkkrVtyhcLfxmg43Ot0OmeWLEQMBH4jIMkOn8BSgwAVUmvAs9BU&#10;bifjQI8FjoiAQEoEHh5WUjInN1tG8l5PzmbWCsm59C2DzK1Ft7e3u1kZjbHeCciBzb1cqmragEvM&#10;zAZFZTIUxu9sEUp6T6IAJLO/Y/Z5zH5Pgcd5BAIQgEDWBJYWFg6m2+11uX3yOEUQrOFS9Co2QeBf&#10;AiSsMxogAIGfCDDx+x0QEnw4MgtJWVDu++2Z3iAAAQikQeDy8nJtutP5qzE1tWbboqQDxAkH9m2P&#10;g1jksYaz5ClFvw3ZgD7udrsHlixDDAR+I3Bzc7Mh/6P5x58NAiSk2aBYSoa8J7+UasDDqghIUt//&#10;VCmEMqkQWEnFkBztaKTyXmdNkOPwfW7zH1RZz30IuLe/1WrtyDgbuO8p7h6IlcXtvxe1VxS3s003&#10;6b2IErDMPk+73T41+z4lmvEoBCAAgSwJmJvKektLW8OHh01ZG55HByHheT06X6AwBDwTIGHdM3C6&#10;g0DUBFgwWHOfqYBhFo69hYWdxytvrclGEAQgAIFcCEii3fZUs3kq9vZc2Zx0oJh53dWwCSaXjThL&#10;6J8STCyJqyJGfHk+OzOzU6UtbSBQggDV1UvAKvWogvdIKX0jfbjZbB5HqjpqCwGZ65yt4QEMAQjE&#10;SWBmZibu9zrzf5wDz7LWVFm3DBRxLxIwN7HJWNsDz+sEiJElODqIZSfo1JdNkkrrK7Lvc/JYaCEb&#10;uzEUAhCAQFUCy8vLfbmtd13WPx+ryvDe7o15nXWcd2/QIQS8EyBh3TtyOoSAfgIsAJz6aDAejXaW&#10;FhfXzcLRaU8IhwAEIJAwgYuLi8PheHzow0SS1n1Qpg9bBFjH2SIpcgJuhLUajS3ZfB5YtAZREPiJ&#10;gDn0JWNsDSyOCVBh1Rlg+a4emEQdZx0g2DkB3kHOEWfZAZX743a7Wf+aIh9RWcFcH5W7PCpLlXWP&#10;sHPtSgohHZmb2XK1/y27iY0lOCoCxuh80Ex6/6E6wJ7s/5ik9e3qImgJAQhAIB8Ckns0WFpY2J9u&#10;t1dljdiP1XLWcbF6Dr0hUI4ACevlePE0BCCQeFDApYPNiUapqr66tLR05LIfZEMAAhBImcDXr197&#10;F9fXp1Jlw2ugMumgMXN7cj8ZAjoWXRrg9yGVMPZIwrToQ0T9RkAC1j1JCPsAGs8ESGizC7zZjHbj&#10;xS6IOKWZ91CcmqM1BCDgnEAMG+vM6c6HQewdPFZZZ70duyMj0F+S1ndkXXUegareVCQm5g21v44C&#10;xOb8GTc1lfS+gwWQpmiRKV5kQRQiIAABCGRBQNaH51I8c9MU0RSDByqNTnxuV8kcpSCgjAAJ68oc&#10;gjoQ0ELgzaAOC4hSbjInGM1JRnOi0ZxsLNWYhyEAAQhA4B8Cl5eXa9Odzl+Nqak1sFgmwNxuGWh4&#10;cWYtxyadJT88JaRYEveWGFMdrdvtHnjoii4yJnB7e7sr5q9kjCC86SS61ffBaPRnfSFICEXg9uGB&#10;9Xwo+In3K2spxlbkPh6NRl9UmsDcrdItmpWSpPVdqQrLmluzkxLQzdxMIf9MMhJ/xMHSHAOJx6xJ&#10;Vi82bE3xom+XlyemmFGxFjwFAQhAAAKmiKYppik3CR/EQoM9zVg8hZ4QqE+AhPX6DJEAAQhA4EUC&#10;prKFLAI3zQlGc5IRTBCAAAQgUJ3Aj6sfm81TkRAsKJl8ADnxDYDqoy/ulgR4LPrP8W9EfHU+OzPD&#10;RrNFlyHqdwKPVY3/gI0iAiTAVXVGv2pD2oUnMPr+PdiaPrz1aOCSQKPZZGy5BOxB9tzcnK73u8fD&#10;qx7w0oVnArL2psq6Z+Y5did7T3057PMxR9uf20z8K8ER4DgOF5pY8nsNlgE3m82NdqdzwmEwy2AR&#10;BwEIJE3AFNNcXFzcMzlL8m1ypsLYxOd3FYxRAgIRECBhPQInoSIEQhGgynpl8gNh91ES1VdlEahr&#10;k6WySTSEAAQgEI6AufLRXP0YToN/e04+kEygQMMws64Dm3YWkTr8jbQajS1THc2itoiCwG8EZGPv&#10;k4yzHmiUEiB5vahjzjkUXhSVzuck2WBNp2ZolQIBklji9qJZDwffSGc+jnsQKdJe5rtt3kmKHJKw&#10;KnJT27656TdhE181jRsGE/W6w/ibBmLJ7zE4gmxu3pV9olNzE6+jLhALAQhAIEkCJmdJcpfWZd20&#10;JwYONBrJPqZGr6ATBNwRIGHdHVskQyAJAiwMyrlRggw/rtZZWljYL9eSpyEAAQhA4FcC5orHi+vr&#10;U3PloyY6yQeUE98Q0DSWfOrCms4ibRdVFsfjnU6nc2ZRS0RB4DcCJlnGJM2AJhICJMu96qjxaHQc&#10;iRdR83UCS8CBgDMC7faKM9kI9kMgRNIl864f32bYC1XWM3R6IJPlwM+OjLdBoO6DdEusKwh2Oq1J&#10;IPm9hZp8CjTvmZt4f9zIyx8EIAABCJQiIDlMByaXSW7nCRNbZf+5lL94GAIpEyBhPWXvYhsEXBNg&#10;QfEPYVO9wlyl01tY2DFX67hGj3wIQAACqRMwVTKmO52/TNUMjbYmH1hmjtc47GrrxEZebYQ/C7D0&#10;O5HEyyOpFHxkWTvEQeA3ApLAoOK2ElxTgQBJdD9Bk02VLxUo0kQRAXkfqVzjK0KEKhDImoC39zzz&#10;a9bjzJfx5sDo3d0d854v4Bn3Y24gkn2qnVwQEONK2NOW4m0aCSW/p+ARurmR9/L6+pPHLukKAhCA&#10;QBIETC5Tb2lpy+Q2ydrx3JtRb8zvrOu8eYGOIKCGAAnralyBIhDQS4AFwpu+GUiS0Y5cobNprtLR&#10;60U0gwAEIBAPgR/VMaRKhmjc06x18gHmhDcHNI8r17qxrrNMuObvRAKCZ7KpbK5h5A8CTgnI3Loh&#10;HZh//MVOgOS6qbm5Ob69Yx/HjcZK7Cagv2ICDw/Md4rdU0Q1p+955tEiLuAZywQkqY6EOstMEfcy&#10;gW63eyxxhqPU+RDbStjDNeNsmskkv5cQBv6u3ND72dzUG6Z7eoUABCAQLwGT2yQ5TquyrvoYrxVo&#10;DgEIxEqAhPVYPYfeENBCIOHgwSTEZvFmrsxZWlpKPgA4iQX/HQIQgIAtAhcXF4emOoYtea7lJB9o&#10;zniedz12Qso3G3ts7ln0wFPSS0mR5qruVrO5I1VmByWb8jgEShOQcfahdCMa6CeQY9Kd3G7Ge1P/&#10;0Cyg4UqBZ3gEAhDIlIB5z5uDndbMz3G+tAYPQXUJmG9vuT1w4/EAaV1xtIfARALmULzVd+jEHv0+&#10;QDzLL2+vvSUch05+D8HrQPm5M5lj37c7nROS1gM6ga4hAIGoCSwtLOxPt9ursn7sOzOE6urO0CIY&#10;ArESIGE9Vs+hNwQ8E3gzCJRwEOElzGaxZhZtZvFmrszx7Aq6gwAEIJAkARNQlGoYp41Wazs2A5MP&#10;OGc2z8c2/uroyyZfHXovtC35W5ENlb1Op3NmWQvEQeA3Aj9uLqG6evojI5NkPPke/5K+M9O2UN5J&#10;K2lbiHXBCTSb/w2uAwrUJ1B3szyTebE+aCS4IvDrQfExB0hdoUbuLwTMoZ9Wq7WTIhjiWCl69dGm&#10;kjG1hElgWgUCEmNdm+50/rq8vFyr0JwmEIAABLInIAcez6Xa+ubUeLwlMAa+gLC280WafiCgjwAJ&#10;6/p8gkYQgIBSArIxfi4V1TfNYs0s2pSqiVoQgAAEoiNgAokmoGgCi9Ep/6gwSeuxeg69CQhZHgMF&#10;N9jGo9GRrCePLPeOOAi8SIDq6hkOjIST9JrN5nGGHk3L5HZ7JS2DsEYbgcZ43NOmE/qUJzAajcod&#10;UHo+9xVck5fXihYQmEzgtRvNqLI+mR1P2CNgDsfLe3TPnsSwkrgpMCx/570nPm8nv2/gfIAU7qA3&#10;1WyePBZtKNyIByEAAQhA4F8Ci4uLx5IPtSqJ6wfWuCQ+z1vjhCAIZEaAhPXMHI65EKhDIOMq6wOx&#10;/aMkqq9KRfV+HYa0hQAEIACBnwn8CCBKIFH+117sbJIPPhNUiH2Ivqo/SeuWXfuULPOKWHM1t7mi&#10;23KviIPAiwRknt2X/7ACnowJJJS8Lod9BtxMkcBYfnjgnZSAG1Wb0GgwxlQ7qJhyc3Nzk2OwCc1x&#10;xajwlGYCRRJqqbKu2YPp6dbtdg/MbcGxW0bMKnYPTtA/8Xhz8vsF+oZnbzgeH15cXZlYGH8QgAAE&#10;IFCBgORDDSRxfa/ZaKy7XEuyxqvgHJpAICECJKwn5ExMgYAPArktHCSYcGROES4tLPBx62OA0QcE&#10;IJAVgcvr608mgChG97IyPGZjE99EiNk1dXXPbY1Xl1eh9i/8XiTAN2g1mzvmiu5CMngIAjUIyHgz&#10;8+sfNUTQNDUCsSf2NZv91FySqT0rmdqN2f4IMMb8sXbWk1kvm4Oev3UQ+1zmjBiCQxEokqj+pNtj&#10;lfXtULrSb34E5LD8lolDxGo5sapYPVdQ78TjzCSrFxwHDh4zNw1eXFwcfv361cTF+IMABCAAgQoE&#10;5ufnz6Sg56asx0zxpWrrycTn+gpYaQIBCDwSIGGdoQABCNgjkNCCw5wWlET1zd7Cwo45RWgPEpIg&#10;AAEIQMAECr9dXpqq6rup0cgiEJ3QfJ/a+KtrDxuBdQm+0P6X34skKOxRHdgBZ0S+SOD29vaDbNL1&#10;wAOBFwk8T/iLZW4fjf7Em/ETkOqy/4nfCiyAAAS8EHiqDEySuhfcdFKOQJlE9eeSqbJejjNP1yNg&#10;Dv/Iv616UsK0JkYVhru3XmP5Bq0IJIs9gopsfDVrtFrb7U7nhKR1X8TpBwIQSJWAFPY8MAU+TaHP&#10;Uja+MdezzitFkochkCQBEtaTdCtGQcAtgcQXEAO5ZnzHnBaURPW+W5JIhwAEIJAfgcvLy7V2u33a&#10;bDY3UrU+i4B04psKqY7NInZV3XQvIjvbZx4TbGSNeSTVzcoF9bKFhuF1Cdzc3KxIYsJuXTm0z4hA&#10;HMmAfKMnMCQlGL2SgBmYoJzAzf19st+bytFbVW80Gn2Z4tvTKlOE2SFQZ39EDjGvyFp9244mSIHA&#10;ZAISh+hLgaaDyU/qeaLOb0yPFWjyKoHE5/Ys9gYiGd4y5/7YizJ7UpGojJoQgAAEVBIwBT5NoU9T&#10;8FPWled1lGSdV4cebSGQDgES1tPxJZZAQAeBiAMNsjj6aE4HLi0tHemAiRYQgAAE0iLwY0Ou2TyR&#10;6hYraVn2uzVZBKYjnvNTH3827CNoZIPivzIkiHcmm8Tm6kT+IOCLwCdfHdFPggR0Jq+fy3v0PEHa&#10;+ZnUaCT/LZCfU7EYAm4IzM3N9d1IRioEqhGwdcCbKuvV+NOqOgF5n+6ZuER1CX5a2vqN+dGWXioR&#10;SDyenMWeQCXHh2v0Yy9K9qS+ffv2PpwW9AwBCEAgDQKm4KcU/lw1eVVi0eBVqxKf79PwJlZAICwB&#10;EtbD8qd3CERL4M0kpsgWIFKt53i63V6V62z2zenAaJ2C4hCAAAQUE7i8vv40HI8PRcWeYjWtqpZF&#10;gDqyOd+qgzMQRtK6HSfLpvCPK7jNVdx2JCIFAm8TkANiGzLe3sMJAlYIPE9eDzjvyy0Vx1bsQYgG&#10;AisalECHtAmMhsO1tC3Mwzqzfo4hwTIPb+Rtpe0kWlNl/erqajdvqljvm0Cr1dox8Qnf/RbtjxhU&#10;UVIRPxfwe9IHtSz2AnyAdNNHr9luf764uGDudcMXqRCAQGYETF6V5Fety9qyX8Z01ntlaPEsBNIm&#10;QMJ62v7FOghA4A0C5roac21Nb2lpi0ptDBUIQAACbgh8/fq19+3y8kSkZxkMzCJQnfhmg5tfRjxS&#10;CSDV95WsOXdYa9bniITiBCS560Pxp3kSAiUJBKq+LgfNv5TUlMcVEri7u1tTqBYqJUigOR73EjQr&#10;V5P6uRqO3eEJ2E5Uf25Ro9n8IN+KvKvCuzkbDTqdzpl8K6q8+Y3YUwbDMPH4cRZ7AAkMU6m2/kmS&#10;1k1RJf4gAAEIQKAmAbPnJdXWN6fG4y2Td/WPuMTn/JrYaA4BCDwSIGGdoQABCFQmEHGV9YHovmeu&#10;qzHX1lQGQEMIQAACEHiTwOXl5Vq73T5tNpsbOaPKImBNACLpIc7GYXX3SqDuoNvtHleXQEsIlCMg&#10;lRrfS4us591yxHi6FgGP1dd5l9bylJrGo2azp0YZFEmawLjR+E/SBmZkHAeWMnK2IlNdJqo/mSmJ&#10;w73r29tdRWajSgYEJLHoSOIUqmIUxJwyGHiJx42ziP0nNEwlaX374vr61BRaSsgsTIEABCAQjMDi&#10;4uKx3HK3Lmu6j5K8/qoerPmCuYiOIaCSAAnrKt2CUhCIh0BsCwsJHBxJVfVVuabmIB7KaAoBCEAg&#10;PgI3NzfbU83miQQAV+LT3r7GWQSuE998sD8q4pLoY8M+LiKTtZVN4LO5uTmV1csma88TsRKQa94/&#10;xao7eidAwFUCe8nrZRMgmawJsoG1lqxxGKaKgGx68B2qyiPVlZH1dL96a1pCoBwB39+9jampP6iy&#10;Xs5HPF2fgCSt7/xUBbO+yMoSYttfrGxozg0TjxdnEfNPcPzK/LvW7nROTMGlBM3DJAhAAALeCUiR&#10;0IHkX+1LAbt1WWfyDe/dA3QIgfgIkLAen8/QGALxEFAUiDALo2ajsd5bWNgxC6Z4IKIpBCAAgfgI&#10;XF5ffxqOx+ZqxV582rvTOIsAtqK5350n85bMZmIx/8vacyAV87aKPc1TELBDQKqr74qkFTvSkAIB&#10;CwSeJ7DXEDecmvqzRnOaKiLQHI/5PlDkD1SBQAwEZE09MAdBY9AVHeMl4DtR/YkUVdbjHTMxa27e&#10;q/JvJ6QNoX5zIW3Osu/E48RZxPoTHrgmad0UXJLCSxsJm4lpEIAABLwSmJ+fP1taWtqUb3iz1hw8&#10;dc6+olc30BkEoiBAwnoUbkJJCOgm8OYCI3BAwlSKGI9GO0uLi5tmgaSbJNpBAAIQiJuAuUbx2+Xl&#10;iVixG7cl7rTPIpAdeO535z0kE1wqPgZMQE6qlp0Xb8GTEKhHwFRmlAomH+pJoTUEHBKoUX293Wj0&#10;HWqGaJ8Ems3/+uyOvjIm0GhsZGx9iqYzD6ToVQU2aUiapcq6goGQoQoSr+iPRqOPIUwnYSkE9QB9&#10;Jh4fziLGH2DYBOiyJ4WXTNL6doC+6RICEIBAsgQkaf1oOByuynrziLVfsm7GMAjUIkDCei18NIYA&#10;BDQTkMXPR7luet0siDTriW4QgAAEUiBgrk9st9unkiy3kYI9Lm3IIqCd+KaEy/ERi2yCTK97ShKH&#10;D7rd7nEsvkTPNAjc3t7umgqNaViDFVkQKJjALgfQB51O5ywLJhkY2aDCegZexkQI2Ccgm9xf7EtF&#10;Ys4ENCSqP/E3a3hJlPuUsz+wPQwBiVvsm5uJffZOLMkn7YB9JR4XziK2H3D4hOja3BZ8cXFhbgzm&#10;DwIQgAAELBFYXl4e9Hq9HcnXMhXXie1a4ooYCKRCoPF/377xfZiKN7EDAoEJSDWQ1/8ab/5Xq5rL&#10;JsZx5927PapaWsWKMAhAAAKvEjAVKCSoZzbXemAqTiCLk6Me5//i5HnSNgF/qzzbmtuXZwJvc3Nz&#10;6/YlIxECrxOQeXhFEl3+ghEEkiLwuIYYjcdHczMz5hpZ/hIgIO+rr41mk2+GBHwZgwmyRl3nwEsM&#10;npqso7lJ5u7u7uvkJ3kCAm8TUL0ZOh6vsp/BCPZNwHxLyjv21MfhZ9W/P9/gU+4v8WR14zoS1tMd&#10;wJJf0B/e32+ZJMt0rcQyCEAAAmEI/N///d/+VKPxh/ROXDCMC+gVAqoIZJEno4o4ykAgYQKhA04S&#10;WDsfPjxs9paWtgjuJjzQMA0CEFBF4PL6+pOpQMEHZnm3ZBHczmCTorzn02sReg2ohaisRQeyybul&#10;RR/0yIeAjL0P+ViLpdkQeKzALhW5qaqbkNNJVk/ImRGYMuJwRAReKqairLEHVGQrxoqnXiagqaL6&#10;az5iTc/oDUHA7KPJ2HN6ODSG318I9kn2mUEcOIt4fpKDs5hR5vbgdqdzYg7zFGvBUxCAAAQgUJTA&#10;0tLS/mh6el1u0zwu2obnIACBdAmQsJ6ub7EMAroIuA1UDCTotbe0uLgqp577ugxHGwhAAAJpEvj6&#10;9Wvv2+XliVi3m6aFfqzKIsjtdg3gx1H0MpEASetTUhyiwaHJiSOFB2wTkE20DUkA3eY3aJss8hQR&#10;4BtfkTPqqHJzf79Rpz1tIVCWwOj7917ZNjyvmgDzgWr36FQupkRZs6YnQU7nOEpdq263eyxJ60cu&#10;7OQ71QVVpTIziP9mEcdXOrx8qiW3NK1JgabTy8vLNZ/90hcEIACBHAgsy2HJXq+3JXPq1pQUI83B&#10;ZmyEAAReJkDCOiMDAhCwSuDNAJSDgIUsZo6kqvrq0sLCgVVDEAYBCEAAAq8SMMG6drt9aipOgKk+&#10;gSyC3Q7WAPXJI8E2gZw3IuXK2I9SmaxvmynyIDCJwLjR+Ke6ekwJOZPs4r9DwBAw1XS5PY2xAAEI&#10;VCUg36trVdvSTh8BWW9z44Y+t6jVKNZ1MVXW1Q6p5BWTNfee7Zssco4RJT9gfjUwg7hvFvH77Abu&#10;mwb3pprNUzlItg0WCEAAAhCwT2B5cfFYvvHXJfj70b50JEIAAjEQIGE9Bi+hIwQg8BsBCZ71m43G&#10;em9hYUeqqg9ABAEIQAACfgj8CNI1myeNVmvFT4959JJF0DuDzYs8RuvbVsaaGFDHd2ZdKhXJ9uvI&#10;oC0EqhC4urp6L5WfNn5tm+PvsAo/2kRBoB+FlihZjMDDw2/vq2INeQoCEIDA1NTc3BxzAgNhIoHY&#10;18GPVdaZLyd6mgdsE5Ab4watVmvHllyS1W2RjEBOBvHeLOL2EQy1ECpKpfXDy+vrTyH6pk8IQAAC&#10;qRMwOV5LS0v7o+npVbPHlrq92AcBCPxMgIR1RgQEIGCdgMsq67JYOR+PRjtLi4ub8/PzZ9aVRyAE&#10;IAABCLxK4OLqat8E6eSBHpggUIlABpsYlbgk2CiXzUlZmw6kEtlWgi7EpAgIyOGxNzfNYk/YicAF&#10;qOiYANV0HQNGPAQSJyDJd/9L3MSszDPJlLar/2YFMHFjU1r3Pr9BKXG3YZ4yAp1O50zW33t11col&#10;HlSXUxLtM4jzkqyexEita8TuxcXF4devX9kTq0uS9hCAAAReILA8O3veW1raHI3H5vDkAEgQgEAe&#10;BEhYz8PPWAkB7wRcBKVE5sfRcLguJ+2OvBtEhxCAAAQyJmCCcRfX159lg/hDxhicm55NADyDzQzn&#10;gyWSDlysB7WZLu/FLZM8o00v9EmfgLnxRKqrrxSxNKUEniL28kw6BOT2iuN0rMESkocZAxCAgAUC&#10;fQsyEJEQgRTXueYGJVnrbyTkJkyJiICsvw+qVrhM8fcYkev8qmpiuxnEd7OJ1fsdPVH2JgUjttvt&#10;9glJ61G6D6UhAIFICCxLDpjkgq3KKuMgEpVREwIQqEGAhPUa8GgKAQhUJFAykCFVHY6n2+3VpYWF&#10;fXM1TMVeaQYBCEAAAhUIXF5errU7nRPZMHtfoTlNShLIJhBeci1QEiOPKyKQctK6rFE/SnX1viLc&#10;qJIJAUkg6Mlvq/SVxCQQZDJA0jGT92s6vsQSCAQhIPPlWpCO6dQZAW7ecIY2OsGpr2upsh7dkExK&#10;YXOLnLlNroxRKcd+ynDI4tlMYrrZxOizGLQWjByNpuQA9tr09PRfZr/MgkREQAACEIDACwRMLlhv&#10;cXFPEtc3uWGNIQKBtAmQsJ62f7EOAkEJvBmkKhDUMIuQ4cPDplwBsyVBsvOgxtA5BCAAgQwJfPv2&#10;7f1Us2mS1QnCefR/NgHxAmsBj9jpyiGBFJMJTMUxqTy27xAboiHwKoHr29td2SjrVUX09JskqaAq&#10;Qdr5IDAcDv/00Q99eCTQaGx47I2uIDDVaDYrz5Xg00lgbm6ur1MztPJFIMVvy5fYUWXd14iinxfH&#10;n9wiZ26TK0qH78qipBJ4LpNYbjax+QSGpBcTJFn92Z/5vjgxtx566ZtOIAABCGRKQBLX+5Ijti43&#10;uuwJgkGmGDAbAkkTIGE9afdiHASiJTCQINfe0uLiulmMRGsFikMAAhCImMDF1dV+s93+LCaYIBx/&#10;nglkExjPZKPD8/BR210qm5im0pipOKYWNIolTUA2xVYkgeUPW0bmkvRjixdy/BGQ67aJBfjDTU8Q&#10;SJaAuZUkWeMyNEwSKAdUWcvQ8WJyjmtWqbJ+mKe3sVoDAXObnLxvD97SJcffpQbfBNMhkxhuNjH5&#10;YAMpso5/TlZ/Ur4nB+wPLy4u9iOzBnUhAAEIREdgaWnpYDQ9vT4ejY6jUx6FIQCBNwmQsM4AgQAE&#10;nBIoXWVdgmBSVX11aWHhzWCYU6URDgEIQCBjAl+/fu1dXF9/lo3gDxljUGF6NgHyTDY8VAwqBUqk&#10;kLRuKo2ZZBkFOFEhQwKSNPChTnX115CRbJDhYFJssjkY1Ol0zhSriGolCdzc32+UbMLjELBC4Pbh&#10;Yc2KIIRoItDXpAy6uCOQ+61Ackh1hQqu7sYXkicTkFst9l47JJRCbGcyAZ74h0AmsdtsYvEM7WIE&#10;Xk5W/6et2T+TpHUOlxWjyVMQgAAEKhNYnp097/V6W6PhcFMqrp9XFkRDCEBAFQES1lW5A2UgkCaB&#10;IsErCXz1m43G+uLi4p5UVR+kSQKrIAABCOgmcHl5udbudE5kU+y9bk3z0S6bQHkmGx/5jNy3LS2y&#10;NtTKajQa7ZlKY1r1Q6+0Cdzd3a01ms1tl1aSuO6SLrKLEpD4wHHRZ3kuDgKj7997cWiKlhCAgHYC&#10;sh7/ol1H9KtHgPXov/ykyjrFJOoNJ1rXJNBqtXbMYdLnYmKO6dTEkWfzTGK22cTg8xzF5a2ekKz+&#10;JFCS1rclaf3UFIEq3wktIAABCECgDAHJIetLxfVVSVr/WKYdz0IAAjoJkLCu0y9oBYFsCMj1Leey&#10;qNhaWlzcnJ+fP8vGcAyFAAQgoIzAt2/f3k81myZZfU2Zatmrk03APJMNkOwH9COAGJMQTAJlt9s9&#10;wIcQCEVgOB5/8tV3jL9RX2zoxz0B2fQlGdE9Zq89NJtNvjG8Eqezfwg8PGxAIy0CUvG3n5ZFWPNE&#10;gPXn72OBKuv8PkITMLceydp87/nvNLRO9O+RQCax2mxi7x6HTk5dyTtyrd1un5piUDnZja0QgAAE&#10;QhGQpPX90fT0qimIGkoH+oUABOoTIGG9PkMkQAACBQi8UHVhIIuIj1IVx1RVPy4ggkcgAAEIQMAR&#10;gYurq/1mu/1ZxPccdYHYmgSyCZxnshFSczgk1TyWylyybj2Xyuo7ScHHmKgI3NzcbEjCyoZvpUkc&#10;8k2c/h4J9CGRHIGl5CzCIAhAIAgBSQoyMeWzIJ3TqRMCrDffxkqVdSfDDqElCEgs5Mgc4I8lflPC&#10;NB59i0AmMdpsYu6M9uIEClZXfy5Q1qcr8n+f/CgKxR8EIAABCDgnsDw7e95bWtqUeXxLOhs475AO&#10;IAAB6wRIWLeOFIEQgMAkApKkfjw9Pb1uTr/J1S0sICYB479DAAIQcETAXFV4cX39WQJqXDHsiLFN&#10;sdkE0DPZELE5NmKXFcOmp1yDvWWSY2Jnjf7xEpBElcOQ2j8lEsXwew3Jib7rEzBJiJIUc15fEhI0&#10;ETBV5zTpgy4ZEWg2/5uRtTmZ2s/J2FRtJVG9mGdNlfWrm5v9Yk/zFATcELiTA/xy4xdrdDd49UnN&#10;JDabTaxd3wjTq1GFZPVnxvTkZrHPFxcXu3oNRDMIQAACaRFYlsKoo+FwVb4tD9KyDGsgkD4BEtbT&#10;9zEWQkANgZFsPA+Hw81er7fFBrQat6AIBCCQKQFzRWG70zmRja/3mSKI0uxsAumZbIxEOQgdKa05&#10;WUEOW+6Za7AdmY5YCEwkINXVt02iysQHPT2g+ffqCQHduCXQdyse6SEIyHujF6Jf+syUgPmWePzX&#10;GI8ZewkOA1mff0nQrCxM4hBkNTfLt8AfcqiP91k1fLSyQGBZDvA35CC/BVGI0E4gk5hsNjF27eNN&#10;k371ktX/sUQOa3+SpPWgRSc0YUUXCEAAAq4JmAKpvcXFvVazuc5tbK5pIx8C9giQsG6PJZIgAIHX&#10;CQxko2hPrmVZlwVDH1AQgAAEIBCWwI+rCZtNk6y+FlYTeq9CIJuAeiYbJFXGQMpttFVvNtded7vd&#10;g5SZY5tuAiYxRaqrq7wJhcR13WMnVu1IQozVc2/rTYX1NP0azKpnCelPiek//b/PFCPBM5iXnHY8&#10;NzdHfNkpYfvCWTfWYyrzaO/69na3nhRaQ6AegXk5yD8ejT7Wk0Jr1QQyicVmE1tXPdiUKWcpWf3J&#10;Kpm3t2UP7sTccKzMUtSBAAQgkCyB+fn5M5OPZvLSxMhBsoZiGAQSIdD4v2/ftOUEJIIWMyAAAUPA&#10;XL8yHg4/mpNtEIEABCAAgfAELq6u9iVgpjLxLTyduDTI5uRpQ45W8JcdAQ1elwSnc7kVaF3emaxj&#10;sxuBegy+urnZb0Yyb2v43erxHJpUJTAzM8NQqgpPaTuTMHz3/ftXpeqhljYCDhKleK9oc7IdfeQG&#10;mlMOw9hh6VIKm4/26Mp8OpidmVnl+9QeUyRVI3B5fX0i36gb1VrTSi0BB2swjbaSrK7RK4F1spys&#10;/twaU+lX5u0dk0QZ2Eq6hwAEIJAVAXNgSN6/h41m831WhmMsBCIikE2eS0Q+QVUIJEFAPsL65toV&#10;c/0KyepJuBQjIACByAmYj7OL6+vPJKtH7shn6mcTYM9kwySdkWnHEg2JDS257ppkADv+REo1AibJ&#10;UzJ3/6jW2n+rp8qZGn6//q2nR0sE+pbkIEYRgduHhzVF6qBKKAKTqqI//fdQ+tFvjASYMxR7jYrq&#10;9p1DlXX7TJFYjUBLki+lcuWgWmtaqSSQSew1m1i6ykGWp1KPhytP5KDlRp4EsBoCEIBAGAImP63X&#10;622NhsNNWbeeh9GCXiEAgbcIkLDO+IAABOwSkAlfPvq35LqVTU4M20WLNAhAAAJVCVxeXq61O50T&#10;SXp7X1UG7XQSyCbQTgKLzgHoWKuQSQ6j0WivI9ddOzYR8RB4k4BsaH0yiSkxYgr5+42RFzr/TWA4&#10;HP4JiwQJPDysyOaQXMHHcZbkvFs0CT2w70kQSW7k/TBI1utf0rQsXqs4vOjed+Ywq7zTVtz3RA8Q&#10;eJ2A3ER3/jAe78AoEQKB12m+KGYTQ/cFNJV+HFZXf4aoJ7EOk7S+nQo27IAABCAQCwFJXO8vLS2t&#10;Skzyo+g8iEVv9IRADgRIWM/By9gIAT8EBmail82C9eXFxWM/XdILBCAAAQhMIvDt27f3U82mSVZf&#10;m/Qs/z1OAlkF3DPZRIlzJLrT2nd6m1S1Pup2uwfuLEIyBCYTMIkocmXl9uQndT9B4rpu/2jTrt1u&#10;97XphD5WCKz8I6VMgvOvz1pRBSG/EcAnDIpICczNzTFnKPEd6z1/jjCHWeV79YO/HukJAi8TWOx2&#10;j2U/kLhJ7AMkkzhrVrHz2MekT/39JKv/Y5EkrR9eXFwc+jSRviAAAQhA4G8CkrS+P5qeXpdvKeII&#10;DAoIKCFAwroSR6AGBGImMB6Njs0EbyZ6c71KzLagOwQgAIGUCFxcXe032+3PYlMvJbuw5XcCWQXe&#10;M9lMYZz/TMBX0roErM6kWtge/CEQmsC40UhqE4uKm6FHlP7+5f074GYL/X6qoqH49j9V2v3Wpk5i&#10;9aS2VhR0KGSS/nX+u0O1tYiW4hprWnRBD3sEJHF3YNbu9iQiqSwBEtXLErPzvDnUSpV1OyyRUo/A&#10;3ezsR0la5z1cD2O41pnEV7OKmYcbTfH17DlZ/R9Ajcb2/11cfP769WsvPmhoDAEIQCBuAstyS1Bv&#10;aWlT1gZbsoY9j9satIdA/ARIWI/fh1gAgWAEzKbAaDjc7PV6W2aCD6YIHUMAAhCAwE8ETMDLVGuQ&#10;DVyqLmU0NrIKwGeyqZLR8C1kquuECJMs2Wq1dkzySyGFeAgCjghIAsqG3Iyy4Uh8cLGuf8vBDUSB&#10;SgTkHXxcqSGN1BNoNpsr6pWsk/Dto616gLoVlDHY060h2tUg0K/RlqYVCHAIsQI0B02osu4AKiJL&#10;E1iW2MlIYiilG9IgLIGntWtYLbz0nlWs3AvRRDoJlKz+VIyl2Wi8b7XbJxw+S2Q8YQYEIBAdgeXF&#10;xWMpbLAu7+WD6JRHYQgkRICE9YSciSkQ8EhgMBqPd+QE2rpUVGdjwCN4uoIABCAwiYAJdLU7nZNG&#10;q7U96Vn+e3oEsgrEk7Se3gAuaJGrauuSqL5Hdd+CTuAxpwRkjH9y2oES4SSuK3GEEjXkHfxFiSqo&#10;YZ/Ain2RSIRAKQJLpZ7m4WgIyCYzc4cnb7Fu8wS6YDdUWS8IisecE5jvdM6GoxG31DknbamDjGKp&#10;WcXILQ2PLMQESlb/la3EP9YehsPTy8vLtSy4YyQEIAABZQQkx23QW1zcazWb63IYuK9MPdSBQBYE&#10;SFjPws0YCQF7BMxJM6mqvrq8tHRkTyqSIAABCEDABgFTkXU4Hp9KVVYCXTaARiojq4B8RhstkQ5H&#10;Z2rbTlqXoNTR7Ows61tnHkNwUQIyl2+bjauiz6fwHJU6U/CiFRvYHLCCUaWQFZVaoVQ2BHKbV7Nx&#10;rBg6NzfH3OHY4SSqOwZcQ3wuh1xrIKKpJwIL3e7BFLcleaJdo5uMYqhZxcZrDAma+iPwShy7J//7&#10;6f9JHNCfJvQEAQhAAALPCczPz59JkdZNWcuaA5gD6EAAAv4IkLDujzU9QSBqAuZk2Wh6etWcNDMn&#10;zqI2BuUhAAEIJEjg4uJiV5LVT8S0XoLmYVJJAlkF5jPacCk5DJJ/3FbyhKxzzyRZnYpgyY+YOAwc&#10;Nxof4tDUjZa2ftdutEOqKwKP7+FzV/KRG44A15yHY0/PEMiBgBxGGJg5JAdbfdrIYUKftKv3JeP/&#10;vSlcUV0CLSFgj8Dd7OyOJPoM7ElEklUCGcVOs4qJWx0kGQgLVF19UtGV5nB4KHt7+xl4ABMhAAEI&#10;qCWwtLT0o2jreDQ6UqskikEgMQIkrCfmUMyBgHUC4/G5fOBvmZNly7Oz59blIxACEIAABGoR+Pr1&#10;a08CWoeNVutTLUE0To5AVgH6jDZekhuoFgyaFPh/qwtJcBm0Wq0dk+xiQRVEQKAWgaubm325JWWl&#10;lpBEGpMolYgji5vRL/4oT0ZGgHdaZA5LVN2NRO3CrL8JMIdYGgkcHLQE0qOY3A+7ekRNVxMILEtM&#10;ReIqW4BSSCCjmGlWsXCFQ021SkqT1f9hJsUrzB6f2etTzRHlIAABCCRMwBRt7fV6O5K4vsnB+IQd&#10;jWlqCJCwrsYVKAIBdQQGUhHho5wmW11eXDxWpx0KQQACEIDAlKlY2G63T2RDYBscEHiJQFaB+ow2&#10;YBjtvxOomrQu78+9TqdzBlMIhCYgQdCeJKv/EVoPjf2TPKXRK3Z1Go1GX+xKRJoiAiuKdEEVCEAg&#10;QQLMIfWcyiHBevxCt5bvhw2qrIf2Av0/EZCb6/qyp3gAEUUEMoqVZhUDVzTEolBFe7L6E0TZ42vJ&#10;Xh9J61GMKpSEAAQSJiCJ630p5rpucuXEzEHCpmIaBIISIGE9KH46h4BOAuaqk9H09Lokq+/r1BCt&#10;IAABCEDAbEgNh8NTSbZc+0EjUOANT+gnkFXAPqONGP0jz7+GZZNaJUH4SDZUj/xrSo8Q+J3Aze3t&#10;B5nTe7B5nQAJVemOjm63e5yuddlbtpI9AQCoIHB3d/f3dzN/yRGYm5vrJ2eUB4PKfjt5UIkuKhKg&#10;ynpFcDRzQkDeyXuS3HPmRDhCyxHIKEaaVey73Cjg6cj2zMxeX3t6+q/Ly0u+XRi9EIAABAITMLly&#10;JmdOcueOA6tC9xBIkgAJ60m6FaMgUI2AudrEXHFirjpZnp09ryaFVhCAAAQg4JqAXA+4K8nqJ9JP&#10;76e+IgvAueaE/H8JZBW4z2hDhjH+MoEi1dbNuleS1fdgCAENBMyNKbIptatBl1h0IMkqFk8V0rNf&#10;6CkeipXAf2NVHL3TIiBVuH/+dk7LvKytkTXUgOu6iw0BDv8V4xTbU6bK+tXV1fvY9EbfdAnIe3lL&#10;ktYH6VoYgWUZxUazinlHMPRUqRhwr6xIbPoNVj1pf/J/NzfbqniiDAQgAIEMCZicOcmd25L1hlnf&#10;nmeIAJMh4IwACevO0CIYAlERGIzG4x1ztYm54iQqzVEWAhCAQEYEzHWAkqx+KIH/T6+aHTAQl5Er&#10;ojQ1qwC+2ZjJaHMmygHpWOm3klkloWVgNlBNcotjNRAPgUIEZLy+Pq8XkpDvQyRexe97OYT5Z/xW&#10;YMFrBLg5grGhhQAJ61o84UwP4tlvoOWgn7Nxp0Zwo9Xie0KNN1BEigOcyxqQAgGhhkJG8dCsYt2h&#10;xlOs/QbcI6uZrP5EvNccDg9N4apYXYDeEIAABFIisLy4eCxxpXXZd/6Ykl3YAoGQBEhYD0mfviGg&#10;gIB8OB1IVfXV5aWlIwXqoAIEIAABCLxCwFRfbbfbJxLw354IKWBAbqJuPBCUQHaB/Iw2aYIOLMWd&#10;v7RJIAnrO2YDVbHaqJYRAZnfN2Ruf5+Ryc5MJRnLGVqngmV923faAcKDEpA5dy2oAnQOgUcCzWaT&#10;sZjwaJCN4y8Jm1fJNA71VcIWbSOpsr4i3xWT44XRWojisRGQmMuRJPQcx6Z39PpmFAfNLsYd/eDM&#10;wwBLyer/wpLCVaaAVR70sBICEICAbgJS+HWwtLS032o21yXeSTxbt7vQLgICJKxH4CRUhIALAmYS&#10;HU1Pr/YWF/fM5OqiD2RCAAIQgIAdAiaZTapPnkpC21phiSStF0aV24PZBfQz2qzJbSwXtff5ZoGs&#10;gQ+63e5x0bY8BwHXBMaNxgfXfeQmnwStqDx+3ul0zqLSGGVLEaDCeilcPAwBCFQkMDc316/YNKlm&#10;rIGScmdpY/iuKI2MBo4J3M3O7gzH43PH3SDeEMjspsnsYtuM8nIEAu2LWU9Wf7JaClh9u7g4Nbcv&#10;lwPB0xCAAAQg4ILA/Pz8WW9paXMkhbFE/sBFH8iEQA4ESFjPwcvYCIHnBCRAJB/zW2YSXaayJGMD&#10;AhCAgHoC5to/SVY/EUUJSKn3VjwKZhfYJ2k9nsHpSNMfyRvj8Zkks3AttSPGiC1PwFRBlGqIG+Vb&#10;0qIoARK3ipIK85xUxO2H6ZlefRC4u7tb89EPfUCgCAE5PPG/Is/xTJwExL8Ds9aPU/v6WnPLTH2G&#10;KUigynoKXkzLhmV5Nzdara20rFJoTWYxz+xi2gqHnGqVUktWf4RtClm12u3Ty8tLvrFVD0CUgwAE&#10;ciKwvLR0NBoOV8ej0VFOdmMrBGwRIGHdFknkQEA/gYFk6XyUa0pWlxcXj/Wri4YQgAAE8iZgKiaY&#10;6/4kGPWpMolAAbrK+tLQK4HsAvyZbeB4HUwxdDYeD+R9ykZpDL7KSEeqIPp1NslcfnkX6U3ey1+K&#10;PMczcRKQAwm9ODVHawhAIFIC/Uj1rqQ2h/IqYUu+kfm+kMMbzL/JezoeA+flNiVJ4vkYj8aRaZpZ&#10;rDO7WHZkwzG4uonvhUn8ZEXWfyffvn17H5w1CkAAAhCAwA8Cy8vLg16vtyOJ65s5H6JnOECgCgES&#10;1qtQow0EIiNgTnWNpqfXJVl9PzLVURcCEIBAlgSk4upKu90+kSDUdm0AiQfqavPJXEB2gf7MNnIy&#10;H94/mf8g1/PNcrsQQ0IRgaurq11TBVGRStmoQoKXHlfPzMwc69EGTWwTkIT1NdsykQeBqgRk45Dx&#10;WBVeJO3knZP8ISjWMJEMxoBqmu+L69vb3YAq0DUEfiPQ7Xb3R+NxHzSWCWQW48wuhm15uCQvLuAe&#10;mFmfefzrNZrNz/8nNzZ67JOuIAABCEBgAgFJXO/3lpbWpYCsueF5ADAIQGAyARLWJzPiCQhES8Cc&#10;4jKnucyprmUSdKL1I4pDAAJ5EZBk9Y3hcHhqrvmzZnnAgJ01GxDkjEB2Af/MNnScDZyYBI/HB4vd&#10;7nFMKqNr2gRM1UPZYPqQtpVxWEfiVzg/mXiFrHcJ4IdzgfOem81mz3kndACBggTkfcN4LMgq1sfm&#10;5ub+P3tnY9ZGsjRqzUherzA/QwQHR3BwBAdnYDKACBYiMI7A3AhwBmYjQI4AMlgyYASsMR/SzK32&#10;2rusDcyP+r9fnsfPuffb7uqqt0rSTHV19SRU3Zv05paYJkL89/sEpGj9N7qsExO+ERhm2a4U8PDs&#10;r8sxieU2k8td64qTVOQ43PuyXKz+t0fz+fxI3c6ciouxEwIQgEAoBKSB7KFqJCsNZY9D0Rk9IeCK&#10;AAXrrsizLgTMEiilY8GuOsWlTnOZXQrpEIAABCCgi4AkmfakWP1E5BW6ZP4tx2HiTrstCNROILnE&#10;f2IbO9oDJiSBUhApxSuqqwF/EPCGgOp6SOGcN+74WxGKwaz7hFyFdeR2F5Tvuf/ZXZHVIPA0AQo4&#10;444QdQgqpiu4OVQXd7yatE69Z9Bl3SRhZPchoG68Uzff9ZnLnB8IJJbTTC5nTcB3I+Bwz8tVsfrf&#10;gOR25svLy5OLi4uiGzRGQwACEICASQKqkaw0lN1WjWXlwOa5ybWQDYGQCVCwHrL30B0CDxGo63fy&#10;4/dyfW3tA4AgAAEIQCAMAiqppDoiyKbSe6MaO0zgGbUL4VoIJLcBoDZ4Etvk0RIoIQmR7l3yvbod&#10;ksroGj8BuUllI88yuqt77GoKxKw553drK7EQBCAAASHw5cuXTUBET2ASsoU8g4TsPb90p8u6X/5A&#10;m78IfL35Tm7Ag8cCBBLLYyaXq14gNJKc6nCvy3mx+jeHy+2NW8PR6OT6+pr3nCQ/BBgNAQj4TEA1&#10;lq2q6pU8/77zWU90g4ArAhSsuyLPuhDQTEA6yEzkepGXcs3Igfz4lZrFIw4CEIAABAwRUMXqI0kq&#10;SVHljqEl/i3WYSLPin0sshCBJDcCEtvsWShAApusitVVF6/A1EbdyAnIexvF6gH5mMIxc86S7+eJ&#10;OelI9oTAlid6oAYEIJAIAdkM/hSaqTxrhOaxMPSly3oYfkpRy9vx+J0U7ZylaPvCNieWv0wyR71w&#10;kCDABgFfitW/2yq/+Zui08nFzQ3v3zYCgDUgAAEIdCCg6vZU/Z6q41P1fB2mMhQC0ROgYD16F2Ng&#10;9ATkGhF1nUixtvZaXS8Svb0YCAEIQCAiAqrzwbNnz/5QSSWrZlG0bhV3aIupDYHkNgUS2/QJLSb7&#10;6FtX1TuKIfuQY45JAtJdfUu6H+2YXAPZ5ghQUKaPrSToj/VJQxIEIACB1gS2Wo9kYJAElpaWJiEo&#10;zjNFCF4KX0d1q5O63Sl8S7AgJgLrWVZWw+FuTDYZtyXBGyKTy0sbD6IIF3C0v+Vbsfo9zxaj+fxk&#10;enNDzjHCcMckCEAgfAKqjk/V81V1rZ6Dy/AtwgIILE6AgvXFGSIBAq4IlOr6EDmR9VJdJ+JKCdaF&#10;AAQgAIF+BFTySBJcpzK76CeBWRAwSyC5zQGK1s0GlEXpkvSZvHjx4sDikiwFgVYEaikaaTWQQd4T&#10;oNBsMReF2AF3MYvTm60O6KRnNRZDAAKuCUgzgFIORZ251uOx9b8/P/iqH3rFR4DbneLzaQwWLT9/&#10;fjavqv0YbDFuQ4K5yuTy0caDKMIFHBWrh0Ayn8+PLq+v34egKzpCAAIQSJHA+traB2lG+1JyA4cp&#10;2o/NELhPgIJ14gECARKQjpFff8jU9SEBqo/KEIAABJIncHV1daSSRwqEs64MJPaSj8M2AJLbJEhw&#10;I6hNHAQ1pq7Lu/F4OyidUTYJAl+7qw8GW0kYm5iRFK93d/hoNJp0n8UMCEAAAgsT+O/CEhAQAgGv&#10;fmN4TgghZOLVUd3uRJf1eP0bsmUrL14cSkOu45BtMK57gjnK5PLQxoMowgUc7mk528fr6EbJPe5N&#10;r64+XlxcFB2nMhwCEIAABCwQkGa0ZbG6ui/1fq99PnBvAQVLJE6AgvXEAwDzwyIgP1gT9cNVFMWu&#10;+iELS3u0hQAEIAABlSS6vLo6HWTZjhc0HCb4vLAfJVoRSG6zIMENoVaBEMgg6aq4ra6YDkRd1EyI&#10;gHRX/3pQjb+4CVCU1sq/58+lq2KrkQwKmcBWyMqje5wE5DmxiNMyrLpPwIdbPHgeICZ9IkCXdZ+8&#10;gS73CdyOx7tStE7+5qGwSDA3mVz+ma+D7gQc7mWFUqz+HWqeZW+Go9EJh9a6hxkzIAABCNgiIPV+&#10;k2Jt7ZU8D6ubh3gmtgWedbwhQMG6N65AEQg8SaCs6npXfrBeqx8uWEEAAhCAQHgErq+vN0fPnv0h&#10;m+SbP2rvNOHlMNEXnhfT1Ti5TYMEN4ZiiG65hejdeDzmWTkGZ0Zmg2wQ7UiHo43IzMKcBgIUqz0M&#10;SAoJ+Z7m0wMBCDghIEWbhZOFWdQqgaWlJSe/M/zuW3Uzi3UgQJf1DrAYapWAajagmg5YXTSExRLM&#10;SSaXdw4hDn3T0eEeltO9uwX8oPYhZ/P5qdqXXEAMUyEAAQhAwDCBtbW1Q2la+1L2N48NL4V4CHhF&#10;gIJ1r9yBMhB4gEBdv1M/UOtrax/gAwEIQAACYRKYSqGaJLZORfviMQucJr4cJvzC9GiaWie3eaA2&#10;iBLcJAo1uuVw5+TFixcHoeqP3vESUMVx8m3yPl4LsawNAYrY/qEkm6af2jBjTNgExM//C9sCtI+R&#10;wEOHx2O0M3WbxM+lrWu1+X1PPdrCsZ/bnsLxVWqafm06UNeHqdn9qL2J5SFVrjm5fDPB3p2Aw70r&#10;p3t23Uk9NEPlJE/U/qQecUiBAAQgAAETBKRpbVkUxbbUBb6WZ+NzE2sgEwK+EaBg3TePoA8EvhGQ&#10;xPqkevbspZyoOlA/UICBAAQgAIEwCVxdXR3l8/lRG+2dJsAcJv7asGGMHwSS3ERIbLPIj0jrqIVc&#10;IX03HtOVqyM2htsh8PnLlz0pnCrsrMYqIRBIvbjt119/PQ7BT+i4GAE6WS/Gj9kQgMDCBCYLS3hE&#10;QOq/46a4Itcsgayut+TWpy2zqyAdAv0IyM0Y+1KYc9ZvdiSzEmyakWSOOZJwtWqGwz0rp3t1eiEX&#10;an9S9ikP9IpFGgQgAAEI6CYgdYETqQ98Kc/G73TLRh4EfCNAwbpvHkEfCMiJKXVyqlhbe70+Hp8D&#10;BAIQgAAEwiRwcXFRXF5dnQ6ybKeLBU4TYQ4TgF0YMdYtgSQ3FChadxt0DaurK6TVVdJeK4lySRKQ&#10;opCNbDD4LUnjMboVgdSK3lTHW9X5thUcBgVNgE7WQbsvauUp2IzavX8bV1WV1ts8Uvu9TiNKErLy&#10;Wz5DnsPeJmQ1pgZGQOV1pDAnzfeEBHOOSeaWA/tMeqGuw70qp3t0puBn2VvVXEvtW5paArkQgAAE&#10;IKCHgGpqq5rbqia3eiQiBQL+EaBg3T+foFG6BEp1UkqdmFInp9LFgOUQgAAEwidwfX29OXr27I++&#10;hRpOE2IOE4Hhez4dC5LcWEhwAymEiK6r6t3XK6T5g4CHBFRRCN3VPXSMpyolUgzH97Wn8adTLbqr&#10;66SJLAhAoA8B6da70O/N/d9kp/mZPsYzBwLfCfzQsVneS+iyTnR4S0DyOucSo/veKmhKsQRzjUnm&#10;lE3FD3Ih0JWANNcajkYnFK13Bcd4CEAAAvYJqOa2qsmtPDup26VL+xqwIgTMEqBg3SxfpEOgFQEp&#10;tPkgXdVfqpNSrSYwCAIQgAAEvCUwvbnZkQ3NU1GwWERJp5uiFK0v4rpk5ia5wZDgRpLXAV3Xxy9e&#10;vOD52Wsnpavc7e3tZpbnO+kSwPJFCERcvP77IlyYGwaBL1++bIahKVomSmAjUbuTMlvd5qFu9ehi&#10;dMS/vV0wMDYGAj8Uqt83iS7rMTg4XhukaP2DNPU6jtfCHyxLMMeYZC45mYDWbKjD/Smn+3KaMT4k&#10;TjXZUs22VNMtC8uxBAQgAAEILEhgfXX1WNUSyu/T4YKimA4BrwhQsO6VO1AmNQLqCg/5cXldFMWu&#10;dFUvU7MfeyEAAQjERkBdqZfP50dR2OUwKRgFv0SMSHKjIcENJR/DeV7X57fj8a6PuqETBBQBidH3&#10;kICADgIxFdBxI4aOiPBfRlVVhf9aomHCBDYStj010ydNBsf0G9tkK/89AQJPFKp/t/5bl/WdBGhg&#10;YqAEVJ5H5XsCVb+92gnmFpPMIbePCEbeJ+BwXyr2YvV7mAux9eTy8vINwQcBCEAAAv4TULWExerq&#10;/jDPX6kaQ/81RkMINBOgYL2ZESMgYIJAWdX1rrrCQ35c+EExQRiZEIAABCwSUFfoXV5dnQ7kSj2d&#10;yyaUINOJDVmWCSS54dBiI9iyG5JbLhsOt9elc2JyhmNwEARubm62ssFgKwhlUTIoAvcL60J7TpRk&#10;+nFQsFG2N4E8zzd7T2YiBMwTWDO/BCv4QEAOz3x6SA+K1H3wDjpoJdAxP0GXda30EaaZgMrzqHyP&#10;ZrF+iaNY3S9/oI1fBChWt+mPQm6G/ChNuPZsLspaEIAABCDQn8Dy8vKZqjGUW4n2RUrZXxIzIeCe&#10;AAXr7n2ABqkRqOt36sqO9bW1D6mZjr0QgAAEYiSgrs5TV+ipq/RM2Oe0GMlhgtAES2SaI5Bk0brC&#10;meAmk7koai95XlX7y8+fn7WfwUgI2CUgv910V7eLPNnVQiq6e6xwMFnnxW04BcFx+zdo60y9twcN&#10;JVLll5aWJl9f2X74F6m5mJUigY6F6t8Ryffghhyw3UkRGTaHQUDle+qqeheGth207PmZ7bCCl0OT&#10;zRl76Q3PlXK4F+V0D861W7Lsvbo52rUarA8BCEAAAu0JrK2tHaqaQ3lm/tB+FiMh4BcBCtb98gfa&#10;RExAXc1RPXv2Un48DtSVHRGbimkQgAAEkiEwlQ0eSWadisGFSaOdJswcJgpNMkW2fgLJbkBQtK4/&#10;mJ6SKB16V168OLS7KKtBoD0BVfxBMVx7XozUR8D34vXRaDTRZy2SfCbAd6DP3kE3CKRDQL6L1A2n&#10;Z+lYjKXJENBQ9EqX9WSiJVhDX7x4cSDf4fG8PySaO0w2VxzsJ8+h4g73oJzuvTlE/q+l5eZodYO0&#10;uknaF5XQAwIQgAAEniagag6LotiVwnXVcf0cXhAIjQAF66F5DH3DIyA/DupHQl3NsT4e80MRngfR&#10;GAIQgMCDBFTXgXw+t9Z5wGnizGHCkPALi4DaiEhyMyLRjSfb0TmX5+rb8XjX9rqsB4G2BKTwo6iz&#10;7G3b8YyDgCkCHnaTPX/OzRim3O2j3A0flUInCHwjsAWJpAhMkrIWY+MnoCn3QJf1+EMlBguHWbYr&#10;xTdl8LZo+tyGxiHJ/HBoTvJFX4d7T0733Hzh/00PdfB8OBqdqhulPVMNdSAAAQhA4AkCUrg+kaa5&#10;L+W5Wd1QFP6zM95OhgAF68m4GkMdECjlR2Ff/TioHwkH67MkBCAAAQgYIKC6DKhuAwPpOmBA/JMi&#10;nSbQHCYObXNmvcUJJLkpkegG1OLR0l5CNhxur0unxPYzGAkBuwQ+f/mylw0GG3ZXZTUINBNw3X29&#10;qipyIs1uimkE34MxeRNbIBAwAbke+1PA6qM6BP4hoKGr+o845bDte3XgFswQ8JXAWBqAzeo67KYF&#10;ieYKk8wL+/pB8l0vh3tOTvfaPPWLOtAmXE4ubm62PFURtSAAAQhA4BECUpd4UD179kre8cjDEyVB&#10;EKBgPQg3oWRoBCQZ/kG6qr+UH4XD0HRHXwhAAAIQeJyA6i6gugy4vObeaSLNYQKRuAyPQJKbEwY2&#10;kcPzvBmN51W1v0x3XjNwkaqFgCr2kGL137QIQwgEDBJw0X1dnp0pGDToU59E39zcbPikD7pA4CEC&#10;xGk6cbG0tDRJx1osjZKAwRyDPJ8Vnz9/3ouSG0ZFQ2D1xYtjaQx2GKRBFKsH6TaUtkiAvSaLsDst&#10;VYzm85Ppzc1Op1kMhgAEIAAB5wTW5cBnsbb2Wvbnt+UZ+ty5QigAgScIULBOeEBAIwF1WmmY56+K&#10;otiVruqlRtGIggAEIAABxwRUgkZ1F1BdBhyrMqBo3bUHWL8tgSSL1hWcRDel2sZF53F1fbzy4sVh&#10;53lMgIBFAlL89l4VfVhckqUgoIWAjQL2X3/99ViLsggJgYDzd6UQIKGjcwLEqXMX2FFAns1Kydef&#10;2VmNVSCgkYDBQvX7Wspn5De6rGv0G6KMELgdj99Jni2c73JLn18jsBcQqnLAyeaBF+CW7FTHxepO&#10;99cCcXo+nx9dXV0dBaIuakIAAhCAwD0C66urx3Lj6St5hn4HGAj4SoCCdV89g15hEZDTSZVcTadO&#10;Ky0vL4eTOAmLMtpCAAIQcEbg8vr6vUrQiAKFMyV8WthxQtEnFOjSTCDZzQqK1puDo80I2ZSUzcmw&#10;r4BuYydjgiagOrVmeb4TtBEoD4FvBO4XsOuAogoFVcGgDlnICILARhBaomTSBGTTjvf6tCJgkpa5&#10;WBs0AcuFrnRZDzpaklF+Xd4lquEwjLxQornAZHO/yXwKNRvqeG+JYvUO/syyncvLy5OLiwvenzpg&#10;YygEIAABHwioBrtra2sHquGuarzrg07oAIH7BChYJx4gsCgBOZWkTietr619WFQU8yEAAQhAwC8C&#10;KhGjEjLZYLDnl2bSwNm1Qo4Ti67NZ/1uBJLduEh0o6pbdDwxuq6/bkqqzUltMhEEAQME6iyj45AB&#10;roh0T0BT93US4u5daVODDZuLsRYE+hDI83yzzzzmhEmgrqpPYWqO1kkRsFyofp8tXdaTirRgjV1+&#10;/vxsXlX7XhuQaA4w2Zyv18GIco8RcL6nFqBrpEHH1nA0Orm+vuYdKkD/oTIEIAAB1XBXNd5VDXiF&#10;RgkRCPhCgIJ1XzyBHsERkGT3cfXs2Ut1KkmdTgrOABSGAAQgAIEnCagEjCRiTlVCxldUzhNsFK37&#10;Ghpe6pXsBkaiG1Y6glA2zvfVpqQOWciAgCkC0l19Sw62efusYMpu5KZJoGcB++9p0krTaunY8580&#10;LcdqCEDAVwJLS0sTX3VDLwjIFe3SkcJtdk91WZd3mrd4AwK+E1h58eJQPi/HXurp+HPsikmyuV5X&#10;wGNY1+F+kttf27CdJ88Km8KPovWw3Yj2EIBA4gRUA95qPn8pdY4fEkeB+Z4QoGDdE0egRkAE6vpc&#10;vshfF0WxvT4enwekOapCAAIQgEBLAtObmx2VgJFEzEbLKc6GOU+0OUwyOoPOwr0JJLuR4cEmdG+n&#10;OZo4r+sP4/GYxIkj/izbnoB0V6e4oz0uRkZGoE0Bu3yXTyIzG3OeICCdq71/f8KBEJD3/P9BIR0C&#10;4u9SDtOcpWMxlgZBwLMcgXxO9qRond/wIIInbSVvx+NdKVovvaJAsbpX7kAZjwk43EdyvofmsVs6&#10;qFYIx1O1d9phDkMhAAEIQMAjAqoRr9Q57qp6R/IkHjkmUVUoWE/U8Zjdi0ApiZB96aj+Ur7IJ70k&#10;MAkCEIAABLwncHl9/T6fz49E0cJ7Zb8p6Dzh5jDZGIqP0PMfAskWrSsEiW5idY5/KSiZjcd+X/Xc&#10;2SgmxEhAijp26K4eo2exqS+BHwvYJfF93FcW84IlsBGs5igOAQjETGASs3HYFhABzwrV75OT5zYO&#10;4gYUSqmqui6HkOSAxbYX9nv8eTbNJ+ncrmm4scp3uH/kfO8sMp+qvVO1hxqZWZgDAQhAICkCqt6x&#10;WFt7JXvW78TwMinjMdYbAhSse+MKFPGZgLoWQ12PIcXqhz7riW4QgAAEINCfwMXFRXF5eXkihWd7&#10;/aW4m0nizR17Vu5OIOmNDYrWnw4Y6ZRVDYe7ahOye2QxAwJ2CXwt6uAzbRc6qwVFoKqqT0EpjLI6&#10;CGzoEIIMCBgmQJwaBuybeMnt83vkm1NS0yeAwlYpAt6hy3pqgRmmvV9vcKrrQ6faJ5wHSDqn6zTo&#10;Al6cYvWAnfew6moPdXp19VHtqUZnHAZBAAIQSIiA1D8eVM+evZKcyXFCZmOqJwQoWPfEEajhJwEp&#10;QJgM8/yVuhZDXY/hp5ZoBQEIQAACixK4vr7eHI5Gp1meby0qy+V8p0XrDhOPLpmzdn8CaoMj2U2O&#10;hDe2miJGNsn3l58/P2sax3+HgGsCf/7554HE68ZXPQIoQHHNi/XTJDAajSZpWp6m1be3t5tpWo7V&#10;ARL46/ebv2QILC0t8XuUjLc9MzSw9wS6rHsWP6jzKAH5Xt+X9/AzJ4gSzuklm8d1EmiRLOpwz8jp&#10;Xlkk7nvKjDzL3sie6glF6wk4GxMhAIGoCayPx+dSD7ktz3nb8nx9HrWxGOcVAQrWvXIHynhDQL6I&#10;q7relWswXi8vL7tJengDA0UgAAEIxE1genOzI8mrk7+LzgI312kizmECMnC3Ja1+spsdgW1c2wjS&#10;eV1/kE5ZH2ysxRoQWISAFHIU8tzw208y+FwvgpW5kRGQZ9Lz5xxAisyrT5sjHfWLpAzG2KAJqN/y&#10;oA1A+U4E5LmtFJ+T4+9EjcELEQj0veBbl/WthWxnMgQsEZB4VUU1paXl/lqGYnWruFkscAIO94qc&#10;7pEF7rYu6sv38Obo2bM/VEOwLvMYCwEIQAAC/hFYX109ltzuK3nefeefdmgUIwEK1mP0KjYtRkC+&#10;gNUX8fra2ofFBDEbAhCAAAR8J3B5ff0+n8+PRM/Cd1276Oc0IecwEdmFEWP9IpBs0bpyQ8KbXf+K&#10;QikgmY3H+35FJtpA4GECNzc3b2VT5vFnh0ALVPA3BLQSqKqJVnkI856A5NI2vVcSBSHwjcCXL1+I&#10;1/Sigd+l9Hxu3+II3gPosm4/bFixHwFpeHCubunrN7vjrAg+2x0t/nt40jdk9oXGPLlWNelsf2oR&#10;UKiGYKoxWGqGYy8EIACB2Aisr6+Xa2trB9WzZy/lvZAcSmwO9sweCtY9cwjquCNQV9Wx+uJVX8Dq&#10;i9idJqwMAQhAAAKmCahr6i4vL0+ywWDP9Fqu5FO07oo86/YlkHQaO/WidemIVQ2Hu+vS+bBv/DAP&#10;ArYISLH6hmyKt3t+SHhT25Y/WMdfAvI5+eSvdmhmgkCe54UJuciEAAQgoIOA5P75XdIBEhkPE4jo&#10;uV+e4bbknWcLV0MgBAJfb+mr62Ojuiacs0s6V2s0qCIX7rhY3em+WOSufcK8QjUGu7q6OkgXAZZD&#10;AAIQiIfAuhwMLdbWXld1vStWlfFYhiU+EaBg3SdvoIsbAnV9Xs3nr4ui2FZfvG6UYFUIQAACELBF&#10;QF1PNxyNTrM837K1ZpLrOE5MJsk8AqOT3ghJeANsJkmP5efPzyIIYUxIgIB0lnjf2cyIClg6286E&#10;ZAn8+uuvx8kan67h/03XdCwPkAD5gACdtojKS0tLk0XmMxcCDxKI9DmfLuvEe0gEbsfj3bns8xrR&#10;OeFcXdI5WiPBlIhQx3tCFKs7jrMseytF60eqYZhjTVgeAhCAAAQ0EFhfW/sgtZQv5ff1UIM4REDg&#10;XwQoWCcgUiZQysn7femo/lI6qpOwTjkSsB0CEEiGgLqWTl1PJ92CNlIw2nmCznGCMgUfx2hj0hsi&#10;kW52PxmndX24+uLFcYyxjE3xEVCdBuUZ4k1vy75/xhPe9O7NjolBEZAipzP5rJRBKY2yCxMQnxcL&#10;C0EABCAAAUME1O+S+n0yJB6xqRGI/N2dLuupBXTY9qrb+rLhcFu7FQm/tyedm9UeSAkJdLwX5Hwv&#10;LCFXP2lqlu1Iw7ATitYJCAhAAAJxEJBayrJYXd1XTYDJqcThU1+soGDdF0+gh1UC6gSQOgkkxeqH&#10;VhdmMQhAAAIQcEbg8vr6vbqWThQonCnhYGHniTrHiUoHyFlSA4HkN0ZS2RSTghHpdLivIWQQAQEr&#10;BLR2Goy8yMWKQ1jEZwITn5VDNzME5Dty04xkpEJAPwGJ1//ol4rEAAjw+xSAk7xWMaFn+F43S3nt&#10;PJSLmYC6ta+uqndabEzoc/4Qr+RzslqCKEEhjveAnO+BJejyp0yWg29fb7lWt12DBgIQgAAE4iCg&#10;mgAXa2uvVFNgsaiMwyqscEmAgnWX9FnbOgFJsk2Gef5KnQBSJ4GsK8CCEIAABCBgnYA6yX95eXmS&#10;DQZ71hf3ZEHnCTvHCUtP3IAaHQmoDZKkN0liL1qv61KS1/o7YHWMM4ZDoC0B6a6+ozoNth3felzi&#10;m+GtOTEwKALy3P17UAqjrBYCdFjXghEhlgjkeb5haSmW8YiAFDN+8kgdVAmFQKK3JKliM/UOFIqb&#10;0BMCL168OKhkD3ghErHn4hrgJJ2HXShwEp/seO/H+d5X4u5/zHx1y7W67Vr2Zt+ACAIQgAAE4iGg&#10;mgJXz569kvzKcTxWYYkLAhSsu6DOmvYJ1PW5vGhvy4mf18vLy2f2FWBFCEAAAhBwQUCd4Fcn+bM8&#10;33Kxvk9rOk/cOU5c+uQLdOlGIOnNkog3ymZ1vTsej8+7RQOjIeCOgNbu6g+ZQeG6O+eyslYC8lkp&#10;5ft9olUowrwnIAVtyb9vee8kFPwXAfmuKkCSHgG53Ynfp/Tc3t9ins+leV79tj9AZkLAPoFhlu1K&#10;4Ja9Vo44B9eGR9L51zaAGPMwAcd7Ps73vIiLJgKF7M1+vLq62msayH+HAAQgAIFwCKzL3m5RFNvV&#10;fP5anr3Pw9EcTX0iQMG6T95AFxMESvmCfFdV1av11dVjEwsgEwIQgAAE/CSgTu6rE/zqJL+fGtrX&#10;ynkCz3EC0z5xVtRFIOlNkxg3yev6cPXFC57NdX1AkGOcwJ9//rln7Xkixs+8cQ+xgGcEJp7pgzoQ&#10;gAAEfiKgOgeDJT0C4vdSCnDP0rMcizsR4Hn8b1zqHYgu652ih8GOCajGCKpBQmc1Ei5WT/6Gy87B&#10;woS/CTje63G+10UotCeQZe+laP2o/QRGQgACEIBACATW19cn0nH9parJDEFfdPSLAAXrfvkDbTQS&#10;UFdQqKso5AvyQL4oS42iEQUBCEAAAp4TkOTHgTq5L2oWnqtqXT3niTzHiUzrwFlQG4Gki9YVxVg2&#10;z6RARDob7msLDARBwDAB1YFVCjXsdxakUMawZxFvioDkYj6Zko1crwlsea0dykEAAhD4h8AEGBB4&#10;kADP349gocs6n5iwCHxtkCCNElppnfjnPvlca6sgYdCDBBzv8Tjf4yIsuhPIsp3Lq6vTi4uLovtk&#10;ZkAAAhCAgM8EVE2m1Ga+lL008i0+O8oz3ShY98whqLM4AdUlRV09oa6gUFdRLC4RCRCAAAQgEAoB&#10;leyYXl19HLgoLAsFkujpPKHnOKEZkKtQ9QcCyW+khF60LtcyS+HvNoENgZAIfP78WXVXd7eZkvgG&#10;ekixgq5/Ecjz/BgWEIAABEIgIF2Dt0LQEx31EuBglV6eUUjjeftJN6ou6+rGqSh8jRHJELgdj99J&#10;0frZkwaHnmNb0JvJ51gX5Jf0dMd7O873tpJ2/mLGq1uuhqPRyfX19eZikpgNAQhAAAK+EVC1mcXa&#10;2mt5xlR7wKVv+qGPfwQoWPfPJ2jUn0ApCYh9+RJ8pa6e6C+GmRCAAAQgECIBleRQyY48y96EqL9t&#10;nZ0n9hwnNm3zZj19BJLfUAl4M11dy6yuZ9YXDUiCgFkCUsi2IcW39rurP2TW989+4pvqZj2O9EUJ&#10;yPPlOd/zi1IMc75sPP8vTM3RGgIQSI2A3PbEvkFqTn/M3oDfrW27UN04pW6esr0u60GgL4H1LCur&#10;4XD30fmJv1cnn1vtG1jMGwwc7+k439MiBhYmoIrWxY8nFxweXpglAiAAAQj4SGB9dfVYGgy/lO/6&#10;Qx/1Qyd/CFCw7o8v0GQBAurLTn3pyVUTfOktwJGpEIAABEIlcHl5+UYlOVSyI1QbXOjtPMHnOMHp&#10;gjlr6iHAxopwDGxzTToZvvt6LTN/EAiIgBRl+FGs/iMzimsCiqLEVK2qSWIWYy4EIBA2gY2w1Uf7&#10;PgQkb1SqG1r7zGVOBAQ4BNrLierGKXXzVK/JTIKAIwLLz5+fzatq/1/L8y49IKfqKCBZFgIQuE+g&#10;GM3nJ9Obmx2wQAACEIBAfASkwXBZrK7uD/P8FfmX+PyryyIK1nWRRI4TAvLlNlFfcurLTn3pOVGC&#10;RSEAAQhAwCmBq6urgyzPP4oShVNFAl2covVAHYfaXzdYkt9kCaRovZJn9hcvXhwQthAIiYB0V9+S&#10;wgy/N07YbA8ppJLQVXI0vydhKEY+RGALLBAIkMBGgDqjsh4CEz1ikBIMAZ6bF3aVvBv9Rpf1hTEi&#10;wDKBlRcvDqXhw/HXZQPJoZlElHwe1STcFGQ7bj7kfB8rBR9btjGfz49kf/fI8rIsBwEIQAAClggs&#10;Ly+fFWtrr+Q5XB0iLS0tyzKBEKBgPRBHoeYPBOr6XF6st+XL7bX6koMPBCAAAQikR+Di4qKYXl19&#10;HMi1tOlZr9di58k+x8lOvTSRZptA8pstvm+41XV5Nx5v244L1oPAogS87a7+kGEU4CzqbuZrIrC0&#10;tDTRJAoxEIAABLQQUO+6T/xb07IIQoIjILc/fQpOaRTuR4Dn5H7cHphFl3VtKBFkmcDteLwrRTKl&#10;5WW9Wo6mH165I0xlHO/fON+/CtNrYWgtzULkBu0Ttd8bhsJoCQEIQAACXQmsra0dVvP5S8nFHHed&#10;y/h4CVCwHq9vY7WslMTCu6qqXq2vrvJlFquXsQsCEIBAA4Hr6+vN4Wh0kmfZG2DpIeA86ec46amH&#10;IlJcEaBoXT7Bnhauy6b29nqWla5ig3Uh0IfAn3/++UZid6vPXKdzKMhxij/1xdX1nvK54fs+wUBQ&#10;N1IkaDYme0KgoSD9aS2zbNMTM1DDMgEOWFkG7mI5nouNUKfLuhGsCDVMQOWkVG7K8DLeik8+Z+qt&#10;ZwJSzPG+jfN9q4BcFaqqcoP2ltrvldzCRqg2oDcEIAABCDxNYH19vSyKYlsK11/LfvY5vCBAwTox&#10;EAwBddqmevbslZy+OVBfZsEojqIQgAAEIKCVgJy2fyNJqhNJNG9qFYww9wQcJz/dA0CDRQiwASP0&#10;PCtal+f3d+PxeLKIX5kLARcE5BnjvYt1ta35vUDHs+8EbfYhyEsC8nz+u5eKoZRxAtJUojC+CAsk&#10;R6CpEP37f08ODAZrIaAOWKmDVlqEIcQvAhSqG/WH6rIuxWRhvysZJYRwXwl8y00d+qqfKb3IlZoi&#10;m5Bcx/s1FKunE2tqv3c2n5+qZmXpWI2lEIAABNIjILWeE6n5fKkaFYv1ZXoEsPg7AQrWiQXvCajk&#10;sTplo07brI/H594rjIIQgAAEIGCMwNXV1YGctv8oCxTGFklYsBcJQMdJ0ITdH4XpbMSIGz0pUK3q&#10;evLixYuDKAILI5IiIAUYO7JJshGN0RTtRONK3w2RBOPEdx3RzwyBPM83zUhGaowEfCpEzwaDrRgZ&#10;Y1NrAvxutUbl+UAOa1p1kLwr7dAB1SpyFtNEQG7X2BdRZ5rEeS+GHKn3LvJfQcf7NF7sVfnvpdg0&#10;LMTvp1PJzcZmGPZAAAIQgMC/CahGxaphsdSDkptJNDgoWE/U8YGYXUrBzX6xtvZKnbIJRGfUhAAE&#10;IAABAwQuLi6K6dXVx0GWvTUgHpH3CHiRCHScDCUgwiagNmSS35RxXaBa1+XdeJzsdcthf4LS1l6S&#10;Y4X8i7NjoOvvhbRDK3rr5XNTcqNG9G5+1EB5f1jzqQg5XU+4sbyt7+mI7sY/rPo4AbkN6hN8AifA&#10;860zB8qzH/lZZ/RZeBECcuBC5arKRWSEMDf5vGgITvJdR8f7M17sUfnuo4j1y+fzo8vr6zjzsxH7&#10;DdMgAAEIdCWgGhZLPehreXbdltrQ867zGR82AQrWw/ZftNrLi8ihdFV/KadqDqM1EsMgAAEIQKAV&#10;AXUF3HA0Osmz7E2rCQxamIAXCUHHSdGFISLAOQE2Z8QFjrqtqw3A9SwrnQcBCkCgI4HPnz/vqWvu&#10;O04LazgdKMPyVzjaTsJRFU21E5Cru9vK7FrcfH982zUY143AIj7x4r2xm7k/jaZL8IIAA54unXb5&#10;7QrVfxSqO/ccXdaduwAFehKQQ7bnEr+q03q0f+RDo3WtPcMc78vE8I5hz1nxriS3Ye3JjdtHqplZ&#10;vFZiGQQgAAEIKALrq6vHVVW9UnWiEEmHAAXr6fg6CEvVdQ9y7cPLYnV1X7qql0EojZIQgAAEIGCM&#10;wOXl5Rt5OD2RRPKmsUUQ/CABLxKDjpOjhEb4BNikER9aLlqXToXv6LIb/mcnRQtUwZo8b/yWlO0U&#10;+yTlbpPG0qXWJN0AZMvtFDa0XLSwust8G/Y8tUYXXRcd69pWD9bf8EAHVHBAQJ77StmLOHOwNEv2&#10;IcChyz7UjM6J9mYqo9QQ7gMByVl9ED2OfdBFpw7cOKmTZsKyHO/HeLEnlbD7vTM9y3ZUMzOK1r3z&#10;DApBAAIQ0E5A1YeqOtFhnr9SdaPaF0CgdwQoWPfOJYkqJNc7qGse1HUP6tqHRClgNgQgAAEI3CMg&#10;p+cPsjz/KP+nAjBuCHiRIHScJHVDnlV1EqBoXWhaKkqtJInw4sWLA53+QxYEbBFQ19pH3139MZiW&#10;viNs+ZJ17BPI8/zY/qqs6AuBGA8XL1oEvuh8X3ybgh7SwYl8QwqOftzGSdrmB2A9z6neOkl+/9/I&#10;od8tbxVEMQg8QeD29nZ3Pp+fxwKJ3GcsnnRsh+N9GC/2ohy7gOV/JqDyDaNnz/5QN3HDBwIQgAAE&#10;4iewvLx8pupGZV9b3YpUxm9xuhZSsJ6u732xvJQvmndra2sv1TUPviiFHhCAAAQg4I6AOi0/vbr6&#10;OMiyt+60YOXvBLxIFDpOlhIN4RNg4+abDw12W5/LAdS78Xg7/GjBghQJyGb1prrWPkXb/2UznSuT&#10;D4E+AORZ8Vy6FJ73mcuc8AnIYZ8ifCuwIGkCeb6ZtP2JG88NIR4HAIXqHjvnH9XUod8gFEVJCPxA&#10;QHVwlBxAFDkscp6EtxYCjvdfvNiD0gISIYYIFOom7unNDblbQ4ARCwEIQMA3AlJDeljN5y8lb/PB&#10;N93QRw8BCtb1cERKDwLqi6V69uyVfNEc9JjOFAhAAAIQiJCAOiWvrnjLpUtPhOYFaxIJw2Bdh+L3&#10;CHA17jcYhorWs+Fwez3LSoIOAiESkM5q70PU26jOFAkZxRuV8KqaRGUPxnQi8OXLl81OExgMAQhA&#10;wCMCS0tL/IZ55I+/bwYz9M7qk6mx6CIFv1t0WY/Fm+nZobo3yqGLdyFbTrF6yN7zSHeK1T1yBqo8&#10;QaDI5/MjdTM3lCAAAQhAIA0C6pBpURS7Urj+Wp7bz9KwOh0rKVhPx9feWKq+SNQXivpiWacLlzd+&#10;QREIQAACrglcXl6+UafkY7xS3jVbHes7L1p3nDjVwRAZfhBgM0f8oLkQdV5V+8vPn5Ms8CPE0aIj&#10;AVVgoQotOk5LZzhd19PxdU9LJcfze8+pTIuDwEYcZmBFqgTkGeB/qdqO3QO52C8r2fT0IBI0v596&#10;YFFSKtBlPSl3R2fsixcvDqpAD+CS34wuHN0Y5HjPxfmekxvqrLoIAbmZW4rWjxYRwVwIQAACEAiL&#10;gBSuT4q1tVeyt60Om5ZhaY+2jxGgYJ3YsEmgrOp6V32RqC8UmwuzFgQgAAEI+E1AEgx7WZ5/FC0L&#10;vzVNWzvnCUTHCdS0vR+X9WzqfPOnjs51dX288uLFYVwRgjUpEZACCzY52jqcYqK2pJIaR3fapNz9&#10;k7HyTLWRNgGshwAEIiDAPoULJ3Io0gV1I2vSZd0IVoRaJDAcDndludLikgstxQ2SC+Fj8n0Cjvda&#10;nO81EQ3hEsiyncurq9OLi4siXCPQHAIQgAAEuhJYW1s7qJ49e1VX1XHXuYz3jwAF6/75JEqN5KXj&#10;ULqqv1xfW/sQpYEYBQEIQAACvQiohMLX0/BZ9r6XACZZJ+A8keg4kWodOAsaI0DR+je0CxStz+v6&#10;/HY8Vht7/EEgSALSXX1HCiw2glTepdIUrruk79Xaqiut6k7rlVIoY5VAVtf/sbogi0FAPwGeA/Qz&#10;DUqibHR+Ckrh0JXlOTJ0Dz6oP4eAo3RrMkaN5Sbw2WwWRG6LXGYyYWneUMd7LM73mMwTZgXDBNRN&#10;3cPR6PT6+nrT8FKIhwAEIAABjwisy7N7URTb8ly8LR3Xzz1SDVU6EqBgvSMwhncjIImqiZxweVms&#10;ru5LV/Wy22xGQwACEIBAzASkSGxDEgonUqy+E7OdMdrmPKHoOKEao09TtYmNnm+e71k0kA2H2+sU&#10;Kqb68QnebnlXLbi+fkE30hlzQYDhT5dnwt/DtwILFiKQ5xsLzWcyBBwTyLglwLEH3C/PTSEWfMAz&#10;owXIbpdQh4DVYWC3WrA6BPoTWF1dPZbZh/0lmJ9JDtM842RWcLy34nxvKRlHx2+oev6Q3O7J5eXl&#10;m/itxUIIQAACELhPYF2e36uqeiVF6+8gEyYBCtbD9Jv/WstJFnWipVhbe61OuPivMBpCAAIQgIBN&#10;Ahc3N1uz+fxUnYK3uS5r6SPgPLHoOLGqjySSXBPgKt17HujQbX1eVfvLz5+fufYf60OgL4HPnz/v&#10;0V29L70H5vU8+KJRA0Q5ICBJxYmDZVnSLwIbfqmDNhDoTkAdYus+ixmxEFA3hagbQ2Kxxys7eD70&#10;yh2mlFH5QfVvVtdvTa2BXAjYIHB7e6uKXbz8PaBY3UYEJLKG4z0V53tKibg5GTP/2sso5Hn+o9zk&#10;vZeM3RgKAQhAAAJfCaimyWtrawfDPH+lmimDJSwCFKyH5a8QtC3VCRb5UnipTrSEoDA6QgACEICA&#10;XQIqcTCaz09UIsHuyqymm4DzBKPjBKtunshzS4DNn2/82xSt1/XxyosXh249xuoQ6E9AFabJZsZv&#10;/SUw81ECdNBMJjjkc1SOx2MSwcl4/GFD6U6deABEYv6XL182IzEFM/oT4PesP7t/z+RZUBfJIOTc&#10;zwsO6bIehM9Q8nECquBFujTu+sSIJhs+eSMCXRzvpTjfS4rAhZhwj8DPexjvZe/5CEYQgAAEIJAe&#10;geXl5TPVTLmqa/UsX6ZHIEyLKVgP029eal1X1Yfq2bNX6gSLlwqiFAQgAAEIOCVwcXFRfE0YZNl7&#10;p4qwuFYCzhONjhOtWmEizDkBita/ueCJTnhzuUnpdjz2agPPeeCgQHAE5Lr691KwXgSneGgKU7AU&#10;mse66jvpOoHxcRGQ79KNuCzCGghAIFUCsq/xKVXbtdlNN3VtKEMQ9L2r+o+60mU9BO+h41MEVLHL&#10;fD7f94ESOUofvBCRDo73UJzvIUXkSkwRAo833Nm5vLw8UXvRcIIABCAAgfQIrK+tfajm85eqdjU9&#10;68OzmIL18Hzmncbqykz50L8uimJ3fTw+905BFIIABCAAAecEVDHDcDQ6kWL1HefKoIB2As4Tjo4T&#10;rtqBItApATaE7uH/Mfkr3XSz4XB7PctKp05icQgsQEA9k0ixOs8jCzDsNZUipl7YfJ5EcZ/P3rGm&#10;24a1lVgIAgYJSDfVTYPiER0AgaWlpUkAavqnIocT/fOJYY0eK1T/vqzqsv7nn38eGFYD8RAwSmBl&#10;ZeVQFjg2ukiDcHKTLulHuLbjvRPne0cRujRpkxpuh5Wc79ZwODy5vr7mHS/pQMF4CEAgVQLq1iRV&#10;u6pqWFUta6ocQrCbgvUQvOSvjqW6UkGuVnglH3qSuv76Cc0gAAEIOCVwcXOzNZvPTyVRQILAqSfM&#10;Lu488agSr46Tr2YJI90mAa7cvUf7XhJYvsf3l58/5wXfZjCylnYCkqTieljtVDsIpLCpAyy/h+Z5&#10;fuy3hmhngcCGhTVYAgLmCeR5YX4RVvCZgLznlGxkdvAQBxE7wIpjaFOh+n0r5fP020Vd870ah+uT&#10;teL29lbdLFi6AECxugvqEa/peL/E+Z5RxK7FtMcJqL1oebZXnda34AQBCEAAAmkSUDWsqpZVbuVQ&#10;tyc5ea5Pk3x7qylYb8+KkfcIyAvGobpKQV2pABgIQAACEIDAYwSurq72RvP5ifz3AkrxE/AiAek4&#10;CRu/l9OykE2ib/6WgoT5bPZhPB7z7J/WRyA6a6W7+pbqtBOdYaEaRLFTqJ4byDPfufwmnAdrAIpr&#10;ISDPSRtaBCEEAo4JZHX9H8cqsLwfBCZ+qOGpFhw69NQxZtXqUqj+tyZZVvzy+fOeWc2QDgGzBFRn&#10;RskdbJtd5d/SaZ5hk3Yia7FPkoijEzKzobv6DySKkdz6PZ1OdxIihKkQgAAEIPADgbW1tcPq2bNX&#10;clvsMXD8IkDBul/+8F4bOY04kQ/zy2J1dV+9sHuvMApCAAIQgIATAnJyvZBi9aNBlr13ogCLOiNA&#10;0boz9CxsiABF61/Bns1mM3UKnT8IBE1A3md5LvHRgxRA+eiVp3Wqqkl4SqOxbgLZYPBf3TKRBwEn&#10;BPJ8w8m6LOoVAdm8/OSVQj4owzOaD15wokOvQvV7mtJl3YnbWFQzATmgq955DjWLfVAcuUcblBNb&#10;w4NidS/2iRJze9TmditW/xuF3A549HWvmj8IQAACEEiWwLo03imKYluaMr+WjuvnyYLwzHAK1j1z&#10;iLfqyIdWfXjlyoTX6sPsrZ4oBgEIQAACzglI99KNoZxcl2L1HefKoIATAl4kIz1IyjqBz6JGCCS+&#10;cVRWVbXLYVUjoYVQiwTk+WRHXQlrcUmW6kOAwqg+1KzPkcMfv1tflAX9IyAdVP1TCo0g0INAXRPL&#10;PbDFNmVpaWkSm0297eEWnN7oQp+4aKH63/bTZT30UED/bwTkt0E1bzgzCSTxnKNJtOnK9mBfxIv9&#10;oXQjID7Lexar3wOxI53WP6pGa/HBwSIIQAACEGhLQPa5J7Lf/UqK1t+1ncM4cwSy6eUlz4zm+MYg&#10;uZQP6/+TaxIOYjAGGyAAAQhAwCyBi5ubrdF8/lFW4cXfLOogpEvXRfd/Oecz3TshLg1Siygp8N2V&#10;rlIf4vIi1qRI4PPnz39IPG+kaHvwNmdePFEEj1GnAb8+f74un6dSp0xkhUfg883NhcQB733huQ6N&#10;HyAw/vVXfmyIjIF8r50me8Bx8UIgIihgAqY2ieWL9aXkE84DRoPqEBio5jxyYPdUUGh/7qVYnQDT&#10;ToBide1IEeiYgMZnVPkuP3v27Nk2zyaOfcryEIAABDwgIDVNG9n//d+R5IC2PFAnSRVSq7dI0sl9&#10;jZZrMD9IV/WXFKv3Jcg8CEAAAmkRkGvV9qRY/cRE8jYtkvFYa2rDqxMhD5K0nfRlsPcEUtpMms/n&#10;HyhW9z4kUbAFgT///POAYvUWoHwdQtd1rzyjNvgoVvfKJc6UoVjdGXoWhgAEzBGYmBPtoWSesTx0&#10;in2VTObuZnX91r5FrAgBvQRUYaM896pO69r+VG4xpfyiNnAIepqAB/sgJn9TcH+CBDQWqyt66mDq&#10;bDY7vb6+3kyQJiZDAAIQgMA9AuvyjF+srb2u6npX/s8lcOwToGDdPnPvV5TNx4kUqr8uimJXrkTg&#10;g+m9x1AQAhCAgFsC6ho1KVY/krf99241YXUfCXiRpPQgWeujb9CpP4FENpXOJIGrdUOuP3FmQqA/&#10;AXm/LWRD4rf+EpjpFQEKq5y7Q57tfneuBAo4J3B7e7vpXAkUgIBGAsS0RpgBi5IGPp8CVr+d6jxL&#10;teOUwCiVrzOdsxtm2Y7qTp0ATkyMnMC3Zg7HOsxMJKeoAxUyuhDwYP/D9G9KFxyMhcATBAopTjyd&#10;Tqc7UIIABCAAAQisr619beQszzGH0LBLgIJ1u7x9X61Up0fUKRIpVJ/4riz6QQACEICAewJq02E4&#10;Gp1IsTov9+7d4a0GXiQrPUjaeusgFOtFIPINprKqKg6v9ooMJvlGQJ5V3tIF2DevaNKHgitNILuJ&#10;kUQi+aJuyKIcLc8JRZSGYVSyBIjpZF3/L8OXlpbi/Y37/tyEq5MnYKNQ/T5kuqwnH3LRAJDDbbty&#10;E+H5IgZFnktcBA1zFyHgwb6HF/s/izBkrn8ENHdX/27g91jN8vzo8vKSJmz+eR6NIAABCFgnoBo5&#10;F6ur+8M8f6Vul7WuQKILUrCeqON/Mruu36lTI+r0CEggAAEIQAACbQhc3NxszebzU3WNWpvxjEmb&#10;gBdJSw+St2lHQXzWx3qFr7rqeHl5mZfy+EI2OYvUwTqJ573kDE/RYIrXrXhdEraldBecWFmMRbwm&#10;IMW9vAN67SGU60Fgo8ccpkRGQJ4by6g2J3k+iixCFzPHdqH6d23psr6Y35jtDwFVyCK/E9t9NaJY&#10;vS855j1JwIP9Di/2fQiTuAgYKlb/CZLkjEu5PVzdIh4XQKyBAAQgAIE+BNS+uDR4fjWoa3X7eNlH&#10;BnPaE6BgvT2rKEdKAnZSPXv2cm1t7UC9bEdpJEZBAAIQgIB2AldXV3uj+fxEBPMir51uvAK9SF56&#10;kMSN18PpWhbZptPht6uO03UolkdDQN536ZQTjTc7GEIH0Q6wOg+ddJ7BhDgJ5DnvgXF6Nlmr5Hl+&#10;I1njMfxHAmH/1lGkTkT/QMBVofp9NeZ1fYRjIBADAVXEInmGd11sibXZRRcGjDVEwIN9Di/2ewzh&#10;RawjAgaL1R+KVymW28mHwxOK1h35m2UhAAEIeEhA6mcPVcPnuqqOPVQvGpUoWI/GlR0Nqetz+YC9&#10;ltMhr9fH4/OOsxkOAQhAAAIJE5Bi9aNBllEAlnAMLGK6F0lMD5K5izBkrp8EIilaP1taWlInx/mD&#10;QPAEpLv6lnQ/exO8IRjQnwAFW/3ZPTJTkrSftAtFYJAE5Pv1f0EqjtIQeIRANhisAQcCikCQv3U8&#10;8xC8DxDwoVD9u1p5lm2p9zMcBYEYCLx48eJAbhuatLElklxhG1MZY5OA2tvwYH/Di30em9xZyzwB&#10;y8Xq3w1St4gPR6M/rq+vN80byQoQgAAEIBACAdXwuSiKbVVXKx3Xz0PQOTQdKVgPzWOL61vKh+md&#10;nAh5KR+wVi/Uiy+JBAhAAAIQiIGAOmF+eXV1KsXqOzHYgw3uCHiRzPQgqevOA6xsikDgG1ELXW1s&#10;iilyIdCXgHQ9e9t3LvMiJEAhlxan5nl+rEUQQiAAAQj4RkCKFHxTCX3cEJADvBM3K3dclWebjsDS&#10;Ge5Tofp96tJlnfezdMIwekuHw+GuGFk+ZWjgOcLofRisgZ7saXixvxOsE1H8QQKOitXv6VJUdX0y&#10;nU538BAEIAABCEDgOwFVV6vqa1WdLVT0EqBgXS9Pr6VJd5AP6toC+TAdeK0oykEAAhCAgHcE1Mny&#10;0bNnf6iT5t4ph0JBEvAiqelJgjdIB6L0owRCvep3Npvtjrl5iciOhIB079uRA3ZbXvzWRMI0KjMo&#10;8OrlTvk8nfM70QtdlJOkG/VWlIZhFAQgkDwByXuVcvDxzEsQPMN46RZflPK1UP07H7qs+xIp6KGD&#10;gHovUnm0U/611QAA+GxJREFUx2RRrK6DMjJ+IuDJXga5NmIzJAId47XI8vxoenW1F5KN6AoBCEAA&#10;AuYJqDrb6tmzl5IvmphfLY0VKFhPwM/qA6OuKZDrCnbVtQUJmIyJEIAABCCgkYA6US6/JacistAo&#10;FlEQGHRMFpkh5kmi14xxSHVJILDNqcPV1dVjl7xYGwI6Cczude/zvXBDp93I6kGAwq/20Oqa34n2&#10;tBgJAQiERqCuN0NTGX2NEpgYld5FOM8qXWglOTak9x26rCcZotEa/S2PdnjfwFCbWETrpJgM82QP&#10;w4v9nJj8ii1/ETDUXb1vvMoB/ffl1dUR7oEABCAAAQjcJ7Auh1aLtbXX8sy/Lb9d59BZjAAF64vx&#10;8312KVfX7KoPjLqmwHdl0Q8CEIAABPwjcCUv5bmcKPdPMzSKhUDfpJFW+z1J+Gq1CWFeEAikaP1M&#10;rr3f9wIYSkBAA4GrP//cG2bZxo+iQirk0IABEX0IUBD2JDW5te9TH6zMiY+A3GKxFZ9VWJQ6Aemq&#10;XaTOAPv/IeD8N49nEsKxBYEQ329Ul/XLP/9808I8hkAgCAK3t7fvRNEzpWwgOcAguKLkDwQ82bvw&#10;Yh+H4IiPgKFi9UVBSRHdzvTy8vTi4oL3xEVhMh8CEIBAZATWpQFcVVWv5NnoMDLTrJqTyQ8tz5dW&#10;kVtarK7fyQfkkI7qlnizDAQgAIHICKiX8OFweCKbtpv/Mi2Ts+X8QcAAAS8iK+cspwHXIvIbAU+j&#10;q5Tv+VfqKmMcBYEYCFzUdfH85uaPQYuiMy9+d2KAnoINPP9+9fKvz5+vy29GmYLLsfFpAl8L1rPs&#10;BE4QiI5AXb/kuTg6r/YySG4ZLL7c3l70mtx3kqfFOn3NYZ45AqFv6EqX9fOVpaWX5gghGQJ2CVxf&#10;X28O8lzdTssfBPQToFhdP1Mk+kPA4POvrucleS84H+b59vLy8pk/4NAEAhCAAAR8IaDeBWbz+XvZ&#10;N9nyRadQ9PC0biIUfP7pKQ9Nk+rZs5dra2sHFKv75x80ggAEIBACAfVgNRqN/vipWF0pbzCBEAIb&#10;dDRHQFcCaSENPUkAL2QDk70l4GOnpdlstktRjrchg2I9CPzy+fNem2L1r4809/71WIopKRGgy6n6&#10;vEwoVk8p6J+2VZ5pSMATDrES2IjVMOzqRkD95sk+y1m3WT1G84zRA1q6U0LsqP6Qt9RtWHL4bSdd&#10;T2J5bARUEWM9n3NzYWyO9cEeT/YqvNi38cEf6KCXgMG9Zp0xK+8FG1Vdn1xeXr7RCwBpEIAABCAQ&#10;AwH1LlCsrb2WGir1PlDGYJMtGyhYt0Xa9Dpyuq+az1+rD8I6HRJN00Y+BCAAgWgJTKfTHdmUUx1B&#10;ikeNNJhIiBYshrUioDOR1GrBhwZ5kgjurT8TvSbgWdH64apcW+Y1MJSDQAcCUvSwkeX52w5T/h4a&#10;S/FHH9uZ05FAooVl8n7wqSMphkMAAhAIjoDcVvp4HiQ4a1BYA4GJBhk/i0j0WcIIy0SExviuMqvr&#10;Xu9tibgcMwMksLKyciifVXJsAfrOW5U92aPwYr/GWyehWG8CBveYDcVsIQ1SPqr98942MxECEIAA&#10;BKImIE2lD6Vm92VdVR+iNlSjcRSsa4TpSFSpTmpI8L+UjupmkqiODGNZCEAAAhCwS+Dq6uooz/Oj&#10;VqsaTCi0Wp9B0RIwlFDqxsuThHA3pRkdCgFVtO66cF2KcSZLS0t0fwolaNCzFQEdRQ8xFoO0gseg&#10;fgTuF5xF/mw8yvPjfpCYFSMB6TD2vxjtwiYIDPJ8EwoQ+E5ANhn1HdaiSJ3A6kEg5ncTuqz3CAim&#10;eE9gdnu7K0qW3iuKgv4T8GRvwot9Gv+9hYZdCRjMn5mOWWmUclTKPnpXkxkPAQhAAAJpEJCa3bIo&#10;il3VbFrqeM/TsLq/lRSs92fnfKY6maFOaKiTGs6VQQEIQAACEAiWwMXFRSHXmamu6judjDCYWOik&#10;B4OjI2A6sdQKmCeJ4Va6MihIAg6L1su7u7vtIKGhNAQeISDd1bek6KHbc8wTNGMuDiGIDBKItBhN&#10;uquXz58/PzNIDtGhEajrIjSV0RcCEIBAVwJywHfSdc7f4xM61NabERMfJZDKu4g6cHzBMwWfhIgI&#10;qAIVyUuQb4vIp05M8WRPwov9GScOYNFQCdiKWSmu25leXp6offVQWaE3BCAAAQiYJaCaTaum01K0&#10;/k5WKs2uFq50CtYD9J1sFk6Gef5KncxQL8ABmoDKEIAABCDgCYHr6+vN0Wj0h3TJ2+ylEkXrvbAx&#10;qZmArQTTk5p4kiBupsWIUAm4KFqX7/tt3iFCjRj0fozA3NCV8qkUixBZBgjEVbw+MUAIkQET6P3u&#10;GLDNqJ4GgWww+G8almJlGwLyXVfKPsxZm7Ffx8T129/abAbqIfD9vcOLXJgekxqlqC7rv3z+vNc4&#10;kAEQCIjAeDxW706HAamMqj4R8GQvIqXfIp/cn4Qukewny3vCVj4cnqj99ST8hpEQgAAEINCLgBSt&#10;H1TPnr1SNb69BEQ+iYL1kBwsVwZUdb1brK29Xl5ePgtJdXSFAAQgAAH/CEyn0x15QFKd1Qv/tEMj&#10;CMh+rw8QPEkU+4ACHcwQUEXrtgrX5Tv/3bfNMzPGIBUCDghc/vnnm1w2CkwuTeG6SboJyA68gE0K&#10;OH9PwEuY2JKAPEvw7tiSFcMCJJBlxHeAbjOs8uRJ+YH/xhtmh/gWBFJ/z5CCr9/ost4iUBgSFIHl&#10;paV9+WyfBaU0yron4MkehBf7Me69gQYmCBgsVncRt+ogv9RtqU7rRnPSJlyBTAhAAAIQsEdgfTw+&#10;VzW+UgewLY0Ozu2t7P9KFKz776O/NJTikqqqXq2vrX0IRWX0hAAEIAABfwlcXV0d5Xl+pEVDg4kG&#10;LfohJGgCLpJNPwHzJGEctCNRvpGA6aJ1eZeYvHjx4qBREQZAIDACskHw3pbKqReU2OIc9Tr3C9vC&#10;eYaeRO0TjOtE4MuXL5udJjAYAmER2AhLXbQ1TaCuqk//WiPM33HTmJDfgwDvFd+gyUEhuqz3CCCm&#10;eE9gJLcbipKl94qioB8EPNh74HfJj1CIVguD+S/H+4fFcDQ6Uc3hovUdhkEAAhCAgBYC66urx6rm&#10;V9X+ahEYgRAK1j13oiRFj+WKgJfqqoD19XVebj33F+pBAAIQ8J2AnPYuLi8vVVd1vS/QBhMOvjNF&#10;P/MEHCed/jLQg8SxedKs4JqAwaL18u7uTm2W8QeBqAjc3NzsqKvkbRvFRp5t4hGv53lnVon1c7mZ&#10;4zxiD2BaRwKSWC86TmE4BIIhIDdKWH+mCAZOooouLS1NZDNRNRP66x9/EFiQAO8RPwOky/qCQcV0&#10;LwmodyjJVex7qRxK+UXAgz0HnnD8ConotDH4DO1L7GbSHE723a01VIkuRjAIAhCAQCIEVM2vqv0d&#10;5vkrucV0kojZj5pJwbqvESBXAVTz+euiKLbVFQG+qoleEIAABCAQDoHr6+tNOe39h7qqzIjWBhMP&#10;RvRFaFAEvEg+qQSyB0nkoByHsp0JqKJ13YXr8r2/zeHXzq5ggucE1NXxktRxuhlAwYnnQRKaej52&#10;ba3r49Awoq9hAnlu5l3SsNqIh0BbAvJsUbQdy7j4Cch7VCkxcRa/pVhomgDvDU8Qli7rz29u3pr2&#10;AfIhYJuAFK1/qOfzD7bXZb2ACHiwz+DFnktALkPVjgQM7hl7F7tZtldOpx9V07iOlBgOAQhAAAKJ&#10;EVheXj4r1tZeV3W9K6aXiZn/t7kUrPvn+VK6dezLqYqXUlQy8U89NIIABCAAgRAJqCvJ5KFHdVYv&#10;jL7IG0xAhMgdnfUSMBq7XVT1IJncRV3GhklAV9G6FFi8k00y3ivCDAO0foLA16vjpbjBB0jfC1C8&#10;+Z3yAQo6LE7Ag46ucuvfp8UNQUJMBKQD9VpM9mALBH4k8OXLl02oQOAHArxLERK9CVCo3hKdFHnJ&#10;7VkbLUczDALBEJjNZvtStH4ejMIoao+AB/sL5LDsuTvJlQzuFfsau3mev8mHwxOeaZKMeIyGAAQg&#10;0JnA+traB2lk/VL2YD50nhzBBArWPXKiCkIVjFKsfuiRWqgCAQhAAAKBEyivro7UlWT3zTD6Qm8w&#10;ERG4K1BfAwGjsdtFPw+Syl3UZWyYBBYtWq+qavLixYuDMK1Hawg8TkAl/tXV8T4yoijFR69EoJOj&#10;7utLS0uTCOhhgk4Cpm7r0qkjsiAAAQhoJCAHgDm8pZFnKqJ4J+ju6Vld02W9OzZmeE5A3Xaobj30&#10;XE3Us03Ag30Fb/ZYbLNnPQgYJqBuOL+bzU7VjeeGl0I8BCAAAQhEQEC9LxRFsSu1wq9Tu+GPgnUP&#10;AliCbjLM81cqCFUweqASKkAAAhCAQAQE1NVj08vLU/mx33nIHKNJKYrWI4ggf00wGrtdzPYgudxF&#10;XcaGSUAVrfcpXJ9LB6e7uzs2xcJ0O1o3EPhazOBJd/XHVKVIhTA2SsBC93WJ4YlstJGjMurIIIVv&#10;BKk1SkOgJQE58LnZcijDEiHA4a1EHK3BTG5dWgziMMt26Ei6GENm+0lgeXn5TN1+6Kd2aGWVgNpL&#10;8GA/wZu9FavwWcwqAYP7w4HEb6FuPFc3n1vlzmIQgAAEIBAsAakVnhRra68Gf703lMEa0kFxCtY7&#10;wNI+tK7P5WFlV4LutXph1S4fgRCAAAQgkCwBdXpbrh47Vae5k4WA4VET8CYx5UGSOWpHY9zfBLoW&#10;rasOThyGJYBiJHB9e7upihlCsY3C9VA8FbCehrqv01E24JgwqHo2GGwYFI9oCLgnkOeFeyXQwCcC&#10;6vBWal2ufOIfgi487+vzEl3W9bFEkl8EVuT2Q3ULol9aoY1VAp7sIXizp2IVPotZJUCx+t+41c3n&#10;06urA6v8WQwCEIAABIImsLa2dlA9e/aqrqrjoA1poTwF6y0gGRkipyLk5fTV+traByPyEQoBCEAA&#10;AskSUKe25UDUiWyqbTRBMJqgMpiYaLKL/54GAaPx2wWhJwnnLiozNkwCbYvWpbv6Pgdiw/QxWrcg&#10;MJ+/bzHKuyEUsnjnkngV0lTAPsrz6JOi8QaBGcvoemqGK1L9IpDV9X/80ghtPCEw8UQP1PCIAM/3&#10;+p2hDiarA8r6JSMRAu4JzP+6BbF0rwkaWCfgyd6BN3sp1h3AgtYIGNwTDjV+5dD/2/Lq6kjdiG7N&#10;DywEAQhAAAJBE1gfj8+Lotiu5vPX0nH9PGhjnlCegnXLnlWnIOQ0xEt1KoKOh5bhsxwEIACBBAhc&#10;Xl6+V6e2xdTWL79GX/QNJigScCcmtiBgNH5brP/3EE8Sz11UZmyYBFTRekPh+vHKysphmNahNQSe&#10;JiDFklt5lm2FzOl7YYs3v18hw0T3dgR6FLBLJ9ny+fPnZ+0WYFRCBDYSshVTUyWQ58R5qr5/wm5u&#10;HSEo7hOgUN1wPAR6QNkwFcRHQEDVBFSz2W4EpmBCFwKe7BmQg+riNMb2ImBwLzj0+JWCvB25Ef2E&#10;ovVekcUkCEAAAskSkPeHiWqELUXr72KEQMG6Ja+qayPV6Qd1CkKdhrC0LMtAAAIQgEAiBNSL7vTy&#10;8mSQZXt9TDb6wm8wUdHHVubER8Bo/HbB5UkCuovKjA2XwENF69JZ/fz29pbNr3DdiuYNBOSKeHUo&#10;L5o/il2icWVYhrQrYJ+EZRTaWiKwYWkdloGAOwJ1XbhbnJV9JbC0tMTvoq/OsaQXh04tgZZl1AFl&#10;dVDZ3oqsBAF7BFZXV49ltUN7K7KSUwKe7BV4s3fi1BksbpSAwT3gWOJXbkTfHI5Gf1xfX28a9QXC&#10;IQABCEAgKgLq0KtqiK0aY0vdcVS5KQrWzYdqKacd9ou1tVfq9IP55VgBAhCAAARSI6BecOV09qm8&#10;8G4tYrvRF3+DCYtFbGZuPASMxm8XTJ4koruozNhwCfxYtC6/A9vc4hSuP9H8aQJStLAjV8RvxMiJ&#10;wvUYvRqQTQ8UsMuVxb8HZAGqWiIgzx1RfgdbwscygRBQhQSBqIqaFglIXJSqIZHFJVnKEwI8p7tx&#10;xLyu37pZmVUhYJ7A3e3tO/lu4TfFPGq3K3iyR+DNnolbb7C6SQIG934jjN+iquuT6XS6Y9IlyIYA&#10;BCAAgfgIqMbYUnf8Wn5HVNO6MgYLKVg36EV5iDqUruov5bTDocFlEA0BCEAAAgkTUC+26gVXNs82&#10;dGAwmgAwmLjQYTsywidgNH674PEkId1FZcaGS0AVrat/0l19f3l5+SxcS9AcAo8TuJBup9JdPfqi&#10;BQpi+BR4QeCvZ/aJF7qghFcEsrr+j1cKoQwEIAABuwT4bbTL2+lqPJc7xU+Xdbf4Wd0wAdVoIquq&#10;aApNDOMKU7wnewPe7JWE6UW0bkOAPd82lH4cU2R5fjS9utrrM5k5EIAABCCQNoH1tbUPqg5Z1SOH&#10;ToKCdQMeVG34h3n+qlhd3afDoQHAiIQABCAAga8ELi8v36sXW/l/FjqRGE1kkcDQ6SpkPUDAaPx2&#10;Ie5JYrqLyowNl4DE/fHKykrwL6fhegDNTRP45fPnvVi7qz/E7nuBjDe/aaYdjHyvCEhO63wsHTu8&#10;Ugpl/CCQ5xt+KIIWEDBL4Pb2dtPsCkgPkYD8Pn4KUW907kaAQvVuvEyOpsu6SbrIdk1ANZyo5/N3&#10;rvVgfQMEPNkTIJ9kwLeI/DcBw3u9scew3Gz4vry6Uvv7/EEAAhCAAAQ6EVB1yKoeWQrXX4d8GyAF&#10;653c3jBYNvWku+G2asNPd0OdYJEFAQhAAAL3CVxcXBTTy8uTQZbtBUnGcCIjSCYorZWAN8kslaD2&#10;JEmtFTDCvCIgG1zns9tb1ZmJPwhESUB1V5ebZH6L0rgWRlE00wISQ3QTONYtEHnRENiIxhIMgcAT&#10;BKqqKgAEgR8JLC0tTaASJwEOi/rp1zzLtm5ubnb81A6tILA4AdV4QjWgWFwSErwh4Mk+gDd7I944&#10;BkVCI5BKDEuh3o7s9Z+qPf/QfIS+EIAABCDgnoAUrk+kPvnVoK73RZvSvUbdNKBgvRuvx0aXEgDv&#10;JJn9an11lZdLPUyRAgEIQAACDxC4vr7ezIfDUync2jIJyHhCgKJ1k+5DthAwHsNdKHuSrO6iMmOD&#10;IVDK78E2tzoF4y8U7UFgdHPzXg7pFT2mRjWFwvWo3Om1MXSQ9do9TpWTDmAbThVgcQjYI0Cs22Md&#10;zEry3lWG3LkqGNAWFeX52iLsnkvN6vptz6lMg0AQBL41oCiDUBYlnybgSf7fqz0RYiZeAgb3d1OL&#10;YXnH+Lrnr/b+4w0YLIMABCAAAZME1tbWDqXb+su6qo5NrqNbNgXrCxJVDq+ePXslAXBAociCMJkO&#10;AQhAAAJPEphOpztVXZ/IC+yGDVSpJQZsMGUNuwS8imFPktZ2PcBqpgkMs2yfm51MU0a+SwLSUW9D&#10;4nzHpQ6+rU0HSN88Ep8+dJCNz6c6LLq9vd3UIQcZEAiBgNyTZSXnEgILdPyJwAQm4ROgUD0cH8q7&#10;4AZd1sPxF5p2J6DqCiTOt7vPZIY3BDy6YdWrvRBvHIQi2glQrK4dqdrzV3v/0ml9S7twBEIAAhCA&#10;QBIE1HtFURTbUrj+Whpun4dgNAXrPb2kumkoRyuHr4/HQTi7p6lMgwAEIAABDwhcXl6+z/L8SFQp&#10;bKpjNMllMLFhkxFr+U3Aq41Iitb9DpbAtKvn8w/j8fhDYGqjLgQ6EZjXtXr24e8RAl79xuGlKAhI&#10;rmuiOshGYQxGaCUgt0pafQ/VqjzCINCRgNwmsNZxCsMTIcAtJOE6mkOf4fqOLuvh+g7N2xGQ3N5E&#10;fl/etRvNKK8IeJTrN7qP5xV0lHFKwOCeLjE8KIaj0YlqXOfUxywOAQhAAAJBE5DC9Yk03H4pReve&#10;v19QsN491Epx7H6xtvZKObr7dGZAAAIQgAAE2hOQE9XF9PLyZJBle+1n6R1pNFFgMMGhlwLSQidg&#10;NI67wPEokd1Fbcb6RUDi+Ww2m+37pRXaQEAvAemkt5Vn2ZZeqXFKo3A9Tr+6sIpCPBfUw1hTCtY3&#10;w9AULSGggYBcy65BCiIiJMAtJOE5lefk8Hz2o8aqy/rVn3/uhW8JFkDgcQIrL14cqFwfjAIi4FGO&#10;35t9j4Dch6o9CBjcyyWG//GHalxXXl3RwKVHiDIFAhCAAAT+ISBF6wfVs2cvVYMiX7lQsN7BM/Kw&#10;dChd1V+KYw87TGMoBCAAAQhAoBeB6+vrzXw4PJUuh1u9BGicZDRhYDDRoREBoiIgYDSOu/DxKKHd&#10;RW3GekOgzKpqV13v5Y1GKAIBAwQkkfLegNioRdI5Mmr3WjFuNBodW1mIRcIjkOdFeEqjMQQgAAG9&#10;BNQtJOrmXb1SkaabAM/Euom6lydF628v6ppnEfeuQAODBEZZti3iyfUZZKxNtEe5fW/2O7TBRZCX&#10;BAzu4RLDP3tcCvh2VCM71dDOy3hAKQhAAAIQCILA+nh8Ls24X1eDgZfvGRSstwgjdeJgmOevitXV&#10;fQpDWgBjCAQgAAEILExAXftV1fWJbIZtLCxMkwCjiQODCQ9N5iMmEgJG47gLI48S213UZqx7ArJR&#10;u7+8vHzmXhM0gIA5AtJdfUdul9k0t0L8kukmGb+PdVsoua/y+fPn/L7oBhuJvGww+G8kpmAGBJoJ&#10;1DXPIM2UUh4xSdl4n23n+ddn7yyoW5YVv3z+vLegFKZDwGsCYykoUTk/r5VEucHAo5y+N/scxEXc&#10;BNi7deJf1chOGtqdqMZ2ThRgUQhAAAIQiIbA+urqsWrOrZp0+2QUBetPeaOuz9VJA3XigKIQn8IW&#10;XSAAAQjETeDy8vK9uvZLrCx8s9RoEozEh2/ujlYfo3HchZpHCe4uajPWHYF6Pv8gG1gf3GnAyhCw&#10;Q2BW12/trBT/KnSYjN/HGi2caJSFqNgISKFYbCZhDwQeIyDFAcQ74fEoATng9Qk8/hDgWdcfX5jW&#10;RL6bf6PLumnKyHdNQOX8VO7PtR6s/wgBT3L5HNAiQq0RMLxn680+nTWg3RaSZ59N1diOovVu3BgN&#10;AQhAAAI/E1DNuVWTbtWs25ebAylYfzhSy0Fdv6uq6pU6aUAwQwACEIAABGwQUNd7qWu+pKPono31&#10;vFzDcALES5tRygkBb5JhKtHtSbLbiSNYtDUBidmz2WxGp6XWxBgYKoE///zzQLqKbYSqv896s6np&#10;s3fc6yYbYb+71wINvCVAx2lvXYNiZgjIbS88i5hBG7zUpaWlSfBGRGAAz7UROLGrCXRZ70qM8YES&#10;ULk/KVo/D1T9eNX2JH/vzZ5GvJ7Gsu8EDO/VEsutQ62QovVTdSt76xkMhAAEIAABCDxCQDXrlqbd&#10;r6QmWtUblC5BUbD+A/26qo6rZ89era2tHagTBi6dw9oQgAAEIJAOAXVCWq73OlXXfPlutfFEguFE&#10;iO980c8eAeOx3MUUT5LeXVRmrFUCZVZVu7yfWGXOYg4IqI55qnOeg6WTWpJOlEm5u4uxky6DGZsW&#10;ATpOp+VvrP1KYAMOEHiIgHwflr50o0rNQzzDpubxn+2lyzoxkAIBlfuTWN9OwdZgbPQkb+/VXkYw&#10;zkNRHwkQy929om5lV7ezd5/JDAhAAAIQgMDPBKQm+rCaz19KjfQHV3woWP9GXiUZxRmvi6LYXh+P&#10;z105hHUhAAEIQCA9AvKS+UZd6yWJyI1QrDeeUKBoPZRQCF5P47HchZAnye8uKjPWDgHpNr2vTj3b&#10;WY1VIOCOwPObm7dy00zhToP0VqY7ZXo+f8hiyYmdy/Xz5MIIhwcJSKfpLdBAIDUCcvMqzyOpOb2D&#10;vfK7ya0kHXgtOpTn1UUJRjRf3hVHNzcUa0XkUkx5mIDKAcpvzTv4OCbg0c2oXu1hOHYLy1sgYHB/&#10;llhewH9yO3s5nX5Ut7UvIIWpEIAABCAAga8E1EFZqZHeVbXS0nH93DYWCtalxb0UCe6qlvfijIlt&#10;B7AeBCAAAQikTWB6dXUghVkfhUJwL5jGEwsGkyJpRx3W/0jAeCx3QU7RehdaSYyVa4A/SBHhhySM&#10;xcikCUhB5IY8E+0lDcGh8XSsdAjfj6WP/VADLSAAAQh4QiDPNz3RBDU8JJDn+cRDtaJSiWfTqNyp&#10;1Rg50L/z9d2RPwhETmDlxYsDOUDH740rP3uUo/dq78KVP1jXHgGD+7LE8uJulPeQN3Jb+wnPQouz&#10;RAIEIAABCPxFQNVKS8f1l1K0rg7Mlra4JF2wLg9FX1vcr6+tfbAFnHUgAAEIQAACioA6Aa1OQmeD&#10;wduQiZBgCNl76H6fgFex7FFCnChxS0Di8mxlZWXXrRasDgE7BKR7GJ3y7KBuXIUulo2Iohsgn79P&#10;0RmFQdoIVIPBljZhCIIABCAQAQE5UDyJwAwvTeA51Eu3eKfUrK6Dzqd7BxSFvCUwv7vbFuVKbxWM&#10;VTGPcvNe7VnE6m/s+ocAxepBRIPc1r55N5udXl9fbwahMEpCAAIQgEAQBKRo/aB69uyV7BVZyXkl&#10;WbCu4Arkl8Xq6r5qcR9EZKAkBCAAAQhEQ0C9RKoT0OokdAxGGU2aGUyQxMAeG/QSMBrLXVX1KDHe&#10;VXXGayNQjrJMbUzxB4HoCUhXmC3prh7Fc1FMzqKzZUzefNqWpaUlK0nIdIhiKQQgEDoBaS7w39Bt&#10;QH+zBGxt4Jm1wg/pPHP64YeQtKDLekjeQtdFCKgahmo2o5HFIhC7zvUoJ+/VXkVXjowPj4DBvVhi&#10;2Ug4FFVdn0yn0x0j0hEKAQhAAAJJElgfj8+LtbXX0sBmWzqun5uEkFbBusBUUBVcBdkkWGRDAAIQ&#10;gAAEHiJweXn5Rr1EqhPQMREymnAwmCiJyQfYooeA0VjuqqJHCfKuqjN+cQJqQ0o69/HOsjhKJARA&#10;YE6HPO+9RCGR9y7qraAquJN3k7K3ACZGT0Di43/RG4mBEPiRQJYVQIHAUwS4nWTx+KCb+uIMU5ZA&#10;l/WUvZ+W7aurq8di8WFaVjuy1qNcvFd7FI7cwbIWCRjcgyWWjfqxyPL8aHp1dWB0FYRDAAIQgEBy&#10;BNblHaSqqlfyO27sPSSVgvVSKv/fSfv6lwpqcpGEwRCAAAQg4AWBry+NWfZRlCm8UEizEkYTDwYT&#10;JpoxIC4CAl5tmqpEuUfJ8gjcG4oJh982pELRFz0h0JuAdFffybNsq7cAJlon4NXvpHXr41tQCu5+&#10;j88qLIIABCCwMIGNhSUgIGoCcmviJGoDDRnHIUhDYBMU+63LOu+RCfo+RZPvbm/fyffnWYq2W7PZ&#10;o/y70X02a0BZKBgC7L0G46rHFJXbwd6WV1dHFxcXRfDGYAAEIAABCHhDQN32VKyu7g/z/JWJWwaz&#10;6eVl1M+9dVV9qJ8/f0dHdW9iGkUgAAEIJEdAvSSqU86ymfUmBePl5djcX2ZUujm9kRwsAa8iLk/l&#10;rGmw4aJFcbUBtbK09EqLMIRAIAACV58//yHFBhsBqIqKTxDw6vcST3UiIO8or54/f37WaRKDkyJw&#10;8+VL1LnjpJyJsY8TeKBQQ2474ueNmHmSgBy85PuxRYwAqQUkhvQiILeYTpaXll73mswkCARG4Pr6&#10;enOQ5yeidhGY6v6rS7G6/z5CQzMEDBer8wxoxm2PSZViwrNqPn+tCgztrsxqEIAABCCQAoGL6VQ1&#10;H3uv630k2qqX7z/IRVHsUqyewkcDGyEAAQj4SUAlEvPh8CSVYnXjXjCcQDGuPwsER8CrpJpHyfPg&#10;HBmOwuUoy7bDURdNIbAYgas//9yjWH0xhr7MplumL57opofkzkqK1bsxYzQEIBAoAZVLeOpfoGah&#10;tlsCJjpMubVI7+rcyqOXJ9J+JqBu6pKDI1uwgUAKBJaXl8/q+fxdCrZas9Gzm0292oew5gQWckbA&#10;8F4r8Wzfs1mWbQ5Hoz++HnDiDwIQgAAEIKCZwPra2gc5GPVSNQ7XITrGgvVSTtXvFmtrr+T02EQH&#10;JGRAAAIQgAAE+hC4vLx8I79JJ+olsc/8UOcYT0QYTqSEyh29zREwHtNdVKdovQut4MZWs9mudHI8&#10;D05xFIZADwIXdV1IsfrbHlOZ4jkBipM8d9C/1TsOSluUtU6AIjDryFmwD4GmYvSeOQTiv48z0poj&#10;Beuf0rK42VoOMTYzYoReAvO65p1SL1KkeUxgZWXlUL5neYfT4SOPcuzkUHQ4FBmdCPR8P2q7hlf7&#10;aW2VjmdcoeoSVH1CPCZhCQQgAAEI+EJA3eKhGoerGz1UI/FF9IqqYF0efg5VNb+q6l8ECnMhAAEI&#10;QAACixKYXl0dDLLso8gpFpUV4nzjCQnDCZUQmaOzWQLGY7qL+h4l1LuozdhGAoerq6vHjaMYAIFI&#10;CPzy+fOePCsl+ZwUiQsbzaBgqRGR8wFysJZCO+de8FuBqqr4nvbbRXFr16YQndxA3DHguXVym+LE&#10;cxWtqMcznxXMLPIIAbqsExqpEZjd3u6KzWVqdmu116Pculd7DlohI8xbAobfn4hpLzxfqPoEqVPY&#10;80IblIAABCAAgegIqAbiqpG43GapboDq9W4SRcG6unqxevbsZbG6uq+q+aPzNAZBAAIQgEAwBC4u&#10;LopyOv2YDQbJd3cxnpgwnFgJJuhQ1BoB4zHdxRKPEutd1GbswwQkts6Wl5b24QOBVAhIx9KNLM+T&#10;f1ZKxd/KTgqZvPX2xFvNUMwXApuSeJYP8SP/fNESPcIg0LYA/fs4x1bJgY1NxyqwvOcE5HasZH9H&#10;ebbzPDgTU0/2iN8nZjLmJkxA1UHIbXXbCSNYzHSPcupe7TUsRpXZoRAwvKdKTPsVCFKn8L68ujry&#10;Syu0gQAEIACBmAisra0dSL32q7qqjrvaFXbBel2fV4PBtlTtv14fj8+7Gs94CEAAAhCAgE4C19fX&#10;m/lweCIdlt7olBuyLOMJCsMJlpDZo7sZAsZjuovaHiXYu6jN2J8IlNId6TVcIJASgRnXtqfk7p9s&#10;pcDJD/erKxul0I5cmh/u8FYL6cK/9qRyXQuQPSlE9hZ4KIql4/ciFJegpzsCqpmSu9Xtr/z9Oc7+&#10;yqwIgScIZNmmHIregREEUiGgDkzJ74/qZshfFwIe5dK92mPowpCx4RIwvJdKTPsZGlIMuDO9vDxV&#10;zfb81BCtIAABCEAgdAKqXrsoim1Vvy1Nb87b2hNqwXqp2spLpf7L9dXV47bGMg4CEIAABCBgisDl&#10;5eWbqq5PZEN/09Qaoco1nqgwnGgJlTt6myNgPKa7qK4S7R4l27uozti/CKiuSNwSRTSkREAKCbYk&#10;7ndSshlbHydA0ZPT6Jg4XZ3FQyFg5v22b8Hzj/NCoeiLnnDv5AnJ7/yn0wQGJ0lACgY/xW44hw1j&#10;93Ac9nEoOg4/YkV7AisvXhyoGxvbz0h8pEf5c6/2FhIPC8zXQ4CY1sPRlBRVt6Ca7amme6bWQC4E&#10;IAABCEBA1W/LbZWvVD13GxrBFaxLG/kPqp28aivfxkDGQAACEIAABEwTmF5dHQyy7KOsU5heK1T5&#10;xhMWFK2HGhrB6m08pruS8Sjp3lX1lMerbkgpXyOfsu9Ttn1Od/WU3f+o7RRC2Q+LFArs7FONckW/&#10;33F1FWCnIifKEDVq1IZR6QiPgoDcsjiJwpAfjODZLEavxm2THIreoMt63D7Gup8JjKQJhvxfS9g8&#10;QcCzZi/e7SkQPGkQMLh/SkyHEUKqaF013ZNO61thaIyWEIAABCAQIgHVoE/Vcw/z/FXTjYSZXAES&#10;xHOEuqpYitX3xbgoE4AhBho6QwACEEidgLpCK8vzI9mcepM6i7b2Z20H9h2XGV+hr2bMi5iAV1GX&#10;B3ceNeLIeNo0OWU8WV1efp0sAAxPksDln3++GeW5OuTHHwRaEfDqN7aVxuEMkgNT4A3HXc40lcKv&#10;IPLGzgCxcNQE1MbK0tISz+tRe1mPcbF8V/KFrycekOKOgByOPl9ZWnrpTgNWhoB9AuqghsT+kf2V&#10;A1jRswYv/M4GEDMxqkixeoxeXcgmqbnblWLCDwsJYTIEIAABCECgBYGL6XQnz7L3MrT4cXgIFS2l&#10;nPbaLdbWXlGs3sLbDIEABCAAASsE1NVZ6gotitW74TaelDOYfOlmKaNTImA8rrvA9CwR30X1xMaW&#10;87s71QWJPwgkRUC6uajEBH8QaE2A7p6tUXUa2NTdopMwBkdLQOKkiNY4DINACwLy3LLVYhhDICC3&#10;HdeTUDHwrBWq59D7IQKqy/qff/55AB0IpERADiJ/qOfzDynZ3MpWz3LkXu0ftALIoCgIsF8ahRt1&#10;G6Ea8ZVXVxx00g0WeRCAAAQg8BOBdTkgVc3nL+VZ+PDH/+h3wXpdv1OKKwPwKwQgAAEIQMAXApeX&#10;l2/U1VnqCi1fdApJD5JzIXkLXdsS8CquPUvIt2WY0jjZRN1W12KlZDO2QkB1/VIFBJCAQF8CFFT1&#10;JffzPCms+12fNCTFSuDLly+878bqXOyCAAS0EpDf1U9aBRoWxjOVYcCId0pA8vW/XXDozqkPWNw+&#10;gdlsti9F6+f2V/Z0RY9y499/cz0lhVoxEzBcrO7VfljMfjRkmxQJ7kwvL0/UTfKGlkAsBCAAAQhA&#10;4CsBVQ9RrK7uS/33a8mfnX3H4mXBuupIUT179lKuIjmgkIMIhgAEIAABnwhMr672Bln2UXTiJW4B&#10;xxhNZhhOxCxgNlMjJ2A0rruyU4l5j5LzXdWPeby867yT7keTmG3ENgj8SEAVDEjs012d0NBGgEKr&#10;xVCORiN+hxZDmMrsjVQMxU4IPEbg9vZ2EzoQaCIgty96/7vKs1OTF/nv0RDIsuKXz5/3orEHQyDQ&#10;goCqpZDDGtzkqFh5lA/3aq+gRRwxJCIChvdIie04YkXdKKZukpcmM+R+4nApVkAAAhDwmoC8s0yK&#10;tbVXck3hviha+lWwXtfnqqJeFHy9Ph6fe00S5SAAAQhAICkC6pSxuiIrGwwottLkeaNJDcMJGU0I&#10;EBMhAaNx3YeXR0n6PurHNqeqqsnKixcHsdmFPRBoIvC1YEAKB5rG8d8h0IcABVjdqMnhkfL58+dn&#10;3WYxOkUC8tyykaLd2AyB+wTkc8DzCyHRSMDXA8k8IzW6jgGREqDLeqSOxawnCSwvL5+pJhlJY/Io&#10;D+7dHkHSgZGY8Yb3RontuOJJ3SR/N5udXl9fb8ZlGdZAAAIQgICvBKR5+aE0MX/lS8F6KRX070Sp&#10;l6qi3ldo6AUBCEAAAmkSUKeL1SljdUVWmgQCtdpwYiZQKqhtgYB3STuPkvUW8Pu8RDm/u6Pbkc8e&#10;QjcjBNRzlCoYMCIcoRD4gQCFWa1C4rjVKAYlT0C+u/+TPAQAQGAw2AACBNoQULcGtxlnegzPQqYJ&#10;Iz8IAnRZD8JNKKmfgGqSoZpl6JfsuUTPbhr1bm/Ac/ehnkYChvdEiW2NvvJLVFHV9el0Ot3xSy20&#10;gQAEIACBWAmoJubOC9brqvogXdVfSrH6QaygsQsCEIAABMIlIJ3Vt9TpYnXKOFwr/NXceILDcILG&#10;X7Jo5pqA8djuaiBF612J6R9fVa/VFb36BSMRAn4TmNX1W7qr++2jWLWjYOthz8p7zadYfY5d2gls&#10;aJeIQAgERoCbBgJzmEN1pWDd2e8rzzwOHc/S3hJQh6bV4WlvFUQxCBgi8K1ZRjr5R89y3t7tCRiK&#10;M8R6SMDwXiix7aHPNauU5fnR5eUlt8xr5oo4CEAAAhB4mICzgnXVcUIK1V8XRbFL4QbhCQEIQAAC&#10;PhKYXl3tDUejE9Gt8FG/WHQynugwnKiJxQ/YoZ/A901j/ZJ7SvQsgd/TiiCn1fP5vrqaN0jlURoC&#10;CxC4vr3dHGbZzgIimAoBLQQo5PoXxokWqAhJgcBGCkZiIwQgAAEdBPI8t/r7yrONDq8hI2oC0mX9&#10;6+Fp/iCQGAFVc1HNZrtJmO1Zrtv4PlcSTsXIXgQM74ES2728EuakLNsrp9OP0syvCNMAtIYABCAA&#10;gVAIZNPLS9vPGKVcKbK/vrb2IRRI6AkBCEAAAmkRUC9i2Wj0Xk517aRluVtrM9PLZ8ZXMG0B8gMm&#10;4F305c7OrQbsxX6qy8vW8crS0na/2cyCQNgErj9/PsmzbCtsK9A+ZgLe/T4bhi3NI86WlpZeGV4G&#10;8ZEQkK6ktnPGkZDDjJgIqKY78r35OiabsMUcAdPfm3wpm/MdkuMlIM/7L8dy3Xi8FmIZBB4mIPkY&#10;1SV3L1o+FKtH61oM60iAYvWOwBjehoDKH6rmszSebUOLMRCAAAQg0IeA3UqVun4nP2wvKVbv4yrm&#10;QAACEICADQLqqtB8ODyhWN0G7X+vYXzjzXDixj4xVgyJgPH47grDs6R+V/VDGS+d1c9nt7dpdDUK&#10;xSnoaY2APFNtUaxuDTcL9SSQYHfSSU9UTEuMgHovTsxkzIUABCCwMAF1wGFhIT8ISPBZRTdC5KVK&#10;QOWB5d9sNqPLeqoxkLjdd7e37+RTcBYdBpXT9iiv7d0Nq9E5HIOeJGB4z9O7PS3CwRqBLMs25Qb6&#10;P66vrzetLcpCEIAABCCQFAErBesqUVc9e/ZybW3tgFNYScUXxkIAAhAIioB0Vt+6m81O1YtYUIpH&#10;pKzxBIjhBE5ErsAUAwSMx3dXnT1K7ndVPZTx8nuyzftPKN5CT90E5Pr1I90ykQcBkwTuF4R595ut&#10;yXDJz33SJAox8RPYiN9ELIRAKwLkh1phYpAioOt3liJ14gkCCxD4Vqj+XcJwONzhIN4CPJkaLAGV&#10;j8yqSjXRKIM14kfFPctlx5o3iCZeYjfE8F4n8R17ALWyr6jq+mQ6ne60Gs0gCEAAAhCAQAcCZgvW&#10;6/pcXRVSrK29XufKtQ5uYSgEIAABCNgmML262pPTwieybmF7bdb7NwHjiRDDiRz8CYGnCBiP7674&#10;PUv0d1Xf5/HSXX1/eXn5zGcd0Q0CpghIQcDOMMs2TMlHLgRsEIixWOzFixfHNtixRhQE+A6Pwo0Y&#10;sSgBOYBKjmhRiAnNz/N80sfcFA7N9eHCHAh0IvBDofr9uXKY5H0nWQyGQCQEVF5S8pPvojDHsxy2&#10;dzn+KJyMEa0JGN7jJL5beyKFgUWW50dSQ3GQgrHYCAEIQAAC9giYKlgvpZ3EO+mo/lJO8PZK0tlD&#10;wEoQgAAEIJAyAemqXpRXV0fZYEDi2qNAMJ4QMZzQ8QglqnhIwHh8d7XZs4R/V/V9HC8+Pl5ZWTn0&#10;UTd0goBpAhd1XUh3da5dNw0a+VYJxFC8rm4/tAqNxYImUFXVRtAGoDwENBKgM69GmJGLGo/HrX9r&#10;Y3i2iNydmBcSgeY87xv5Lt8KySR0hYAuAio/qfKUuuQ5keNZ7tq73L4Tp7CoMwLNv3kLqUZ8L4Qv&#10;2slSQ/FW1VKomopojcQwCEAAAhCwSkB7wXpdVR+kq/pLKVY/sGoJi0EAAhCAAAQ6ElCbjvlweCI/&#10;hjsdpzLcAgHjiRHDiR0LiFgiYALG47srG5X49yz539UEX8ZL56Lz2e2tunKXPwgkSeCXz5/36K6e&#10;pOuTMTrULqhSsP57Mk7C0IUJSFfp/y4sBAEQiIfARjymYIlpAk8dEKNI3TR95CdH4Imu6j+ymM/n&#10;HKpOLkAw+DuBb3nKMkginuWrvcvpB+lUlO5NwPCeJvHd2zNJTFS1FKqmgqL1JNyNkRCAAASME9BW&#10;sK4ScVKo/rooil3pqh7mS49x3CwAAQhAAAK+EJAXqq272exUNuI3fdEJPX4mYDxBYjjBg08h8BSB&#10;75vVXlHybBPAKzYtlZHflW3eh1rCYlh0BFR3dfkM/BadYRgEgScIhFJ8NhqNJjgSAh0IFB3GMhQC&#10;EIAABL4RkH2yT99hhHrIDWdCwHsCHQrVv9uS5/kWXda99ywKGiKg8pTSWGDbkHgzYj1srmJ8r8oM&#10;SaTGQsDwXibxHUugmLVD1VRI0frp9fX1ptmVkA4BCEAAArET0FGwXlZ1vVusrb2WF55J7MCwDwIQ&#10;gAAEwicwvbraG45GJ2JJEb418VtgPFFiONETv4ewcFECxmO8q4IUrXcl9vd42fzZXV5ePustgIkQ&#10;CJzA6Obm/SDLeL4K3I+o35+Ar8XrUjxXPn/+nN+n/q5NceZmikZjMwQeIlBV1RZkINCWgBTFTrw8&#10;nN7WAMZBwGcCPQrV75tDl3WfnYtupgmMx+OJvBe+M72OFvme5ab5XdfiVYQsQsDwHqZ3+1OLsGKu&#10;cQJStL4h9YEnl5eXb4wvxgIQgAAEIBAtgcUK1uXFRrqqv1xfW/sQLSEMgwAEIACBaAioa6rKq6uj&#10;bDB4H41RiRhiPGFiOOGTiJswcwECxmO8q26ebQx0Vd/F+Ho+/yCbP7wXuYDPml4QkG51G3JoY8cL&#10;ZVACAh4Q8Kyr6rEHSFAhIAKyAVkEpC6qQgACEPCGgCoI9EYZFIFALAQWLFT/jkF1Wae4KpagwI4+&#10;BFZevDiQ99SzPnOtzfEsJ+1dzt6aI1jIGwLsXXrjChT5F4FCmtZ8VA0C4QIBCEAAAhDoQ6BXwXpd&#10;VcfVs2cv19bWDrjuvg925kAAAhCAgG0CqohKrqk6kR++Hdtrs54eAsaTgyR+9DgKKb0JGI/xrpp5&#10;ePVqVxNsjVebPbPZbN/WeqwDAR8JzOv6yEe90AkCvhBwWcAuxceffOGAHv4TuL293fRfSzSEgD0C&#10;8h36X3ursVIMBKTj4CQGO7ABAs4JaCpUv2+HfKfTyMa5Y1HAJYFRlm3L+qVLHR5dm2J1L92CUg4J&#10;WNiz9G5PyiFulu5OQDUIVI0Cu89kBgQgAAEIpE6gW8F6XZ9LR/XXRVFsr4/H56nDw34IQAACEAiD&#10;gHRW37qbzU4lIb0ZhsZo+RgB48kTCwkgvAuBpwgYj/E++D3bLOhjguE5ZVZVuxzkNUwZ8V4TkIOB&#10;W3mWbXmtJMpBwDMC9wvYLag2sbAGS0RCoKqqIhJTMAMCugjwmdBFMhE5WV1zUCwRX2OmIQIGCtW/&#10;azocDjfk/XXHkOaIhYD3BOQmkHO5Hc+vphseNk3xMkfvfXShoFYCFvYqiXOtHktWmGoUOL28PFG3&#10;3CcLAcMhAAEIQKAzgbYF6+Wgrvelo/pLKcSYdF6FCRCAAAQgAAFHBNR1VMPR6ESW50XJkQ90L2s8&#10;iWIhEaSbCfLiIvC9gM0rqyhaf9QdapNneXn5zCt/oQwELBOo65oudZaZs1xcBEx2X5fP55kqSoiL&#10;GNaYJCAF65sm5SMbAgES2AhQZ1R2SCDP84nD5VkaAuESMFiofh+K3JD3NlxIaA6BxQnI++GHej7/&#10;sLgkDRI8zDkb33/SgA0REFiUAHG+KEHm3ycgDQO31C3319fX5JMIDQhAAAIQaEWgsWC9rqoP0lX9&#10;pRSrH7aSyCAIQAACEICAJwTUNVTqOipP1EENjQSMJ1MoWtfoLUT1JWA8zrsq5uEGQlcTdI9Xmztq&#10;k0e3XORBICQCX7vTcYtNSC5D1wAIaC5gnwRgMir6RaDwSx20gYBbArL5vuFWA1YPjYC8I/LbG5rT&#10;0NctAUuF6t+NpMu6W3ezuh8E5ODGvuQ1z51q42Gu2bt8vFMHsbgzAob3J4lzZ56NemF1y31V16rT&#10;+lbUhmIcBCAAAQhoIfBowbp0YJoM8/xVURRcb68FNUIgAAEIQMAWAXXtlFw/daquobK1JutESMBw&#10;UihCYphkgIB3yUMPr2g1gL2VSPHNmdrcaTWYQRCImMCsrulOF7F/Mc0PAvcL2LtqJPm9T13nMD5t&#10;ArLJ+L+0CWA9BCAAgcUJSLHGZHEpSIBA5AQsF6rfp6m6rKs9hMgJYx4EHiWwvr5eynP/tjNEnhWr&#10;e3njqTPnsLBTAob3Jb3bb3IKm8UNECjUrffT6XTHgGxEQgACEIBARAR+Lliv63NJpu0Wa2uvudo+&#10;Ik9jCgQgAIFECKjrpuRl6A91kjcRk5M100pixXByKFnnYXgnAlZivZNGMtizTYWu6msYX2ZVxcFe&#10;DSARETaBP//882BI19GwnYj2wRHo2n39xYsXx8EZicIQgAAEPCMgN8pseaYS6nhOIOPAmOceQj3n&#10;BBznXFWX9V9++WXPOQcUgIBDAqoORA44v7OqgofNULzMvVt1Cot5Q8DwbyOx7o2no1dEajSOyrI8&#10;it5QDIQABCAAgd4E/l2wLi8lVVW9Wl9b+9BbIhMhAAEIQAACjgioE7ty6OpUli8cqcCylglYSbAY&#10;ThJZRsZygRKwEutd2SRctC4Fuvsc7u0aMIyPjYDqRifJ599iswt7IBAagacK2NXtiaHZg77uCch3&#10;+5Z7LdAAAhCAQNgE8jznNzhsF6K9KQIOu6r/aJJ6n6XLuilHIzcUAisvXhxIbYid3ywPc8le5txD&#10;CR701EvA8D4ksa7XXUh7gsC3WJb3oR0pWv/IsxbRAgEIQAACDxH4WrBeV9Vx9ezZy7W1tQN1BRSo&#10;IAABCEAAAqERKK+ujrI857RuaI7ToK+VRIvhZJEGDIhIgICVWO/K0cONhq4mdB1fz+cfxuPxh67z&#10;GA+B2Ag8f/78rdhUDPiNjM212BM4gfsF7PO6/j1wc1AfAhCAgBcEpJBr0wtFUCIYAvLOOAlGWRSF&#10;gA0CHhWq3zO3oMu6Deezhu8E5nd326JjaVRPD3PIXubajToB4d4SMJxbJda99Xx8iv0Qy1K0/kb+&#10;nciNZRvxGYtFEIAABCCwCIG8ms9fF0WxvT4eny8iiLkQgAAEIAABFwTUydzp5eWpnMDacbE+a/pB&#10;wErCxXDSyA+SaOE7ge9FaF7p6eFVrqb4CP+zlZWVXVPykQuBUAh8SzLv/a2vn8UHoeBETwgYI5CN&#10;RhNjwhEcJQH5ft+K0jCMgsDiBIrFRSAhNQJyCyS/w6k5HXt/JuD5uyJd1glaCAwGqplhNZuZy3dS&#10;rE6YQeBxAob3Ha3sneJfCCgCj8SyPGtt3t3dnV5fX28CCgIQgAAEIPCdQC4vISTNiAcIQAACEAiS&#10;gHq5GY5Gf6iXnSANQGmtBKwkXgwnj7QCQVjUBKzEe1eCHm4+dDWhYXw5yjLVcYg/CCRPoK7r9w9C&#10;8LwYIXnHASAtAnVdLj9/fpaW0VgLAQhAwAwByTv9x4xkpMZMIKvrTzHbh20QeJJAOO+GdFknlCEg&#10;BFZXV4/lfw61wvCwyYmXzWC0QkdYUAQM7zd6uYcUlINQVhcBicViXlWnF9Ppji6ZyIEABCAAgbAJ&#10;SENa/iAAAQhAAALhEZjKS410KjoVzYvwtEdjUwSsJGAMJ5FMsUFufASsxHtXbBEXratOQ3Kt+3lX&#10;JIyHQGwEvnXfffOkXeEUJ8TmHuyBwN8E5oPBMTgg0JVAVVVbXecwHgKJENhIxE7M1Eggz/OJRnGI&#10;gkAYBAJ8F5RDSW+/3SIWBmO0hIAhAne3t+/U7ZJaxHuYI/Yyl64FNkKCJGB4n5F4DzIqwlX6iXi+&#10;H4t5lh2Vl5cPN8IJ13o0hwAEIACBHgQoWO8BjSkQgAAEIOCWQHl1dZTl+ZFbLVjdVwJWEjGGk0m+&#10;skUv/whYifeuZnu4IdHVhAfGH37rNKRBFCIgEDaB+Xz+trUFARYrtLaNgRDwnIDcCkJXV899hHoQ&#10;gAAEIBA3ATnwPInbQqyDwD0Cgb/7zWaz9u+5OB4CkRJYX18vs6raFfPKhUz0MDfsZQ59IchMDpqA&#10;4f1F4j3o6AhP+Y7xnA0Ge2VZHl1cXBThGYvGEIAABCCgi4D8HvAHAQhAAAIQCIOAennJh8MT6Xqy&#10;GYbGaOmSgJWHnMzKKi4xsnZABLyMxjz887Gqs9DK0tKrgEIBVSFgjIB0ndup67r/oUF+N435BsEQ&#10;+JHA7a+/rq9nWQkZCHQh8PnzZ/W+vdVlDmMhkAoBKT728pUrFf6h2nkt36vSSZDv1VAdiN7NBDoW&#10;KTULdDdCnoFecrOeO/6s7A+Bq6urvWw47NcBl2J1fxyJJn4SMPy7SbG6n26PVquGeH4qHmWP4ayu&#10;qtfqsFS0fDAMAhCAAAQeJRB+BQnOhQAEIACBJAhcX19vDkejPyhWT8LdWoy0kpgxnFzSAgIhyRCw&#10;EvNdaXq4SdHRhFI61G53nMNwCERLYOGuc4F33YvWsRgWHwHZ9KFYPT63WrKosLQOy0AAAhBIgkBW&#10;19x4koSnEzQywne7hd93EwwDTI6TwMrKyqHkmY87WadywB7mgb3Ml3cCy+CoCBjeTyTeo4oW/41Z&#10;oFhdGafqPaRJ4R+q/sN/Y9EQAhCAAAR0E6BgXTdR5EEAAhCAgHYC0+l0p6rrUxFcaBeOwKgJWEnQ&#10;GE4yRe0gjNNOwErMd9Xaw82KtiZUs9ku3bXa0mJc7ARUh63hcLihxc4Iixu0cEEIBPQRmOgThaSU&#10;CHBAPCVvY2tXAre3t5td5zAeAnme85tMGMRD4Pt7XKS5UHnf3ZFbxfS888bjdSxJlMDs9nZXTC9b&#10;me9h7lflyL3Mk7cCyqAoCRj+7STeo4yaYI3qEI/FvKpOLqQOJFhjURwCEIAABHoRoGC9FzYmQQAC&#10;EICALQLl1dVRludHttZjnfgIdHgx7m+84WRTf8WYmSIBKzHfFaynXXYazDhcXV097moq4yEQI4GL&#10;i4tCNu/fareNwnXtSBEIAUVAio5/hwQEuhKQ65iLrnMYD4GUCFRVxWckJYdrslUOQE80iUIMBNwR&#10;SOi9bT6fsw/hLtJY2SMC6+vr5bDNrZOeFqt7hBJVICCnJ8zu2JiVjgMh8ACBJ2K6RzwWeZYdSfPC&#10;A1hDAAIQgEA6BChYT8fXWAoBCEAgKAKqMGp6eXkqP1Q7QSmOsl4S6PGC3N0Ow0mn7goxI2UCVmK+&#10;D2APNzEeMkP4nS0vLe33MZE5EIiRwC+//LIndhXGbEuoAMIYQwRD4B4BiuMIhz4Evnz5stlnHnMg&#10;kBCBjYRsxVSNBOTWyIlGcYiCgD0CCb6nya0IW9JlfcseZFaCgL8E1HulHGp996CGnjYn8TYn7q+b&#10;0cw0AcP7hsS8aQci/ycCeovV/xGfZW/LsuTgICEHAQhAIBECFKwn4mjMhAAEIBASgevr683haPQH&#10;15GH5DX/dbWSuDGcfPKfMhr6RMDbq0/9L1ov5drb1z75El0g4JKAuhJdnsn0d1d/yKgECyJc+pa1&#10;IyVQ18eRWoZZhgnQPdowYMQHT0A+IxvBG4EBTghkdf3JycIsCoG+BBJ/L5Mu63bef/v6h3kQsEhg&#10;5cWLA9XY419LeprbtbL/Y5E9S0VAwPB+ITEfQYyEZoLhmM7yfKecTk9VU8PQ0KAvBCAAAQh0I0DB&#10;ejdejIYABCAAAcME5MqnHek8dCrL8DJimHWK4q0kcAy/sKfoN2xejICVuO+qoqcbG8oMdd2tuva2&#10;q0mMh0CsBGazmf3N+sQLJGKNJeyyQ2BOUZwd0HGushmnWVgFAQhAwC0B6dg8casBq0OgJQHew76C&#10;ost6y3hhWDIERpIrFWP/ypV6mNP1tmlLMhGCoQ8SMLxP6OWeD6EQN4GGmNYVk6qZoTyLnarmhnED&#10;xToIQAACaROgYD1t/2M9BCAAAa8IlFdXR3J6luuevPJKfMroeml+kozhZFR8XsEi0wSsxH1XIzy8&#10;OlZdc6uuu+1qCuMhECsBdRX6cDjccWYfBRPO0LNwuASy0YjfsXDd51Rz2RRcc6oAi0PAcwLyGfmf&#10;5yqinqcEeMf01DGo9Q8B3rt+iga6rPMBgcA/BOR37FwafOz7WqyOryDgHQHD+4Ne7vV45wQU0krA&#10;UrH63zpn2ca8qk4uLi/faLUDYRCAAAQg4A0BCta9cQWKQAACEEiXgLraaXp5eSo/SjvpUsBymwSs&#10;JHQMJ6Vs8mKtOAhYifs+qDzpzFNV1URdc9vHBOZAIFYC3mzSU0ARa4hhl2YC0l39fPn58zPNYhGX&#10;DoHNdEzFUghAAAJ2CchtkhO7K7IaBFoQ4D3rUUjfuqzvtKDIEAgkQUCK1j9Io48PPhnrba7bJ0jo&#10;Yp+A4X1B4t6+S5Nf0Xax+j/AC6kb+TidTveS9wEAIAABCERIgIL1CJ2KSRCAAARCIqCudFJXO2WD&#10;wWZIeqNr+ASsJHYMJ6fC9wIW2Cbg7RWp7ovWy/ndnbrelj8IQOAbgUvpYKI26b0C8r2ggt9Xr9yC&#10;Ml4RmHilDcqERmAjNIXRFwKWCZC3sgw8puWyuv4Ukz3YEjgBCtVbOXA2m71tNZBBEEiEgHwm9qVo&#10;/dwHc63s7fhgKDqERcBwvpK4DyscUtDWSkxm2fuyLI9S4ImNEIAABFIiQMF6St7GVghAAAKeEZBT&#10;sTvS0fZErlXe8Ew11EmEgJWXacNJqkRchZmaCViJ/a46q6J1R4Xrcq3t9vr6etlVZcZDIGYC8nz2&#10;3mv7KLLw2j0o54bAKMsohnODPopVeS+Pwo0YYZCAfEYKg+IRHTkBOQg6idxEzAuBAO9Qnbw0HA43&#10;bm5udjpNYjAEIiagcqfyPOS04Ye3zVgi9jumtSRgeB/Qy/2clmgYFjCBJ+LaZkxmeb5TTqcnFxcX&#10;vJMHHE6oDgEIQOA+AQrWiQcIQAACEHBCQLp2vpfkljoR+8/LheEXeieGsqj3BKy8VBPb3sdBigpa&#10;if0+YC0XrUtnoHdyre2kj6rMgUCsBNSmvNqcD8I+ii6CcBNK2iHw5ddfj+2sxCqxEZDv/TC+82MD&#10;jz3BEeCzEpzLvFGYd05vXJGeItxStZDP6bK+ED4mR0hgeXn5TOVSXZjmbS7bBQzW9IuA4f0/Yt8v&#10;dyejjeG47spRakq2pHD95Pr6erPrXMZDAAIQgIB/BChY988naAQBCEAgagLq9Ks6BStG7j1oqGcv&#10;QFE7A+P+JmAl4UNsE3EeErAS+33stlS0Lrd8TFZevDjooyJzIBArAfWsJpuPfndXfwg+heuxhiR2&#10;tSVQ12frWVa2Hc44CPxAYAMiEIBAKwJ8VlphYtBDBKq6nkAGAtYI8H6kBTVd1rVgREhkBFZWVg5U&#10;TtWmWd7msG1CYC0/CRje9yP2/XR79Fo1xLWruJSi9c15ValO61vR+wADIQABCEROgIL1yB2MeRCA&#10;AAR8IqBOvcoVuKfqFOyTehl+wfeJCbr4Q8DKCzax7Y/D0eRvAt5epaqK1s0Wrpfzuzun19gShhDw&#10;kcAvv/yyJ3oVPurWSicKM1phYlCUBCZRWoVRtghs2FqIdSAAAQikSiCr60+p2o7dFgnwPqQdtjrQ&#10;rQ52axeMQAgETGA+n6ucamnDBCv7NjYMYY24CFj4vSX24wqZYKzxtFj9Hr8iHw5PLqbTnWCYoigE&#10;IAABCPxEgIJ1ggICEIAABKwQUC8O6tTrIMs21IKNL9oU9lrxC4v8m0BjXOoARmzroIgMAwSsxH8f&#10;vU0VrVfV6/X19bKPSsyBQKwEbm5uNuRg4W9R2Gdh4ygKThgRDQH57P4ejTEYYp2AdEj8+p7OHwQg&#10;8DQB+axswQgCfQlIE49J37nMg0AjAd5/GhEtMKD4drB7ARFMhUBcBFROVZ6Ldk1a5W2TFZNGIzsM&#10;Ahb2+LzdqwnDQ2jZl4D/xep/W5Zn2VF5eRneLbF9fcM8CEAAApERoGA9ModiDgQgAAEfCagXBvXi&#10;ILoV9/VrfOG28NLvIy90ckugMS51qEds66CIDAMErMR/H701F63X8/n+8vLyWR9VmAOBmAnMZrO3&#10;Pz6vBW/v98INfnuDdyUGPE1gPB5PYASBvgTkwMN/+s5lHgRiJfC9SOr+/8ZqK3bZIcBvtR3Oya1C&#10;oboVl6uD3XRZt4KaRQIisLq6eizqHppQ2dsctQljkRkWAQv5ReI/rJBIRVsf4zIbDPbKsvzIM1oq&#10;UYidEIBATAQoWI/Jm9gCAQhAwDMC6gWhnE5P1AvDY6o1vuBYePn3DBvqeECgMS516Ehs66CIDAME&#10;rMR/H71V0bqGwnWx73hlZcXIZkofs5gDAV8IXF9fbw6Hwx1f9DGiB8UcRrAi1AMCdX3sgRaoEDaB&#10;jbDVR3sIdCfwUEF6U3G6FCz+t/tKzIDAPwSqup7AAwILE+BQ7sIIuwiQbNRA/hWjX37Z6zKPsRBI&#10;gcDd3d27uq7PdNrqbW5ap5HICpOAhT094j/M0IhC6yfi2+e4zPL8jfw7uZCbY6PwA0ZAAAIQSIQA&#10;BeuJOBozIQABCNgmoIqe5KrbU9nM22pa2+cXnSbd+e/xErASlxYSXPF6CMtMEvD6ytUFitals/r5&#10;7PbW6HW1Jv2CbAgYJpDOFZoUrhsOJcTbJjCv60+212S96AiwsRedS9M2qKkYve/7vipYTJss1i9K&#10;IOM3e1GEac/nPcaq/78Vqv+9Jl3WreJnsUAIrK+vl/LZULnWUofKfZ/RdKyNDAg8ScDCXh7xTww6&#10;IxBosfp3XvI7tJnf3Z2q2hRnDFkYAhCAAAQ6EaBgvRMuBkMAAhCAQBsCF9PpzryqTgZZttFmvBrz&#10;5Iu4hURAWz0ZlxYBKwki4jutoArMWiufgT5MehatS+JqW22k9FmSORCImcDNzc2WHDTcitnGB22j&#10;4CM5l8dqcDYaTWK1DbvsEJBnpNbv7nY0YhUIPEygTSG6yXcY2Uwp8A0EFiEgz9z8Zi8CMNW5vLdY&#10;9fyPher3Fi+ePX/+1qoyLAaBAAgsLy+fSZf1d4uo6nXzlEUMY24cBCzs4Zl8h4nDCVhhjICF+Dam&#10;+78FF1KbcqpqVCytxzIQgAAEILAAgWyBuUyFAAQgAAEI/ESgvLx8Lz8ue33RPPnDlPGz1Zcr8xYj&#10;YCXyiO/FnMRsowSsfAb6WpC3O4Mr3dX3V1ZWDvsuwzwIxEzg6urqj+FwuBGzja1t4/e4NSoG+kFA&#10;uqufrywtvfRDG7QIkcD17e1mLpt6Tbp7/TzYpDz/3VsCIRZmLI3HfBy8jagwFPt8cxNi6IcBNzYt&#10;4ykgCsIzqlC9zd8wy16Ox+PzNmMZA4GUCEhu6aMchH3T1WZ+FLsSY7xVAhZ+i/kMWPUoi90n0BDf&#10;wcamHKJaW1s7wNkQgAAEIOAvgXbVHf7qj2YQgAAEIOAJgYuLi6KcTk8WKVZvNMVCYqBRBwYkScDK&#10;SznxnWRshWK0111uWnRbF/2PKVYPJdrQ0zYB6a6+Q7H6Pep0L7Qdgqy3OIHJ4iKQkDKBYVUVbexv&#10;29n6/rg2chkTDwFiJB5fYolZAlVd89ttFnHY0r+/j5AntOrHtsXqSqnZbEaXdaveYbFQCMhnY1d0&#10;Lbvoa2XfpYtCjIXAfQIWfov5DBByzgjEWqyugGbZ27Isj1TtijO+LAwBCEAAAk8SoGCdAIEABCAA&#10;gYUJXF9fb8qVtqfSPWFrUWGNL+cWEgSL2sD8OAk0xqYOs4lvHRSRYZCAlc9BH/2fKFqXzurns9tb&#10;tWHCHwQg8AMBlbRls/2RsKBwnc9LIARGWfYpEFVR01MCs6raNKVanwLmH+eY0g25/yaAr9pHhBz2&#10;Wzj31X41RsZIIKtrfrtjdOyiNvH+sSjBXvNVoXqXYnW1SDYc7shvwUavBZkEgYgJrK+vl9IQYbuN&#10;iV43R2ljAGPiJ2Bhr87bvZb4vYuFMRerf/Nuluc78u+EonXCHQIQgICfBChY99MvaAUBCEAgGAIX&#10;0+nOvKpO5LSqtiRt40u6hURBMA5AUasEGmNThzbEtw6KyDBIwMrnoI/+qmj9gcJ1OUy1rTZM+ohk&#10;DgRiJ/DLL7/s0V29wct0OIz9YxC8fV9+/fU4eCMwwCkBSQ4XThVo+hqW/66jmLqvDFts+uqna54t&#10;O1kHAhAYDKTpxwQOEPibAIXqToKhT6H6fUU5+O3EbSwaAIHxeDyp6/rdU6p6m1sOgC8qWiJgYY+O&#10;z4ElX7LMzwQSKFb/brTsDW7mw+EfqvEioQABCEAAAn4RoGDdL3+gDQQgAIGgCJSXl+/zLDsSpQvd&#10;ije+rFtIGOi2CXlxEGiMTR1mEt86KCLDIAErn4O++t8rWpfu6vvLy8tnfUUxDwIxE1DdRSRp+1vM&#10;Nmq3jWIS7UgRuCCBuj5bz7JyQSlMT5yA/Bb8N3EET5qvqyC8SQ4+CIeAyVsJwqGAposQUMV8i8xn&#10;bgQEOBTrzImLFqp/V/xbl/UtZ4awMAQ8JrCysnIgResP5mO9zil7zBTVLBKwsDfH58CiP1mqE4FI&#10;Y7NQjRdVA8ZOMBgMAQhAAAJGCVCwbhQvwiEAAQjESUAVOJXT6Uk2GOyZtLDxxchC4sCkfcgOl0Bj&#10;bOowjfjWQREZBgl4fXWrFK1LsfoH2SA5NIgA0RAImsBoNHovBhRBG+FKeQrXXZFn3Z8JTIACgUUJ&#10;SOEWvwWLQmR+UgR8v5UgKWcEbGxV1/yGB+y/3qrzHtEb3aITdRWq39fjbj5/u6hezIdArAQk57Qt&#10;tpX37bOypxIrUOyyQ8DCnhyfAzuuZJVHCDwR45HHZqEaME6n0z1iAwIQgAAE/CBAwboffkALCEAA&#10;AsEQUNcmydW1p9KFbcuG0pG/INlAyBqGCFiJTQsJMkN4EJsQASufhY48VRcfuZ55v+M0hkMgGQI3&#10;Nzcbw+FwJxmDTRlKZ0RTZJHbkoC8k/3ecijDIPAoAUkOb4IHAhBoT0C+e9faj2YkBB4mkNX1J9gk&#10;RIBCdWfONlGo/t0Y2SPZknfrLWfGsTAEPCYgt4mcS97pa27W66YnHjNENcsELOzF+biPYpkyy7kk&#10;YCHGXZrXau0se1+W5VGrsQyCAAQgAAGjBChYN4oX4RCAAATiInBxeflGXZs0yLINm5Y9+RLPC5ZN&#10;V7DWDwSsJJiIceIuAAJWPgvtOZRSRLK7vr5etp/CSAikRWA+n5OY1e1yilB0E0VeCwJSBDBpMYwh&#10;EHiaQJYVIIIABNoTkOLHzfajGQmBhwlIoSu/4bEHB4dbnXrYZKH6fcPosu7UzSzuOQF5X/0gTUU+&#10;eK4m6kFATlWY390wvwKOhMATBBpiPKX4zPJ8p5xOTy8uLsiF8aGBAAQg4JAABesO4bM0BCAAgZAI&#10;yDVJB/Kj8VF09u8B3kIyISRfoatdAlZe5Ilxu05ltV4EfOmWo7r3LC8vn/UygkkQSICA6gCnOsEl&#10;YKobEylMccM9xVXr+jhFs7FZLwG6gurliTQIQAACbQlw6KwtqQDHcZDVqdNsFap/N5Iu607dzeIB&#10;EFA3YErR+nkAqqJiqgQs7L1Z2UNM1X/Y3UyAYvWfGEnDq015hju9vr7ebAbICAhAAAIQMEGAgnUT&#10;VJEJAQhAICIC6oSpXI/0Ubqqv3VpVuMLvYWkgkv7WdtvAo3xqUN9YlwHRWRYIGDl8/CIHaprj+re&#10;Y8FMloBAsATkc/I+WOVDU5xildA8FpS+87r+FJTCKAsBCEAgEgJ5lm1FYgpmOCZQ1fXEsQosr4sA&#10;h1Z1kewtx3ah+n1FZ7xj9/YbE+MnoG7AlGen7fgtxcIgCVjYc3O5VxKkT1BaLwGK1R/nmWUb86o6&#10;ubi8fKMXOtIgAAEIQKANAQrW21BiDAQgAIFECaiTpXI10on88+JhvfHF3kJyIdFQwOwWBBrjs4WM&#10;xiHEeCMiBvhBwMrn4QdTpQj3THXt8YMAWkDATwLSSXdHNNv0U7uItaJwPWLnujMtG40m7lZn5VgI&#10;VFW1FYst2AEBCEAgNAIZh89Cc9nP+vKc79yHLgvVvxufyTv2t3dt5zxQAAI+Evh6E2Zdk7P10Tkp&#10;62Rhr83FHknKLsX2HwhQrN4mJAopmPx4MZ2qPRP+IAABCEDAIgEK1i3CZikIQAACIRFQJ0rVyVJ1&#10;LZJPeje+4FtIMvjEA138ItAYnzrUZTNMB0VkWCCgPg9WPhN/2VLK79Wu6tpjwTSWgECwBORQh9Mb&#10;c4IFp0txOi/qIpm8HOmufr78/PlZ8iAAAAEIQMARgevbW69yZY4wsOyCBOQa+smCIpjuggDP9C6o&#10;/7SmD4Xq95XiXduLsEAJjwmsrKwc1lXF757HPkpKNQv7yBb3RZJyHca2JECxektQfw2Tm0COyrI8&#10;6jSJwRCAAAQgsBABCtYXwsdkCEAAAnESmE6nB+pEqVhX+Ghh44u+hWSDj1zQyQ8CjfGpS03iXBdJ&#10;5BgmYOMzMRwO97926+EPAhB4lMDVn38eZMPhhm8b+8m6jANoybpek+ETTXIQkziBOsv+lzgCzIdA&#10;LwLDqvIyX9bLGCY5IzAej/k9d0a/x8I8v/eApn+Kr++z6l2bLuv6/Y3EuAjM5/NtsaiMyyqsCY6A&#10;hX01G/shwXFHYW8IEJ8PuyLL851yOj25uLjgXd+baEURCEAgZgIUrMfsXWyDAAQg0JGAegiXE6Qf&#10;B1nmfffNxhcqC0mHjngZnhCBxvjUxYI410USOYYJmPxM1HX9QTb6Pxg2AfEQCJqAesaTWwh+u2+E&#10;rxv9QYPuozwdGvtQS37OKMs+JQ8BABCAAAQcErijYN0h/biWrup6EpdFkVnDs7o3Dg3h/ZUu696E&#10;C4p4SkDdjCld1nc9VQ+1UiBgYT/N5D5ICi7CRg0Enohz4vNpvrJ/siWF6yfX19ebGjyBCAhAAAIQ&#10;eIIABeuEBwQgAAEIfCWgHr7VQ7j8exMKEl6sQvFUmnpai08LSbY0PYjVugmoz4Tuz4UUq5/JhuC+&#10;bl2RB4HYCDx7/lwdRiwesiuEjf/Y/PGoPXRtTMbVixr65ddfjxeVwXwIKAJy7fEWJCAAge4EhoPB&#10;ZvdZzIDAzwSyuuYQmo+BwXO5V15R76wh/Kku61dXV3sh6IqOEHBFYHV19Vjyw4eu1mfdRAlY+l3X&#10;vfeRqLcwexEC7BcvQu/rXCla35xXleq0Tr5sYZoIgAAEIPA4AQrWiQ4IQAACEBhcXF6+UQ/f6iE8&#10;NBxPJgB4MQvNndHpay1BRaxHFzsxG6Txc1GORqNt1Z0nZl7YBoFFCci15BsiY69JDoXrTYQs/nc6&#10;OVqEHeBSclhrPcv47QvQdagMAQhAAAIQ+JFAnucTqHhCgGdwTxzxlxrf309DKVb/Dk+K1t+qG868&#10;gokyEPCMwOry8r5qQuKZWqgTKwFLe2ca9zxi9QR2mSbQEOvEaCcHFPlweHIxne50msVgCEAAAhBo&#10;TYCC9daoGAgBCEAgTgLT6fRAfgw+inVxJlItJSPijA6s0kHAWhKAWNfhLmRYIqDjc1HJFbLj8fjc&#10;ksosA4FgCczq+n0X5Slc70LLwlgKZyxADm6JSXAao7CXBORA05aXiqEUBAIgUGfZ/wJQExUDICDv&#10;tPyuu/aTpa6rrs0MZf0I3keL0S+/7IXCGz0h4IqA3PS0K2uXrtZn3UQIWNoz07HXkYhHMNMUAYrV&#10;jZCV36qj8vKy096KEUUQCgEIQCBCAhSsR+hUTIIABCDQhoDq9FGW5Ue52+htm/E+j2lMBlhKSvjM&#10;CN3cElAx2hinOlQk1nVQRIYlAgt+Lg7VFbKWVGUZCARLQBUjZoPBmz4GRFAo0Mdsv+dQTOO3fyxp&#10;J7di/W5pKZaJnMBdVRWRm4h5EIAABIIgUNX1JAhFY1KSQ6HeeTOm9095Xv+NLuvehRgKeUZgeXn5&#10;bFDX7zxTC3ViImBpr8zKvl9MfsEW/QQoVtfP9J5E2VvZU/U0PNsZxYxwCEAgQQIUrCfodEyGAAQg&#10;cH19vZnl+Yn8exMLjcakgKXkRCw8scMMgcY41bEssa6DIjIsEuj6uVBXxsqmxr5FFVkKAsESuJvP&#10;Fz6YGFPhQLCO/FFxCmyicWVnQ+q6pBNrZ2pMeITAcDDYBA4EINCPgGyq8Pnph45ZDxDI6voTYCwR&#10;4ACoJdDtl4n0fZMu6+1DgJEJE1hZWTmUQ1vHCSPAdFMELO2Rdd3XMGUuchMmQLG6FeerehpVV3Nx&#10;c7NhZUEWgQAEIJAAAQrWE3AyJkIAAhC4T+Di8vLNvKpOpNNHdJtrjckBS0kKIg4CTxFojFMd+Ih1&#10;HRSRYZFAh89FORqNti2qxlIQCJaAdFffyfN8S5cBkRYS6MLjTg5FN+7Yu1l54mZZVo2RgOQE1mK0&#10;C5sgYIVAlhVW1mGRJAjIMzu/7yY9zWFPk3R7y479/VJ1WZd38o3egJgIgUQIVLPZrjQnOU/EXMy0&#10;QcDS3liH/QwbVrNGigQoVrfqdVVXk9/dnaqmkFYXZjEIQAACkRKgYD1Sx2IWBCAAgYcITKfTA/ni&#10;/yj/rYiVUGOSwFKyIla+2KWHQGOc6liGWNdBERkWCajPRdNno6qqXeksyyaGRb+wVLgEZrPZwt3V&#10;H7I+9sKCYD1OIU6wruui+JwOrF1wMbaBgHyfbwIJAhDoT+CirqPNrfWnwsw+BLg9pQ+1hjk8GxuA&#10;qkdkQu+Thal3cj2eQAoE/CCwvr5ezkejXT+0QYvgCVjaE2vawwieIwb4T4BidVc+KlRTyIvpdMeV&#10;AqwLAQhAIBYCFKzH4knsgAAEIPAEgYuLi6Isy4+DLDNSuOQb/MZkgaWkhW9c0McvAo1xqkNdYl0H&#10;RWRYJvDEZ+NwdXX12LI6LAeBIAlcXV3tZcPhhknlEyo0MInRjGwKdMxw9UDqKM/5HfTAD7GoIEnh&#10;IhZbsAMCLgj8+uXLpot1WTNOAlVdT+K0zLJV3D5kGXj75VJ8f5R38h26rLePEUamS2B9PJ4M6vpd&#10;ugSwXAsBS3thVvb1tABBSKoEiFHjni/yLDtSTSKNr8QCEIAABCImQMF6xM7FNAhAAAKKgLqaKMvz&#10;E/n3JiUijS9klpIXKTHH1u4EGuO0u8ifZxDrOigiwzKBHz8bcjXs2fLy8r5lNVgOAkESUAcVZWPc&#10;2iHFFAsPggoMinaCctdTykp39XNuGYnGnX4YItcZ+6EIWkAAAhCAQMYtKv2DgMOa/dlZmJn6+yJd&#10;1i0EGUtEQWBlZeVA5X+jMAYj7BOwsAfW5nZY+4azYpIEnoh3K3vOSUJ/wGhpEinNIo/UXgxIIAAB&#10;CECgOwEK1rszYwYEIACBYAhcXF6+UVcTZYluRPNiFkyoJq2olTilWC3pGAvV+HtJ4HI0Gm2Hagd6&#10;Q8A2gdEvv+zJmtYTpakXItj2c+f1KOTpjMzDCRMPdUKlQAlc1LX134lAUaE2BB4lUFXVFnggoItA&#10;nuf8zneBybNtF1pOxvJ++Bd2uqw7CT8WDZTAs7/yv2Wg6qO2KwKWitVdmce6EPgXAQvxDvH2BKRZ&#10;5I5qGknRentmjIQABCDwnQAF68QCBCAAgUgJyFVEe/Il/1HMKyI1sZVZTxYD82LXiiGDzBOwUrSu&#10;zCDmzTuTFbQTuBsOt+koqx0rAiMloK4bl4OK1rqrP4SRwoQAgosCnwCc9LOK0m3u9yAVR2kvCfz6&#10;5cuml4qhFAQgAIFECcg77yRR09ubzTNse1YOR/I++DP8WV2/d+gSloZAMARU/reuqt1gFEZR9wQs&#10;7HdZ27tzTxMNfCfQEO/EqhsHqqaR+XD4x/X1NXk2Ny5gVQhAIFACFKwH6jjUhgAEIPAYAXWKU11B&#10;NMgyEqFtwsRCQqONGoyBgLVkAjFPsIVEoK7frbNxH5LH0NUxAZ+uG6dQwXEwtF2ewp+2pJyPmy8t&#10;TZwrgQIxEdiIyRhsgYALArIx/V8X67JmvASquua3/iH3cmtgEEHP+9/jbsoGgzdyuHwrCEeiJAQc&#10;E1hdXT2WpjsfHKvB8iEQsLDPZW3PLgTe6OiWAMXqbvk3r17Mq+rk4vLyTfNQRkAAAhCAgCJAwTpx&#10;AAEIQCAiAheqq6ZcPaSuIIrIrIVNaUwqWEhsLGwEApIg0BiruigQ87pIIscgAemoM1lZWTkwuASi&#10;IRAVAbUBrq4b982o74UL6n/585wAxUD+Oqiuz9azrPRXQTQLjUBVVRuh6Yy+EPCNgDzbFL7phD5h&#10;E8jq+lPYFmjUnkOVGmGaFUWheju+d/O505vQ2mnJKAj4QUCaMezLDWPnfmiDFt4RsJS7srZX5x1g&#10;FPKOAMXq3rnkEYUKKb78OJ1O90JRGD0hAAEIuCRAwbpL+qwNAQhAQCMB6ay+ld/dnaqrhzSKjUZU&#10;Y3KBAt5ofB26IY2xqstAYl4XSeSYIVDO5/NtM6KRCoE4CYSwAU4xQyCxR4GQd46SzfrfvVMKhYIm&#10;UGXZf4I2AOUh4AEB2VgpPFADFSIikOf5JCJzupvCM2h3Zg5n8G7XDb58vrfost6NGaPTJbC+vl7m&#10;WUZeON0QeNxyS3ta1vbo8DEEmghQrN5EyL//nmXvy7I88k8xNIIABCDgFwEK1v3yB9pAAAIQ6EVA&#10;ndbMh8MTmVz0EpDIpMYkg6VkRyK4MXMBAo2xuoDsf00l5nWRRI5mArPhcFttTmgWizgIREvgUq6b&#10;VBvgoRhIcUMonhI9KRzywlnJF7B54YW4lMgGg424LMIaCDggQMMIB9DjXnI8Hk/itvAB63jWDMrl&#10;3J61mLtCOGS+mIXMhoA+AsvLy2eSj9jXJxFJwROwtJdlbW8ueIdggHECFKsbR2xqgSzPd8rp9FSa&#10;TRam1kAuBCAAgdAJULAeugfRHwIQSJqAetD9ekpTTmsmDaKD8Y3JBktJjw4qMzRRAo2xqosLMa+L&#10;JHJ0Eajrd+spbtTr4oecJAnIDTtBPgtSuB5YuFJQ5MZhdV0mWcDmhnYyq8q7xkYyxmIoBCAAgYAI&#10;VHU9CUjdfqryTNmPm8NZvLfpgU+XdT0ckZIOgZWVlcO6quL/XUzHpf0ttbSHZW1Prj8JZqZCgGL1&#10;4D0t+zWb8ux3en19vRm8MRgAAQhAwAABCtYNQEUkBCAAARsELm5uNuSE5ok6pWljvZjWaEw6WEp+&#10;xMQUW8wQaIxVXcsS87pIImdBAmoTQjYjDhYUw3QIJEVArhXfyYbDjZCNpgAiQO9RaGTTaRObi7FW&#10;GgSGWRb070YaXsLKEAjIc9hWCHqiYzgEsrr+FI62HTTl2bEDLH+G8p6m3xez2exIv1QkQiBeAvP5&#10;fFusK+O1EMsaCVjau7K2F9doMAOSJ0CxejwhILm3eVWdSANK8gbxeBVLIAABTQQoWNcEEjEQgAAE&#10;bBJQD7b53d2pOp1pc92Y1mpMPlhKgsTEFFvMEGiMVV3LEvO6SCKnP4Hy2yZEfwnMhEBiBNRtO/O6&#10;DrK7+kOuoiAi0ACmAMmo4+QzHmfhmlFqCH+KgBTYbkAIAhCAAAT8JCBd+CZ+atZDK54Re0DzYwrv&#10;Zeb8oA6bq0Pn5lZAMgTiIrC+vl5Kg5PduKzCmtYELO1ZWduDa204AyHwMAFiNcjIKPLh8ORiOuX5&#10;L0j3oTQEIGCKAAXrpsgiFwIQgIAhAtPpdE892Ir4wtASyYhtfLGzlAxJBjiG9iagYrUxXntLvzfx&#10;+2aiDlnIgEBHArPhcFttQnScxnAIJE1g9MsvezE+E34vkFD/y19gBChM0u6wUZ4faxeKwNQJbKQO&#10;APshoIvArKo2dclCDgQUgfF4PAmaBM+CQbuPQnU77pMu62/trMQqEIiDwOrq6rHsjRzGYQ1WtCZg&#10;aX/Wyr5ba6MZmDyBJ+KeWA07OvIsOyrLkpt2wnYj2kMAAhoJULCuESaiIAABCJgkoDpofn2QzbJo&#10;umia5NVWduMLnqWkSFt9GZc2gcZ41YWHuNdFEjltCdT1/nroG/NtbWUcBDQRUB1y5bad3zSJ81YM&#10;RRPeuqZZMQqWmhk1jJDu6udSuHa+sCAEQOAeAQpsCQcI6CMgmyuFPmlIgsBfBKq6ngTFgme+oNz1&#10;o7IcFrbvPrqs22fOiuETWF1e3q/r+ix8S7CgFQFL+1PW9ttaGc2g5AlYivvkOTsEkOX5Tjmdnqia&#10;H4dqsDQEIAABLwhQsO6FG1ACAhCAwNMELlRBUp6fqAdZWOknQFJCP1MkmiNgLV5JjphzIpL/RUA2&#10;449XVlYOwQIBCHQj8K0rWzLJTQrXu8WHd6MpZOrrkknficyDwGMEKLAlNiCgj4AcHlzTJw1JEPiL&#10;QFbXn7xnwbOd9y5qUpD3qyZCZv87XdbN8kV6nASkO+2uWFbGaR1W/U3A0r6UtX02XAuBNgQa4p54&#10;bQMxjDGSQ9hSNT/X19ebYWiMlhCAAATMEKBg3QxXpEIAAhDQRkBOWW7ld3en8gDLg6s2qj8LevJl&#10;z1KCxKB5iI6MgLXkBLEfWeT4Z450xjmvZjO12cAfBCDQgYBKaEpXtp0OU6IZSmFFBK6kwKm1E+V3&#10;8vfWgxkIgZYEJLfw35ZDGQYBCDQQkOcScnVEiXYCeZ5PtAvVIZBnOB0Uncvgfcq5C74qoLqsX/35&#10;54Ef2qAFBMIgsLy8fDao63dhaIuWnQl8f87oPLHbBLW3Zm1/rZtqjE6VAMXqyXle1fzMq4qi9eQ8&#10;j8EQgMB9AhSsEw8QgAAEPCYwnU738uHwRFQsPFYzDdUo3E3DzwFZaS2pRuwHFBXhqSqdcbbX19fL&#10;8DRHYwi4JSBFBu/dauB+da6ud+8DLRpQ+PQkxvnS0kQLZ4RA4B4B+f4kv0BEQAACEPCYwHg89uf3&#10;n2c1jyOlm2oUqnfjZWO0FCv9Js2KeC6zAZs1oiGgbulUt3VGYxCG/EXA0h6UtT01/AqBtgQoVm9L&#10;KsZxhRStn15MpzsxGodNEIAABJoIULDeRIj/DgEIQMABAZWoLMvyaJBlyRcj2cTfmKywlDSxaTNr&#10;hU2gMWZ1mUfs6yKJnPsE6nr/a2cc/iAAgU4Ebm5utqTr4lanSZEPpvgiEgdTEPVvR9b12XqWlZF4&#10;FzM8IiDJ4E2P1EEVCARNQA7g8kwWtAf9VV6K8SbOtOOZzBl63QtzyFc3Ue3yitEvv+xpl4pACERO&#10;QN3WqW7tjNzMdMyztPdkbS8tHc9h6aIEKFZflGAU8yWncFReXlIPFIU3MQICEOhCgIL1LrQYCwEI&#10;QMACgYubm40sz0/k346F5VjiBwKNSQtLyRMcA4G2BBpjtq2gpnHEfhMh/nsHAqoTjuqI02EKQyEA&#10;gW8EZrPZETAeJkDhekSRQaGUNBirf4/Io5jiE4EsK3xSB10gAAEIQOBnAlldf7LKhWcvq7hNL8Z7&#10;kWnC+uTTZV0fSySlQ0Dd1jkfjXbTsThiSy3tOVnbQ4vYVZimmQDF6pqBhi0uGwz2pJHlR27eCduP&#10;aA8BCHQjQMF6N16MhgAEIGCUgDyIbuV3d6eSqNw0uhDCnyTQmLywlETBTRBoS6AxZtsKahpH7DcR&#10;4r+3IKA64KhOOC2GMgQCEPiBgHRX38mGww3APE2AAo3IIuR+AVVCzyJyk8IkMk9ijgcErm9vyTV4&#10;4AdUiIsAn6u4/OmLNVaeAyhS98Xd2vTgPUgbSpuC6LJukzZrRUNgfTyeyCnvd9EYlKIhlvI71vbO&#10;UvQhNvcjQLF6P26Rz5JGlm9UQ0uK1iN3NOZBAAJ/E5DDOvxBAAIQgIAPBKbT6d4gy7jyxwdnfNOh&#10;8UcyaxzhkTWokgIBqxFJ/KcQUkZslDh9tby8fGZEOEIhEDEBlawcjUanFKz3czKn9ftx835WrM8j&#10;dV0uLS2te88fBYMjIAeftmTD/iQ4xVEYAh4TkPeb12NVNMUfBDQT+Hxzo7/GylJxmGYUiHuCgCpS&#10;5y98AsMseym/JefhW4IFELBL4PLqigZgdpHrWc3S84j+Byk95iMlYQIUqyfs/Naml8M8f80eamte&#10;DIQABAIlwJ5toI5DbQhAIC4Ccs3PEcXq/vm0MZlhKaniHxk08pVAY8zqVJz410kzHVl1vU+iJR13&#10;Y6leAqNfftmjWL0/U7oN9mfn9cx4O4NOvOaOcsESmFXVZrDKozgEPCVwV1WFp6qhVuAEqrpe/Hkg&#10;0ZtqAnd9K/V5v2mFKZhBs9nsbTDKoigEPCLwbDTaFnVKj1RClSYClvaVrO6VNdnMf4eAIkCxOnHQ&#10;jkAxr6qTi+l0p91wRkEAAhAIkwAF62H6Da0hAIFICKhOmeV0eipX/PDQ6alPG5MalpIrnuJBLQ8J&#10;qJhtjFtdehP/ukimIaeuP6ysrBymYSxWQkAvAfXMmGXZb3qlpimNwo6I/R5R8fq8rj9F7ClMc0hA&#10;EsGFw+VZGgJREhgOBptRGoZRzglkfZ8HInomcu4EDxXgfcZDp2hQSQ6n78hNOBsaRCECAkkRUDcT&#10;1FW1m5TRoRr7/fnEgv7W9scs2MISkRCgWD0SR1ozo8iz7Gg6nR5YW5GFIAABCFgmQMG6ZeAsBwEI&#10;QOA7gevr6818OPxDio82oeI3gcbkBkW7fjswUe0a41YXF+JfF8mo5dR1fSbdovajNhLjIGCQwGg0&#10;ei/iC4NLJCf6e6GH+l/+IiQQeDfRUZ4fR+gVTPKAQJ1l//NADVSAAAQgAIEWBPI8n7QY9tcQitRb&#10;owpxIO8uIXqtu850We/OjBkQUARWV1eP5XfwAzQ8JmBxD8navpjHuFHNMwIUq3vmkIDUybK3ZVke&#10;qWZGAWmNqhCAAARaEaBgvRUmBkEAAhDQS0Bd4yPX+ZyKVB4w9aI1Jq0xyWEx4WLMSARHR6AxbnVZ&#10;TPzrIhmrnFK6Aeyur6+XsRqIXRAwSUB1WVPd1kyukbpsuhQmEAEBFXFJd/Vz1SUuAa9gIgQgAIEo&#10;CHAQJAo3emmEPA9MHlUs8MN5XgL3UCneUzx0ikGV6LJuEC6ioyegGqVIwxTeo330tKW9I6s3D/vI&#10;GZ38JECxup9+CUirLM935N8JResBOQ1VIQCBVgQoWG+FiUEQgAAE9BFQJyHVNT76JCLJFoHG4l9L&#10;iRdb9rJOHAQa41aXmcS/LpLRyamGw/3l5eWz6AzDIAhYInA3n/PcaIk1nQstgXa9jP8FXhPXiFg/&#10;XgKSi9iK1zosgwAEIBAfgaqu/3kuCOgAXnyesGsRhep2efu0Gu//PnkDXUIioBqlyLvOdkg6J6Gr&#10;pT0ja3tgSTgNIyEAAd8IZFm2KbdvnV5fX2/6phv6QAACEOhLgIL1vuSYBwEIQKAjAXXysZxOT9VJ&#10;yI5TGe4RgcbEh6UEjEdIUCUAAo1xq8sG4l8XyXjkyHWsa+Pxh3gMwhII2CUg3dW3JBm5ZXdVVlME&#10;KBJJKA48K/6SrnC/J0QfUyEAAQgET0DetzeCNwIDvCWQ1fWnwfdnFW+1RDEdBDg8q4Ni+DLU+7/K&#10;A4RvCRZAwD6Brw1T6nrf/sqs+CABS3tF1va+cDMEuhKgu3pXYox/ikCWbcyr6uTi8vINoCAAAQjE&#10;QICC9Ri8iA0QgID3BNSJx3w4/EOdgPReWRRsJNCYALGUiGlUlAEQuEegMW510WIjVRfJ4OVIwd2Z&#10;uo41eEMwAAIOCczq+r3D5VlaCFA4klgYeNB9fb60NEmMOuZaIkDxkyXQLJMcgaFsHCdnNAZbIyDF&#10;qzwXWKPtZiEOyrrh7vOq0mX9rc/6oRsEfCawsrJyWFcVv52unWRpj9TanpdrnqwfHgGK1cPzWRga&#10;F1Lg+XE6ne6FoS5aQgACEHicAAXrRAcEIAABwwQuptMdOfF4KssUhpdCvEUCjYkQSwkZiyazVAQE&#10;GuNWp418BnTSDFGWuoZ1V13HGqLy6AwBHwhIYeFONhhs+qALOvxFgGKSBCPBdvd1Oey1nmX8diYY&#10;apgMAQiETeCirsn5he1Cb7Ufj8cTb5VDsd4EOBTbG10SE+mynoSbMdIggfl8vi3iea82yPhR0Rab&#10;GVnd63LBkjXDJUCxeri+C0XzLHtfluVRKOqiJwQgAIGHCFCwTlxAAAIQMEhAPSxKwR4PjAYZIxoC&#10;EOhGwGoij6L1bs6JaHQ1HO5/vYaVPwhAoDcBuaGArmq96ZmdSOG6Wb7eSrfQfV1uJ/ndW/tRLHgC&#10;VVVtBW8EBkDAUwK/fvmy6alqqBUBAfn+nkRgBiYIAd4jCIO2BOiy3pYU4yDwMwHVQEW6rO/CxjIB&#10;i3tBVve4LGNkucAJUKweuAPDUT/L851yOj29uLgowtEaTSEAAQj8Q4CCdaIBAhCAgAEC6uFQPSSq&#10;h0UD4hHpCYHGpIjFBI0nSFAjEAIqdhvjV5ctfA50kQxHTl1/WBuPP4SjMJpCwD8CV3/+eZANhxv+&#10;aYZG9wnQGTHxeDBQwC7dFCeJU8V8gwSyLFszKB7REIAABCBgiIB8f38yJBqxFgjwzmABcoRLqC7r&#10;l5eXbyI0DZMgYIXA6urqsex/HFpZjEVks8nabpO9fS38CoGuBChW70qM8QsSkPfETalFOrm+vt5c&#10;UBTTIQABCFgnQMG6deQsCAEIxE5APRTmw+Ef6iExdluxr0XRr8VEDf6AQFcC1tKIfA66uibY8dIZ&#10;9ky6Qu8HawCKQ8ADAurgozxH/uaBKqjQgQDdEjvAinXo/QL2PjbWdTkejyd9pjIHAm0IyPcUOYo2&#10;oBgDgR4EuMGgBzSmtCbAgbbWqLwayPuBV+4IUhnJC7wPUnGUhoAnBFaXl/dVrtoTdeJVw+Lej7X9&#10;rHi9hWWmCFCsbooschsIqHqkeVWdyJ7SFrAgAAEIhESAgvWQvIWuEICA9wQuptMdeSg8FUUL75VF&#10;QW0EGpMkFhM22oxCUDIEGuNXFwk+B7pI+iynfDYabatrV31WEt0g4DuBZ8+fv+VZ0ncvPa4fHRTD&#10;9Z1Wzft1X59o1QFhEPiBgCSByVMQFRCAAAQCJMCBtnCcxrtAOL4KQVN169rNzc1OCLqiIwR8JZBn&#10;2a7oRq7alIMs7flYvTHYFCvkxkuAYvV4fRuOZYU00zxRdUrhqIymEIBA6gQoWE89ArAfAhDQRqAs&#10;yyNJfhxpE4igoAg0Fv1aStwEBQ1lvSHQGL+6NP1evKVLHnK8IlBX1a5spJ97pRTKQCAwArIZvSEq&#10;7wWmNuo+QoCCFULjbwItCtjndf0JYhAwSoBb4IziRXjaBKos+0/aBLDeNAHp4j8xvQby+xOgm3p/&#10;dsx8moDcYqgOtPMHAQj0JLC8vHw2qOt3Pacz7SkClvY8re1d4W0I9CFAsXofaswxREDVKal6JUPi&#10;EQsBCEBAKwEK1rXiRBgEIJAiAblipyin09Msz3dStB+b/yHQmDixlMDBJxDoQ6AxfvsIfWwOnwWd&#10;NL2QJfFzuLq6euyFMigBgYAJzOqaK78D9t9TqlPEEqlj+5r1QAH7KM/5He3Lk3mNBC7qumgcxAAI&#10;QKA3gWww2Og9mYkQaEFArnrnYFsLTjaHcDjVJu1016LLerq+x3J9BFZWVg6ruuZ9WxdSi02JrO5Z&#10;6eKDnHQIUKyejq8DslTVK0nd0omqXwpIbVSFAAQSJEDBeoJOx2QIQEAfgevr6025YucP2TTY1CcV&#10;SSETaEygUKgbsnuj170xfnUS4LOgk6ZTWXVdn60uL+87VYLFIRABAemuviXFTm8iMAUTniBAYQvh&#10;8RCB+Wx2zi0lxIZJAr9++ULOwiRgZCdPQDZZiuQhAMAogTzPJ0YXQHhrAhxEbY2KgZoIyE1M7yk6&#10;0gQTMckSqGazXclhnycLQJfhFvd0rO5V6eKDnHQIUKyejq8DtFTqlrakcP3k4q/bfPmDAAQg4CUB&#10;Cta9dAtKQQACIRC4mE535lV1KroWIeiLjvYINCZSLCZ17FnNSrEQaIxfnYbyWdBJ05Ws8tlotO1q&#10;cdaFQEwE7uZzrvqOyaEtbKHYpQWkRIYMh8PjREzFTEcE7qqKvIUj9iybCAEaWSTiaHdmysG2ibvV&#10;WZlDp8SAYwLF6Jdf9hzrwPIQCJrA+vp6OR+NdoM2wrXyFvdyrO5RuebK+uERoFg9PJ8lqLFqtpnf&#10;3Z2q5psJmo/JEIBAAAQoWA/ASagIAQj4R6Asy6M8y4780wyNfCHQmFCxmNzxhQl6hENAxW9jDOsy&#10;h8+CLpJO5NRVtUtHWCfoWTQyAtJdfUe6Jm5FZhbmtCRAAUxLUBEPm81mnyI2D9M8IDAcDDY9UAMV&#10;IAABCEBgAQJVVU0WmM7UjgR4Ru8IjOFGCUjR0W90WTeKGOEJEFhXh7/q+l0Cpuo30eIejrV9Kf2U&#10;kJgCAYrVU/ByTDYWqvmmasIZk1HYAgEIxEGAgvU4/IgVEICAJQIqKVhOp6dyjQ4PdpaYh7xMY2LF&#10;YpInZI7o7o5AYwzrUk19Fvg86KJpTY547XB1dfXY2oIsBIGICUixKt3VI/ZvF9MojOlCK56x8/l8&#10;Eo81WOIjASlyWvNRL3SCQEwE5ADiVkz2YIt/BOS7nANuFtzCLUgWILNEHwJ0We9DjTkQ+IHAysrK&#10;QV3XZ4DpQMDivo21/agO5jMUAn8ToFidYAiUgGrCWV5evg9UfdSGAAQiJUDBeqSOxSwIQEA/AXVl&#10;jnS+PFVX6OiXjsRYCTQmWCwme2JljF1mCTTGsM7l+TzopGlUlkrsry4v7xtdBOEQSITA1dXVXjYc&#10;biRiLmZ2IECxTAdYAQ9V3VLV9eQBm4DqARCQ7xPyGAH4CRUhAAEIPEVA8tITCJkhwKFRM1yRqpcA&#10;Xdb18kRaugSejUbbYj3v4G1CwNJ+jdUbf9vYzRgI/EiAYnViInAC2WCwV5blR27sCdyRqA+BiAhQ&#10;sB6RMzEFAhAwR0BdlSNX5pwMsmzD3CpIjpVAY8GvpaRPrHyxyzyBxhjWqQKfB500TckqvyX2TclH&#10;LgSSIaAShFKsTnf1ZDzez1AKaPpxC2UW3VJD8VTYesrzPLmMsF2I9mEQ4HMWhp+C1XI8Hk+CVd5D&#10;xXnG9tApqNREoHj2/Dn5gyZK/HcINBCQ39Pzuqp2AfUEAYs34lrde8LpEOhDgGL1PtSY4yGBLM/f&#10;yL8TitY9dA4qQSBBAhSsJ+h0TIYABLoRUFfkqKtyZFbRbSajIfAPgcakC0W6hIvnBBpjWKf+fB50&#10;0tQuSyX0VWJfu2AEQiBBAqNfftnjGTNBxy9gMoU1C8DzdKrcWnLsqWqoFRGBIYfvI/ImpvhKQG7M&#10;2PBVN/SKh4C6mSUea9xYwi1GbrizqjYCezc3N/zeaMOJoFQJrK6uHg/q+kOq9j9pt8W9Gat7Tjgb&#10;An0IUKzehxpzPCYgjVM28+Hwj+vr602P1UQ1CEAgAQIUrCfgZEyEAAT6EVCnC8vp9ERdkdNPArMg&#10;8G8CjckXi4kgfAOBPgQaY7iP0Mfm8HnQSVOfrLp+9zWhzx8EILAwAbXJLAlCuqMtTDJdARTbROH7&#10;cnl5+SwKSzDCWwIUNXnrGhSLjIA8161FZhLmeEiAm1n6OYVDn/24MctPArPZjDyCn65Bq8AIyGdp&#10;Xw6Qnwemtll1Le7JWN1rMksN6bESoFg9Vs9ilzTpnFfVycV0ugMMCEAAAq4IULDuijzrQgACXhNQ&#10;pwrzPD+VTYAtrxVFueAINCZhLCaEgoOHwl4QaIxhnVpavHpSp9qxypLO6pOVlZWDWO3DLgjYJsAm&#10;s23i8a5HAU7Qvp0ErT3Kh0JgIxRF0RMCIROQ3+PNkPVH9zAISL6aZ4eWruIZuSUohgVHIBsOdziQ&#10;GJzbUNhDAuvr66Xcrr3toWpuVLK4N2l1j8kNTVYNnQDF6qF7EP2bCRTyG3g0nU4PmocyAgIQgIB+&#10;AhSs62eKRAhAIHAC6jShOlU44MrswD3pr/qNyRiLiSF/KaGZzwRUDDfGsU4D+EzopNlXVjmfz0ng&#10;96XHPAj8QEA2l7fUJjNgIKCbAIU5uomalScHpH83uwLSIfCVwAYcIAABCEAgDgLj8XgShyVmrOBZ&#10;2AxXpPpHgAPw/vkEjcIk8PXGs7reD1N7jVpb3H+xuq+kERGiEiJAsXpCzsZUqYd6W5blESQgAAEI&#10;2CZAwbpt4qwHAQh4TaC8vHyvThOKkoXXiqJc8AQakzIWE0TBw8QAZwQa41inZnwmdNLsLGs2HG6r&#10;rjOdJzIBAhB4kMDdfM4V3sSGcQIU7BhHrGOBiQ4hyIDAUwSqqtqAEAQgYJ6A5BO3zK/CChAYDOR7&#10;neeHe4HAMy+fihQJqAPw6pbgFG3HZgjoJiA3ih6qm0V1yw1CnsUbbq03QQrCASjpHQGK1b1zCQqZ&#10;J5Dl+U45nZ5eXFwU5ldjBQhAAAJ/EaBgnUiAAAQgIATUA5g8iJ1kg8EeQCBgi0BjsS8FurZcwToL&#10;EGiM4wVk/zSVz4ROmu1l1fW7dbq4tefFSAg0ELi8vHyT5/kWoCBgkwCFPDZpt1tLbi45ly6p5+1G&#10;MwoC/QlUWfaf/rOZCQEIQAACvhGQG1o++aaTC32+P9+6WJs1IeADAfkMvPdBD3SAQAwEvt0sWsZg&#10;S2sbLO61WN1Dag2AgRD4gYDFzwTsIeAbAXnH3JQ9q1MORPrmGfSBQLwEKFiP17dYBgEItCSgHrzU&#10;A5g8iG21nMIwCGgj0Jio4QVZG2sEmSPQGMc6l+YzoZNmoyzVXUa6zBw0DmQABCDQmoA8c7Kp3JoW&#10;A00QoHjdBNXuMofD4XH3WcyAQHcCcjB/o/ssZkAAAn0I3Nzc8HnrA445nQhIHnvSaUJEg3mOjciZ&#10;mLIwAXUQXn53thYWhAAIQGCgbhaVPPhuMigs7rFY3TtKxoEYqp1Ai88EsaydOgJ9I5BlG/OqOrmQ&#10;hku+qYY+EIBAfAQoWI/Pp1gEAQh0IHAxne6oB6+BPIB1mMZQCGgl0PiS2+JFWatCCINADwKNcdxD&#10;5qNTLF5VqVPtAGWV37rLBKg6KkPATwKymbwjV3fz3Omne5LUis6U7tw+m83ojuoOf1IrS/J3MymD&#10;MRYCbgnwnOeWfxKryw0tkyQM/WYkReopeRtbuxK4m8/fdp3DeAhA4GECq6urx7LHcRg9H4v7jVb3&#10;jKJ3HAYaI9DiM0EsG6OPYP8IFJJH/DidTvf8Uw2NIACBmAhQsB6TN7EFAhDoRKC8vHyfZ9mRTCo6&#10;TWQwBAwQaHzZbfHCbEAtREKgEwEVx42x3Eliw2A+Fzpp/iRrNhxuq+4yRhdBOAQSInBxcVHM65ru&#10;6gn5PCRTKQSy7y05FDaxvyorJkkgy8h5JOl4jHZB4K6q+Ly5AJ/gmpXchhaz2TybxuxdbNNJgC7r&#10;OmkiCwKDwery8n5d12dRsrDcBMjqPlGUDsMoKwRa7DESy1Y8wSK+EZBbgsuyVHVU/EEAAhAwQoCC&#10;dSNYEQoBCPhMQBULldPpiVyLveeznuiWHoHGl94WL87pUcNiHwk0xrJOpflc6KT5j6y6freeWNc2&#10;MyCRCoF/CIx++UU9exYwgYDvBCgQMu8hVWTGoTDznFlhMLi+vd2EAwQgYI/AkBsN7MFOfKUsy6K7&#10;qYVn0MSDGvN7E6DLem90TITAgwSk0dmu/IcyKjyW91Cs7g9F5SiMsUqgxeeCWLbqERbzjECW5zuq&#10;pkrVVnmmGupAAAIREKBgPQInYgIEINCewPX19aZ0nTiVpP5W+1mMhIA9Ao0vvy1eoO1py0oQeJxA&#10;YyzrhMfnQifNQVXXxysrKwdahSIMAokTuLm52ZDnz98Sx4D5ARKgcMiM02IsMjNDCqmLEhjS7XlR&#10;hMyHAAQg4CUByW9PvFSso1I8a3YExnAIPEDgW5f1HeBAAAJ6CCwvL58NpJmLHmkeSLG4d2L9Bl4P&#10;8KJCoARafC6s7nEGihG14yegaqqkcP1E1VjFby0WQgACNglQsG6TNmtBAAJOCVxMpzvzqjoZZNmG&#10;U0VYHAINBBpfglu8SAMZAj4QaIxlnUpavtJSp+o+yZIrT8+r2Ux1keEPAhDQSGA2m70VcYVGkYiC&#10;gHUCFBTpQy6/t8f6pCEJAo8TmFXVJnwgAAF7BOos+5+91VgpZQLjgG9E45ky5cjFdlMEvuUcTIlH&#10;LgSSIyDNXA5VU5fgDbe4l2h1Lyh4x2CA7wSIZ989hH42CUjR+qaqsZJO61s212UtCEAgbgIUrMft&#10;X6yDAAS+ESgvL9/LNW5H8v8tgAKBEAg0vgxbTDSFwAsd/SXQGMu6VeezsRBR+a3cXl9fLxcSwmQI&#10;QOBfBFT3iWw43AELBGIiQKHRQt4sv3Zs4w8CFghI4pcciAXOLAEBCEDABYGqqiYu1u2zJs+Ofagx&#10;BwLtCUjOYUNudiPv0B4ZIyHQSEA1dVHNXRoH+jjAcnMf63tAPjJHp3AINOwhEs/huBJNrRIo8uHw&#10;RDUItboqi0EAAtESoGA9WtdiGAQgoAjISb+inE5PssFgDyIQCI1A40sxhbmhuTRZfa1fBclno1+s&#10;1fU+BXT90DELAk8RkOKM9xCCQMwEKEDq7N1J5xlMgEBPAtIF6b89pzINAhDoQUDefTd6TGMKBHoR&#10;kO/4T70mWprEM6Il0CwDgW8E6LJOKEBALwHV1GU+GoV3E6nlvZHGfUy9bkEaBBYjQLH6YvyYnTwB&#10;1SC0LEvVJJQ/CEAAAgsRoGB9IXxMhgAEfCbwtZtlnp9I8n7LZz3RDQJPEWhM9lhOPuEtCCxCoDGe&#10;FxH+41w+G51oqitO1VWnnSYxGAIQaCQgHc628jznWbSRFANiIXC/MEn9v/n7mYC8n/4OFwjYIiCf&#10;w8LWWqwDAQgMBsMs24ADBGwRkPeMia212q5DkXpbUoyDgH4Cqsv61dXVnn7JSIRAugTWx+PJoK7f&#10;BUPA8p6I1f2eYJyAot4SoFjdW9egWFgEpP5qR4rWP6rGoWFpjrYQgIBPBKTpMH8QgAAE4iNwcXn5&#10;Rk7kqNN9PCjF594kLWr8wc4aRyTJDaP9JGA1WvlsNAaButp0Ppu9Ul1jGgczAAIQ6ERANov/UJvG&#10;nSYxGAKREqBjwl+OlYL1l+Px+DxSN2OWZwQ+f/58IUFHXsQzv6BO3ARuv3yRVyvereL2sj/Wyfe8&#10;81oxDin6Ew9oAgEhUN7d3r7kd4hYgIBeApdXV6fyLr+pV6pmaRaL1Z0/fGhGh7gECFCsnoCTMdE2&#10;AdlbPqt/+WVbDneR57YNn/UgEAEB9gsjcCImQAAC/yYwnU4P5Mvto/xfC9hAIBYCjQkgi8moWJhi&#10;hzsCjfGsUzX12eDz8SRRucJtm40snUGHLAj8RUC6q+9QrE40QOAfAnTcHAzm8/k5xep8KqwSoFjd&#10;Km4WS4zA93fNH/73119/3UyMBOY6JFBV1cT28tyoY5s460GgE4Fi9Msve51mMBgCEGgk8Gw02pZB&#10;ZeNAVwMs7n9Y3dtxxZN14yJAsXpc/sQabwiog1z53d3p9fU1ORBvvIIiEAiHAAXr4fgKTSEAgQYC&#10;6toZdf2MdA97CywIxEigMRFkMSkVI19sskugMZ51q8Pn42Gidb2/vLx8phs38iCQOgH1XDqbzXgm&#10;TT0QsP9RAqkWrw+Hw2PCAgK2CMjBqS1ba7EOBKIj8Egx+tfD0ByKjs7dIRskRQKfbOif6rObDbas&#10;AQHdBOR74TeVk9AtF3kQSJmAOnheV9WudwwsP5da39PxDjgKBUeAYvXgXIbCwREo5lV1ejGd7gSn&#10;OQpDAAJOCVCw7hQ/i0MAAroIqJN7WZ6fyL83umQiBwI+EmhMCFGU66Pb0OkRAiqeG2NaJz0+H/+i&#10;WdX18crKyqFOxMiCAAT+IqA6mtFdnWiAQDsCKRVAyUEWK0Vl7cgzCgIQgECiBAwXo0vH661EyWK2&#10;AwJ5nk9MLZvSM5ophsiFgCMCdFl3BJ5l4yawurp6LAcXP3hjpeW9Dqv7ON5ARpGgCVCsHrT7UD4s&#10;AnKT99F0Oj0IS2u0hQAEXBKgYN0lfdaGAAS0ELi4vHwjJ/dO1LUzWgQiBAKeE2hMDFlOVHmOC/UC&#10;INAY0zptsNx1RKfqOmXVdX1WzWb+dYXRaSSyIOCIgOpkpjqaOVqeZSEQNIH7hVHq/x3b33w+n8Rm&#10;E/b4S4CiWX99g2aGCLQpRCdfYgg+Yl0RkI6vWp8tKFJ35UnWhYBeAnRZ18sTaRD4TkAOoe9LXv3c&#10;ORGLz7TWmw45h4sCURCgWD0KN2JEYASy7G1Zlkfc9BOY31AXAo4IULDuCDzLQgACegiok3ryRfZR&#10;pBV6JCIFAmEQaCzwtZiwCoMYWvpOoDGmdRuQ9meklNPuu+vr66VurMiDAASku/po9J5nUyIBAnoI&#10;xFQ0JcXDE3579cQFUjoQaFvAy6HODlAZao1AoPEr3/f/scaIhSAgBNQzRl8QsR8W7MuFeRCIgEDx&#10;LTcRgSmYAAF/CKh3esmrbzvTyPJ7m/U9G2dgWTgqAhSrR+VOjAmLQJbnO/LvhKL1sPyGthBwQYCC&#10;dRfUWRMCEFiYgHrIkRN6HwdyUm9hYQiAQKAEGpNFaRfkBurVtNVujGndeBL9jFTD4f7y8vKZbpzI&#10;gwAEBoObm5uNbDjcgQUEIKCfQOjF69Ll8JN+KkiEwOMEpPPf/zrz6VognOjzdGeuTBgMEoot+b7f&#10;wOUQsEmg6zNG6M9UNtmyFgRCJqByEypHEbIN6A4BHwl8zavX9b513Sy/e1nfq7EOlAWjI9DiQAdx&#10;HZ3XMchDAvJ+upkPh39cX19veqgeKkEAAp4QoGDdE0egBgQg0J6AerhRJ/Pk35v2sxgJgTgJNL5c&#10;W05ixUkZq2wSaIxp3cqk9hmp6w9r4/EH3RiRBwEI/EXgbj4/ggUEIGCeQIjdQKV4+Ng8GVaAgAMC&#10;fQqR789xoDJL9iCAn1tDy/O8aD2YgRDQQEBibtIkhiL1JkL8dwjESWA2m9HwKU7XYpVjAisrK4f1&#10;AjecdFbf8h6G9T2azkCYAIEfCLT4jBDXRA0ErBIo5lV1cjGd7lhdlcUgAIFgCGTBaIqiEIAABITA&#10;xeXlGzlpowqBCoBAAAL/EGj8Qc8aR4ATAt4RsB61kX9OpFDubD6bvVZXl3rnbBSCQAQEpHPZ1ryu&#10;TyIwBRMgEDQBTzszlEtLS+tBg0X54Ah8/vyZ/djvXov8Of9r93L+vCIg3/nWX2e9AoAy1gn8+J2v&#10;CtT5gwAEIDCoqsFwOHw5Ho/PoQEBCOgloG4CHz179odILfRK/kGa5Wd93iyMehPhJgi0+IwQ1ybA&#10;IxMCLQnIrSRra2uHLUczDAIQSISAp/t4idDHTAhAoBOB6XR6IF9aH42//HfSisEQ8INA48t2ixd2&#10;PyxBCwj8Q6AxrnXDivtzUuZZtkuxuu6gQR4E/iEwq+v38IAABNwT8LT7+sQ9GTRIiYAqnkjJ3kZb&#10;F+0O7vv8RgAMgAAEYidQSZdXuqjH7mXsg0AHAlKororV1R9d1jtwYygEOhBQeXbpsr7bYUq3od/f&#10;QbrN6j1a7cVY34/prS0TIfCNQIs9PeKaaIGAYwJZ9r4sS24mduwGloeAbwQoWPfNI+gDAQj8REBt&#10;tMpDzMdBlnF9IfEBgScINL50t3hxBzAEfCPQGNe6FY70c1INh/vLy8tnunEhDwIQ+IuAdFffkTaa&#10;m/CAAAT8I+BD8VaWZb/7RwaNYibw66+/8psUs4OxzXsC6uYd75VEwagI1Fn2KSqDMAYCEOhH4F6h&#10;+ncB8i6yw+9SP5zMgkATgdXV1WPZvzhsGtf5v1veo7C+B9MZCBMg8ACBFp8TYpvIgYAfBLI83ymn&#10;01MabPjhD7SAgA8EKFj3wQvoAAEIPErg+vp6Ux5gTuTfGzBBAALNBBpfvlu8wDevwggI2CXQGNe6&#10;1Yntc1LXH9bG4w+6MSEPAhD4hwAdy4gGCIRBwGH39UkYhNAyFgJ3d3dFLLZgBwQgAAEINBMY5TnP&#10;Gs2YGAGBeAk8UKh+31h5NqQZVLzexzLHBFaXl/fruj7TpoblvQnrey/aQCEoaQItPifEdtIRgvEe&#10;EpBDlJt5np+q+i8P1UMlCEDAMgEK1i0DZzkIQKA9gYvLyzfzqjpRDy/tZzESAhBofAlv8SIPRQj4&#10;RsD6lZSWr9w0xVsly6WQdt+UfORCAAKDwdWffx5kw+EGLCAAgfAI2Oi+Pp/Pz8fj8Xl4dNA4ZALD&#10;4ZA8SsgORPcYCPBsGIMXA7JBnjUmAamLqhCAgC4CDYXq35eR4qAtuqzrgo4cCPxMIM+yXfm/lguz&#10;sbx317iXuLBBCICAAQItPifEtgHuiISADgJZtqHqv1QdmA5xyIAABMIlQMF6uL5DcwhETWA6nR7I&#10;F9RHMbKI2lCMg4AhAo0v4y1e6A2phlgILESgMbYXkv7A5LA/K6VKlq+vry+eLNfNFXkQiISAusJQ&#10;Dlf+Fok5mAGBpAmY6r4uhcPHSYPFeCcE5LdpzcnCLAoBCHwlUFXVBiggYJuAxN3E9pqsBwEIOCLQ&#10;slD9vnZ0WXfkK5ZNgsDy8vLZoK7f9TbWcvMc682BeoNhIgR+INBiv876HiJOggAEuhIoVB3YxXS6&#10;03Ui4yEAgXgIULAejy+xBAJREFBFP2VZfhxkGVcURuFRjHBJoPGlvMWLvUv9WRsCjxFojG3d6AL9&#10;rNRVtfs1Wc4fBCBgjMCz58/VM2thbAEEQwACzgjoKmCXm04+OTOChZMlIEWLm8kaj+EQ8IAAh0Y8&#10;cEKCKkjc8cyRoN8xOTECPQrVvxOiy3pisYK51gmsrKwcVnV93Hlhy3sP1vdWOgNhAgQeIdDis0J8&#10;Ez0QCIeANFw7krqwo3A0RlMIQEAnAQrWddJEFgQgsBCB6+vrzSzPT+Tfm4UEMRkCEPibQOPLeYsX&#10;fHBCwEcCjbGtW2nLXU4WVV/4HK6urnZPkC+6MPMhkBABuU57Q8zdS8hkTIVA0gT6FrDP5/NJ0uAw&#10;3gkBKUgqnCzMohCAwFcCHBohEFwQGOU5zxwuwLMmBGwRUMXqC/7JYdr3C4pgOgQg8ASBajbbrev6&#10;vDUky/tz1vdUWoNgIAQaCLT4rBDfRBEEwiMgdWE75XR6opqahqc9GkMAAosQoGB9EXrMhQAEtBGQ&#10;h5CteVWdSCeYTW1CEQQBCHwl0PiS3uJFH5QQ8JGAk6srA/i8SFL8bHV5ed9Hn6ETBGIiMKtrNnpj&#10;cii2QKAjgfsF7I9NlYLFyfr6etlRNMMhoIMAuRUdFJEBAQhAICAC4/F4EpC6qAoBCLQlsEBX9R+X&#10;UPtvcvh+p+3SjIMABLoRUO//89Fot3GWg+Y4jfuEjUozAAKOCLTYkyO+HfmGZSGggYA8n26ppqaq&#10;uakGcYiAAAQCIUDBeiCOQk0IxExgOp3u5cPhidhYxGwntkHAJYHGl/UWL/wu9WdtCDxFoDG+dePz&#10;+/NSPhuNtnWbjDwIQODfBGSDdysbDN7ABQIQgIAi8Fj3dUm4f4IQBGwToCuRbeKsB4GfCcgtB5tw&#10;gYALAuqwnIt1WRMCEDBAQGOh+n3tpMv6WwPaIhICEPhGYF0dIKvrd48Csby34KTpD9EAAV0EWnxe&#10;rO8P6rINORCAwN8E1KFK1dxUNTkFCwQgkAYBCtbT8DNWQsBLAmoTtSzLo0GW0Z3SSw+hVGwEGl/a&#10;W7z4x8YEe+Ih0Bjfuk319PNSV9WudFU7120u8iAAgX8TuJvP2eAlKCAAgUcJfC9gl1tPjsEEAdsE&#10;fv31103ba7IeBCDwE4ECJhBwQYDDci6osyYENBMwVKj+XUv5ntigy7pmnyEOAj8QWFlZOVC3oP4E&#10;xvKegvU9EyIBAjoJtPi8EOM6gSMLAs4JFKrJ6cV0uuNcExSAAASME6Bg3ThiFoAABB4icHFzs6Gu&#10;dpF/PHAQIhCwSKDx5b1FAsCiuiwFgU4EGuO7k7QWgx1c3fmUVmL/4erq6nELzRkCAQgsQEBt7ErX&#10;zK0FRDAVAhBIg0C5vLx8loapWOkZgQ3P9EEdCCRJQJ4Z+Swm6Xm3Ro/yfOJWA1aHAAR6EzBcqH5f&#10;L7qs9/YSEyHQmsC3W1DLrxMc7CNY3ytpTYaBEGhBoMVeNTHegiNDIBAggTzLjsrLSxqeBug7VIZA&#10;FwIUrHehxVgIQEALAXWVS353d6qudtEiECEQgEAnAo0v8S0SAZ0WZDAELBJwcsWlB58Z1bFldXl5&#10;3yJqloJAsgTY2E3W9RgOgU4E6vn8uNMEBkNAE4GqqjY0iUIMBCCwGAE+i4vxY3YPAnLj2qTHNKZA&#10;AAIuCVgsVP9upuqyfnV1deDSbNaGQOwE1C2o6jbUr8Xqlv/sr2jZQJaLm0CLzwwxHncIYB0EssFg&#10;ryzLj1JXVkADAhCIkwAF63H6Fasg4C2B6XS6p65yEQV5uPDWSyiWAoHGl/kWCYEUOGFjuAQaY1y3&#10;aW4/M+W3ji26rUIeBCDwAwHZ0N3LhsMNwEAAAhBoIjAajT41jeG/Q8AEASlY/48JuciEAAS6Ebi7&#10;uyP32Q0ZozURkN+BiSZRiIEABEwScFCoft8cKVr/jSIgkw5GNgQGg2+3oX6wxcJJMx9bxrFOGgQa&#10;9tmI8TTCACshoAhkef5G/p1ccHsdAQGBKAlQsB6lWzEKAv4RUIkvOQV3NMgyrm/xzz1olCiBxoJe&#10;twW4iXoFs3USaIxxnYspWQ6u9vy6rHRqUR1bdJuDPAhA4N8E1POsbOi+HahNZf4gAAEINBOYNA9h&#10;BAT0E1AdM/VLRSIEINCVwHA43Ow6h/EQ0EFAfgc4NKcDJDIgYIqA40L1e2YVcsh2z5SZyIUABP4i&#10;IDc17svtqOemeVjfCzFtEPLTI9CiWD09KFgMgbQJyLvtZn53d3p9fU1+Je1QwPoICVCwHqFTMQkC&#10;vhFQp97U6Tf5t+ObbugDgdQJNCaxKFpPPUSCt78xxk1YaPFzI/YdfuvUYsISZEIAAvcIfNvILb7+&#10;n/zZYMZHEICAhwTk9/mMw2QeOiYRlaQYYiMRUzETAhCAAAQeIDDK8wlgIAABDwl4mEegy7qHcYJK&#10;0RFYX18v8zzfNmmYkz0QkwYhOz0CFKun53MshkB7AsW8qk4uptOd9lMYCQEI+E6AgnXfPYR+EAic&#10;gHSi3FKn3tTpt8BNQX0IREugMZllsfg2WsgY5pSAk2sCLXxupLP6ZHV5ed8pXBaHQCIEbtQBTNVd&#10;/cc/DzecE3EJZkLAawLZYDDxWkGUi5qAdHXeiNpAjINAIATk2fG/gaiKmpERkENzPIdE5lPMCZyA&#10;33kDuqwHHl6oHwaB5eXlM9HUSB6/cX8vDERomTIBitVT9j62Q6AtgSLPsqPpdHrQdgLjIAABvwlQ&#10;sO63f9AOAkETkAeGvXw4PBEjiqANQXkIJECgMallofg2AcyY6JhAY5zr1k99bsx9dsr5fG60M4tu&#10;HMiDQMgE5Pren4vV7xvk9wZ0yOjRHQJBEqhms09BKo7SwRNQB6yCNwIDIBAJgaqqyIdG4ssQzZD4&#10;m4SoNzpDICoCgeQJVJd1niGjijyM8ZTAysrKodyGpe332UmTHk/ZolbABChWD9h5qA4BBwSkqVRZ&#10;lkfSNJV8iwP8LAkBnQQoWNdJE1kQgMBXAuoBQT0oDLLsPUggAIFwCDQW85orvA0HEpoGT6Axzk1Y&#10;aOCzMxsOt9V1oibURSYEIPBvArJxuyUbuDutuASyId3KFgZBAAK9Cayurh73nsxECCxGYGOx6cyG&#10;AAR0EZCCJD6PumAipzOBrK5/7zyJCRCAgB4C4eUFisZD+nrIIAUCyRP41oCmXBSEkz2ORZVmPgR+&#10;JECxOjEBAQj0IJDl+Y78O6FovQc8pkDAIwIUrHvkDFSBQAwELqSbl3pAUA8KMdiDDRBIjUBjostA&#10;4W1qjLHXPQEn3Ud0fnbq+t06V3y7DyQ0SIbA3d3d093VHyIR3gZ1Mv7EUAiYJkBHU9OEkf8UASk2&#10;2oQQBCDgB4HhcLjhhyZokSIBOXA7SdFubIaAUwIB5wHUIX26rDuNHhZPhIBqQCOHGncXMbdxD28R&#10;4cyFgC0CFKvbIs06EIiSgDy7bubD4R/X19fkQaP0MEalQICC9RS8jI0QsERATrFt5Xd3p+oBwdKS&#10;LAMBCBgg0JjwUokEncW3BmxAJATaEGiM9TZCuozR8Nmp5VpvuT70oMuyjIUABPoTuLy8fJPn+VZv&#10;CQFvWPe2mYkQSJwAHU0TDwDH5stvVuFYBZaHAATuEaDjF+HgisDy8vKZrF26Wp91IZAUgUje++my&#10;nlTUYqxDAupGNilaP+yqgpMmPF2VZDwE2hCgWL0NJcZAAALNBIp5VZ1cyB5e81BGQAACvhGgYN03&#10;j6APBAIlMJ1O9+QU24moXwRqAmpDAAL3CLQq5KVonZiJgECrWNdtZ//PTvnt2lDdGiEPAhB4hIAc&#10;xHyvBU4kG9haWCAEApEToKNp5A723DyJv/96riLqQSApAr/++utmUgZjrFcEJN8x8UohlIFAbAQi&#10;es//mh+ly3psEYo9HhOQovV9KVo/a6uikz2MtsoxDgJdCFCs3oUWYyEAgWYChRS9flS1as1DGQEB&#10;CPhEgIJ1n7yBLhAIkIDqFFSW5ZEks/QU8wTIAJUhECuBVkmw/oW3sWLDrgAJOOlO0uOzMxsOt9W1&#10;oQEiRmUIBElArsPekcK/Da3KR7ShrZULwiAQD4HyW0fTeCzCkqAIVFVVBKUwykIAAhCAgDkC8/kn&#10;c8KRDIGECUT0Xv9jTvT/ZjP2+RIObUy3S0Bux9qVFRtz/a326eyqzmoQ6EeAYvV+3JgFAQg0E5Ba&#10;ta81a/xBAALBEKBgPRhXoSgE/CNwcXOzkeX5ifzb8U87NIIABHQQaJUM61F4q0M3ZEBAN4FW8a5z&#10;UfXZafv5qet36+PxROfyyIIABB4noA5lyo0G5jZqI9rgJo4gAIF/CNTz+TE8IOCSgBQ9bLpcn7Uh&#10;AIF/E5jNZnwmCQpnBLj1xRl6Fo6VQETv8Y8178iz7I3s+23F6kLsgoBPBL4ddn/3mE5Omuz4BAhd&#10;4iJAsXpc/sQaCHhIQNWsldPpqdrb81A9VIIABH4gQME6IQEBCPQiID/0W/nd3akkvtl46UWQSRAI&#10;h0CrIt62RbfhmI2miRJoFe+62TQl66pqsrKycqB7WeRBAAKPExiNRnvyX80ntiLa8CaeIACBwUC+&#10;O+hkSiC4JmD+t8u1hawPgYAIyCESPpMB+Ss2Vb8VwpWx2YU9ELBOIKL39jYFsMO7u7fWGbMgBBIl&#10;IDn/Q7kl6/hH853sUSTqA8y2QKBp/8uCCiwBAQikQUDVrkke5vT6+nozDYuxEgLhEqBgPVzfoTkE&#10;nBG4mE538uHwRBRg08WZF1gYAnYJtEqQUbRu1ymsZoxAq3jXvfoj3dbruj6XLs/bupdDHgQg8DiB&#10;G3WLUJb9ZpVRRBvgVrmxGAT8IzDxTyU0SoUAmzGpeBo7QyIgBUj/CUlfdI2PgOQ3eDaJz61YZItA&#10;RO/pbQrVv2OV7pRbdFm3FWSsA4HBQJ4Xd9UewHcWTvYmcAQETBBoccMw8W4CPDIhkDiBLNuYV9WJ&#10;asCaOAnMh4DXBChY99o9KAcB/wiUZXkk1wIe+acZGkEAAqYJtEocULRu2g3It0Sgy0aOVpV++AzJ&#10;b+72+vp6qXUNhEEAAk8SmM1mqptY4QRTRBviTvixKAQcEpBnh7PxeHzuUAWWTpzAcDh089uVOHfM&#10;h8BTBOQQ5AaEIOCUwHzO7S9OHcDiQRKI6L28b36TLutBRi5KB0pA5f6lYc2uUr/VHlygdqJ2YgRa&#10;7BUT74nFBOZCwC6BQjVgVY1Y7S7LahCAQFsCFKy3JcU4CCROQE6gFeV0eirdFfhRTzwWMD9tAq0S&#10;CC0SEWlTxPqQCLSKed0Gff8M1fX+tyu8da+APAhA4BECqjutFBa5f96NaIOcYINAKgQyOpim4mpv&#10;7ZQDV5veKodiEEiUgFxFXSRqOmZ7QkDebSaeqIIaEPCfQETv4X0L1b87SXVZv7y8fOO/09AQAnEQ&#10;kKL1STUYvIvDGqxInkCLPWIn+27JOwYAEEiPgGrEqhqypmc5FkPAfwIUrPvvIzSEgHMCqnBHTqD9&#10;IQnuTefKoAAEIOCcQKuEd4uEhHNDUAACLQm4SJ5V8/nxysrKYUsVGQYBCGgiINfwvtckSo+YiDbM&#10;9QBBCgT8JVDNZnQw9dc9SWhGYWwSbsbI8AiQSw3PZ1Fp/O0QfBmVURgDAd0EInvv1pbHzDK/8iO6&#10;/Y48CHhGYG1l5aCu6zPP1EIdCHQj0GJvWNvvVDfNGA0BCCRKQDVklcasJ6pBa6IIMBsCXhKgYN1L&#10;t6AUBPwhoK5JmVfVqWjED7g/bkETCHhBoDGp0CIx4YUhKAGBFgRaHdRoIafNEElMn0vR7NdrQPmD&#10;AATsEbi5udmSYr8teyt2WOn7Brr6X/4gAAEvCayurh57qRhKJUNAniH/l4yxGAoBCEAAAq0JSD5j&#10;0nowAyGQEoEIC9Ub8/Ud/CsNrDamNzc7HaYwFAIQWJDAL8+ebYuIckExTIeAGwIt9oR1/k65MZJV&#10;IQCBEAnIc+2WFK6fqEatIeqPzhCIkQAF6zF6FZsgoImAuh5FXZOiSRxiIACBCAk0JhdaJCgixIJJ&#10;ERNojHkNtkvB7LZcA0piWgNLRECgC4HZbBbGc29km+pdfMRYCPhKQA6aTXzVDb0gAAEIQMAtATZE&#10;3fJndSEwn3MLDIEAgfsEInunNtlkI5vN3hI8EICAPQLj8fh8UNc0srGHnJV0EWixF2xjb02XOciB&#10;AATiIyBF65vSqJWi9fhci0WBEqBgPVDHoTYETBJQ16HItSin6noUk+sgGwIQiINAY5KhRaIiDhJY&#10;kQqBxphfDMT+tyu7F5PCbAhAoBMB6a6+o7qHdZrkenBkm+yucbI+BBYhkNX174vMZy4EdBDw9pYQ&#10;HcYhAwIBExgOh0XA6qN6BATkPWcSgRmYAIHFCER4a5nJQvXvsOmyvljYMRsCfQio29vkfsUPfeYy&#10;BwJOCLTYAza8p+bEbBaFAASCJFBI0frpxXS6E6T2KA2BiAhQsB6RMzEFAjoIqK4/+XD4hzphpkMe&#10;MiAAgTQINCYbWiQs0iCFlbEQMLEpJN1Zj1dWVg5jYYQdEAiFgDqsKd3Vw+0aRuF6KKGGnhEToBAs&#10;YudiGgQgAIHFCWwsLgIJEOhP4Nuh+LK/BGZCIGACEb4vm8hJPuVh1WVd5U0CjgJUh0BwBOrZbL+u&#10;6/PgFEfh9Ag07P3a/s1KzwFYDAEI9CGQZ9lReXn5vs9c5kAAAnoIULCuhyNSIBAFAXWSTJ0oE2NI&#10;PkXhUYyAgF0CFK3b5c1qfhBojPuWaqoEtBSsc91nS14Mg4BOAqPRaC+47uoPAYhwI16nn5EFAYME&#10;Sm5HMUgX0a0IyE0hW60GMggCELBCQLpiDr7/m1XVhpVFWQQCTxCQ3MUEQBBIikCE78euiv5UvkTl&#10;TZKKH4yFgGMC6+vr5TDPtx2rwfIQeJpAi2J1EEIAAhDwlUA2GOyVZfmRg5m+egi9YidAwXrsHsY+&#10;CLQkID/GR+okWcvhDIMABCDwIIHG4l2VwKDbOtETGYHGuG+2t8wlAa0S0c1DGQEBCOgk8DUZlWW/&#10;6ZTpXFaEG/POmaIABJ4gUM/nxwCCAAQgAIG0CNwvSH/o/32fhhT6raVFB2u9JDCff/JSL5SCgG4C&#10;Eb4PuypU/5drJG9CMY/uYEUeBJ4moA7Gy+d/H04Q8JIAxepeugWlIACBbgSyPH8j/04ubm42us1k&#10;NAQgsCgBCtYXJch8CAROQCWZyun0VH6IdwI3BfUhAAFPCLQq3qVo3RNvoYYuAotsHkln9X06s+ry&#10;BHIg0I2AdAlT1/4Vi3yGu61ocXSEG/UW6bEUBFoTkO8RCsBa02KgKQLyPLllSjZyIZAagaZidPXf&#10;u/zJ53Ozy3jGQsAEATk4MTEhF5kQ8IZAhO+/nuUpCrqsexPtKJIQgbWVlUO5mZXf8IR8HoSpFKsH&#10;4SaUhAAE2hGQd+XN/O7u9Pr6mtxNO2SMgoAWAhSsa8GIEAiESUD96ObD4R/qRzhMC9AaAhDwlQBF&#10;6756Br1ME2gV+/9W4sPa2toH03ohHwIQ+JnAjeqakGU79/+LZxvCetz2feNe/S9/EICACQITE0KR&#10;CYEuBOjg3IUWY1Ml0KYQnaelVKMjfru/HZIv47cUC5MjQKG6PZfTZd0ea1aCwD0C1Xy+Lf9ffsOJ&#10;Cj8IUKzuhx/QAgIQ0E2gmFfVycV0uqNbMPIgAIGHCVCwTmRAIFEC6sdWfnRPxfwiUQSYDQEIGCbQ&#10;qnCXTuuGvYB4FwRaxb4oJt1RzmazGdd6unASa0JACNzd3R09BiLKwnVlbISb+QQzBFwSkO+Ks/F4&#10;fO5SB9aGgCIwkw7OTcW4kIJArASaYv/7f3dlf57nm67WZl0I3Ccgzy0TiEAgCgKRHsoOIA9Bl/Uo&#10;PkAYERqB9fX1cj6bqaJ1/iDgjoDay6VY3R1/VoYABGwQKPIsO5pOpwc2FmMNCKROgIL11CMA+5Mk&#10;UJblkfqxTdJ4jIYABKwSaFW4S9G6VZ+wmB0CLTaZSilc2FUJZzsasQoEIHCfwMXNzVaW51tNVFp8&#10;lptE+PnfKVz30y9oFRyBjMKv4HwWq8Lym1Y02da2qNd1cW+THfz3+AlEGKuNn8/4vYqFXhCYzz95&#10;oQdKQKAvgUjfY4PKO2TZ26+31fEHAQhYJSB7CBMpFj60uiiLQeA7gRZ7uK32giEKAQhAIAQC8ryr&#10;6ukuLi7I5YTgL3QMlgAF68G6DsUh0J2A+lEtp9NT2cjc6T6bGRCAAAT6EWiVqGiR8Oi3OrMg4JbA&#10;Y/FfVdX+tyu53SrI6hBIlMBwNnvfxfSgNpC7GBbphn8XBIyFwCIEqtmMwq9FADJXGwE5PLGpTdg3&#10;QV2Lhil01+2BsOX1jR81L8Y/ivti9Gp4NmVZNglPazSGgBCI9L011DyD3Bb5lriEAATsE1hdXd1X&#10;N7baX5kVkybQYu+21R5w0hAxHgIQCI2AqqeTfycUrYfmOfQNiQAF6yF5C10hsACB6+vrzXw4/EMS&#10;05sLiGEqBCAAgV4EWiUsWiQ+ei3OJAg4JvDABtSHtbW1D47VYnkIJEtgenOz0/eZONQN5UZnR3ql&#10;eqPdDIDAggRkw/h4QRFMh8DCBHzbPFmkUPnHuQvDQUAnAviuE66ugze6TmA8BHQT+HZovtQtF3kQ&#10;MEaAQnVjaBcSnGU7HMRaiCCTIdCbwFBubJXJ/Jb3JsjETgRa7Nm22vvttCiDIQABCPhBQO0hyk3p&#10;p6rOzg+N0AICcRGgYD0uf2INBB4kcDGd7syr6lT+YwEiCEAAAq4ItCrya5EAcaU/60JgUQJfPwPS&#10;BUU6Ee0vKov5EIBAfwKZhm5grX7T+qvodmakRQFuobJ6jATktpRJjHZhU3gEfv31183wtG6nsc4C&#10;al2y2mnePEqXPjrlNGvNiL4E7u7uir5zmQcBnQTkPYbnF51AkWWGQKTvpDHlEeiybib0kQqBJgLq&#10;8FktN7c2jeO/Q2BhAi32ailWX5gyAiAAAd8JZNmG1NmdXFxevvFdVfSDQGgEKFgPzWPoC4GOBMqy&#10;PMqz7KjjNIZDAAIQMEagMYnRIhFiTDkEQ8AsgVJOY++ur6+XZpdBOgQg8BiBq6urA+mMsKGLUEwb&#10;zj8xibRIQJfvkQOBrK5/hwIEfCBAIaxdL+gqELerNau5JpANh5uudWB9CHwlMJ9/ggQEvCQQ8a1f&#10;UeYN6LLu5ccIpdIgoG5ulQP0x2lYi5VOCLTYo23c53WiOItCAAIQMEKgkMLaj9PpdM+IdIRCIFEC&#10;FKwn6njMjp+AuhK6nE5Psjzfid9aLIQABEIj0JjMaJEQCc1m9IWA6n7y7QpuYEAAAg4IqOfjQZb9&#10;ZmLpKDegv4OicN1EyCAzAgJy+GUSgRmYEAEBCmEjcCImQAACELBEgOcXS6BZpj2BiN83o84TiIfl&#10;0CSNstpHOiMhoJWA7DPsyk2u51qFIgwCikCLvdnG/V1IQgACEIiRQJa9V81iYzQNmyDgggAF6y6o&#10;syYEDBO4vr7elA6up5KA3jK8FOIhAAEI9CbQmNRQiZEWyZHeCjARAjYJ1PWh6n5ic0nWggAE/k1g&#10;+OzZW/m/FCa5RL0hHXHHO5MxgexoCZQcQovWt8EZJrmfteCURmEIpEYgy/6bmsnY6yeBb88vpZ/a&#10;oVVSBChUD97d0ixr6+LmZit4QzAAAgESUDe4VvP5boCqo7LPBBr2Y6POe/vsF3SDAAS8IfD/27sb&#10;ozaWbdHjmpHssqoEEhEc3QiOXgSbm4HJQESwIQJ7R4BfBPhFYByB5Aggg0MGmgHqar/DfNzVbOyD&#10;twH1fPbXnyrXuXX3TPdavx7QqHtNj9osVjaNvXzYHIsfBBBoJEDBeiM+TkbAPoFNmi7zoljJ7pFz&#10;+6IjIgQQQOBngZ1F6+pwita5bBwXkN1Orvb3908dT4PwEXBaYLvdzqPB4KSvJLyfwPe4uKCva4R+&#10;3BYo8/zC7QyI3icBeR38wqd8yAUBHwVkF8yZj3mRk5sC8l1l7WbkRO28gOcPQXs/D/DMBTi8v1cb&#10;A/CDAAIGBKRofS1/d/4w0DVd+iigUazuY9rkhAACCFQVkI1DFlK4vlKbyFY9l+MRQOA/AhSsczUg&#10;4JFAcnNzFkeReg3JzKO0SAUBBDwXoGjd8wEmveTtmzdHMCCAgFmBf2fZmYkIvF+wpnDdxGVFnxYI&#10;jEajbxaEQQgIPAhEZTmHAgEE7Bbg99Tu8QkuujznPia4QTecsOffG73/3v/K5cMu64Z/t+g+eIHp&#10;3t5H2SxnHTwEAM0EKFZv5sfZCCAQnIAqWlebyMpO64fBJU/CCLQkQMF6S5A0g4BJAfXKEXn1yKrP&#10;XSNN5kvfCCDgnwBF6/6NKRk9CpTl8Xg8vsYDAQTMCahXVMtDne/NRSAvC5HOtT7rTAbZpG/Pd8pr&#10;QsO53gqsvc2MxJwTiIbDuXNBEzACgQnwexrYgFueriyucx9j+Rh5Ex6F6t4M5WuJsMt6EMNMkhYL&#10;yGY5xxJeYnGIhGargCpUp1jd1tEhLgQQsF9gFg+Hq02aLu0PlQgRsE+AgnX7xoSIEKgkoF41Esfx&#10;pUw0H1Y6kYMRQAABywS0Cvl2TJ5YlhLhhC5Qlp/29/cvQmcgfwRMC9i0eOp94boabM+LEkxfz/Rv&#10;XkB+j694GM38OBDBXwLb7XaOBQIIuCGgNhxxI1Ki9F1gMplcSY6J73mSnyGBAB5mDuJ7fYXLR+2y&#10;nm63ywqncCgCCLQo8DA/IZvmtNgkTYUgoLHWqrVmG4IVOSKAAAKvCMhmWedJkpyDhAAC1QQoWK/m&#10;xdEIWCWgntZSrxoZRNHcqsAIBgEEEKgpoDUBojGRUrN7TkOgNQF5FeeVFKufttYgDSGAQC0BtWiq&#10;Fk9rndzhSd8XuLU+9zqMo9OmKVzvlJfGzQnIm83W5nqnZwR+EWA+iIsCAUcE3r17t3AkVMIMQEC+&#10;h3A/E8A495piAN//KFR/+YqKsuxDr9cbnSGAwE8CatOcYjD4DAsCWgIaa6xez1lrIXEQAgggoC8g&#10;a5DLJE1XbFSgb8aRCFCwzjWAgKMCyc3NmXpaS8KfOZoCYSOAAALPCmhN/mtMqMCLgEGBRF7FeWSw&#10;f7pGAIFHARcWTbU+91we0QB22HN5eIi9usAwir5WP4szEOhMYN5ZyzSMAAIIIOCvQJ5/8zc5MutV&#10;gEL1Xrlt7UzeAD1nl3VbR4e4QhEos+xUbaITSr7kWVNAY22VYvWatpyGAAJBC8j98KEUrq82vA0z&#10;6OuA5PUFKFjXt+JIBKwQUE9lqaezZFe3EysCIggEEECgI4GdkyIaEysdhUazCLwuIK/gfHgVJz8I&#10;IGBU4Pb29qNaNDUaRIXOvS9cVxYBFDNUGHIOdVRAPuPXjoZO2B4KZEXhzOech/ykhEAlgSzLFpVO&#10;4GAEOhSQ70ncz3To633TATyUHMRb0Vq+UF3YMKDllGkOAasEDg4OkmEcH1sVFMHYJaCxprpzXdau&#10;jIgGAQQQsEpAvmcv4vv7y7u7O+Z/rBoZgrFRgIJ1G0eFmBB4QUB9sMVxfKmezgIJAQQQCEFg5+SI&#10;xgRLCE7kaJFAWX5Sr+C0KCJCQSBIgYdX70XR7y4mT+G6i6NGzKEIyO8nn/GhDLYreRbFP1wJlTgR&#10;CF4gjmfBGwBgjcBkMrmSYBJrAiIQNwQCeAA5iO/jHV1t7LLeESzNIlBBQH2+y9+x0wqncGgoAhpr&#10;qTvXY0OxIk8EEECgmcAsL4rLTZoumzXD2Qj4LUDBut/jS3YeCagPNPlgW0nhzdyjtEgFAQQQ2Cmw&#10;c5JETbRoTLbs7IgDEGgoIK/cXEuxOhPCDR05HYE2BEaj0Ym0M2ujLVNtBLFQHsDOfKauH/rtSCDP&#10;v3XUMs0iUEugZI6olhsnIWBEgAdMjLDT6csC8n1jjQ8COwUC+c4WxPfvnYPd/IA4z88eNhDgBwEE&#10;jAlM9/Y+qXUKYwHQsX0CO9ZP+Qy0b8iICAEE3BeIo+g8ubk5cz8TMkCgGwEK1rtxpVUEWhVQH2Tq&#10;A00aZaKnVVkaQwABVwR2Fq2rRChad2U4fY0zKfL8yNfkyAsBlwS22+1cHvL84FLMr8UazKJBALv1&#10;+XJNhpyH7Bq4Djl/crdPQN7Ct7AvKiJCAIHnBHjAhOvCOgEexLNuSKwKKJDvZ8F83+7v4po9biDQ&#10;X4/0hAACvwg8rlMk0CCwa91Ua+0VRgQQQACBWgLRYHCSJMkXHuisxcdJngtQsO75AJOe2wLqgytJ&#10;05X6IHM7E6JHAAEEmgtoTZxQtN4cmhZqCeRZdnRwcMAkcC09TkKgXYEsy7wpVn8qE8xCeiA7+LV7&#10;1dNaHwJlnl+r12v30Rd9IFBBYFbhWA5FAAGDAlEc8/tq0J+ufxXgQTyuimcFKFTnwmgqEEW/U5TT&#10;FJHzEWgmoNYp1HpFs1Y422kBjTdTa625Oo1A8AgggIB5AZkLei//Vtwfmx8LIrBLgIJ1u8aDaBD4&#10;IXB3d7eQnbIuZeL4EBYEEEAAgb8EtCZQKFrnculZQK7LP2QSeN1zt3SHAALPCGy220PZXX3pM873&#10;wnWtz0TXIQIplnB9mAKKn8/6gAbbhVTVvJELcRIjAgj8JSAbkvA7y8VglcDjg3iJVUERjBmBgB4a&#10;DuZBcDNX0vde2WXdrD+9I/Ag8LBeUZaf4AhQQGONNIh55QCHnpQRQMBOAan5W8TD4b+Yy7VzfIjK&#10;jAAF62bc6RWBVwU2abrMi2IlxTZzqBBAAAEEfhbQmkjRmJDBFYE2BMqyXE/39j620RZtIIBAc4Hh&#10;/b2Xu6u/JBPMYntABRTNfwtooSsBebX9t67apl0E6ggMh8NZnfM4BwEEEEAAge8C8n1ijUbAAgE9&#10;IBzMd2dbLmd2WbdlJIgjcIH9/f1TWb+4CpwhrPQ11ka11ljDUiNbBBBAoA+BmaoBVLWAfXRGHwjY&#10;LkDBuu0jRHzBCSQ3N2dxFJ1L4rPgkidhBBBAQFNAa5FBY2JGszsOQ+AlgaTIc16tyfWBgCUCNzc3&#10;6tV6h5aE02sYWp+LvUbUYWcBFVV0qEjTNQT+/PPPixqncQoCnQlkWbborHEaRgCBTgTYTasTVhpt&#10;IpDnPJDXxM/FcwN6GDiot5PZdy3Ohm/eBLWhgH1DQEQI/CUwjONj+Z8EjwAENNZEKVYP4DogRQQQ&#10;sFlgpmoB0zT9aHOQxIZAHwIUrPehTB8IaAhsNptZkqYreT3sicbhHIIAAgggIAI7J1c0JmiARKCu&#10;QJ5lR/JqTSZ76wJyHgJtC0TRWdtNutZekIXrquCCHwQ6FpDfrSs+8ztGpvnqAnE8q34SZyCAgEkB&#10;3oxgUp++nxOQV5OvkQlEIKAHf4P6Xmzx5avWOrfb7dziEAkNgSAEJpPJVVkUp0EkG3KSGmuhO9dT&#10;Q/YjdwQQQKBPgSj6kCTJuaoR7LNb+kLAJgEK1m0aDWIJVkDtriO7Qa5kgvgwWAQSRwABBGoK7Jxk&#10;URM1GpM1NbvntEAF5Kr6QwrX1oGmT9oIWCdwe3t7IvfSc+sCMxRQcAv0ARVfGLqkgu9Wii34zA/+&#10;KrAQIIr+aWFUhIQAAq8LcL/KFWKVgCpik4ASq4IimPYEAtpNXaEF9z24vSuls5bkjUDsst6ZLg0j&#10;oC8wnU4/F0VxoX8GRzolsGP9k89Hp0aTYBFAIBABqQ9cqhpBitYDGXDS/EWAgnUuCgQMC2xubt7n&#10;RaGK1ReGQ6F7BBBAwFmBnUXrD6sWWkc5a0Dg/QmUZbme7u197K9HekIAgdcEHiZ0ZEcClH4VCO4V&#10;6IEVZHDN9ycwjKKv/fVGTwjoCcgueTO9IzkKAQRsEciKYm5LLMSBwHcB+c6wRsMzgcAe6KUQz+Lr&#10;N4qW7LJu8fgQWlAC8v3xWNY1roNKOoRkNYrVQ2AgRwQQQMBFAVUjGMfxpdrg1sX4iRmBJgIUrDfR&#10;41wEGgqkafpRfgm/SDOzhk1xOgIIIBC8gFY5OkXrwV8nTQHUpG6R50dN2+F8BBBoT2A0Gp1wP73b&#10;M7hF/MCKNHZfARzRRGA8Hq+bnM+5CHQhIAsaiy7apU0EEEAAgcAE8vxbYBn7mW5gD+8G93C2w1ct&#10;u6w7PHiE7pWAvC02kXWNY6+SCjkZjTdLa62ZhmxI7ggggIANAvLmaLXBrdro1oZwiAGBvgQoWO9L&#10;mn4QeCKgdoFMkuQLO0FyWSCAAALtCmhNwFC03i56YK0N4/hITe4GljbpImCtwMNOXVH0u7UBWhhY&#10;sIXrqoCDHwRqCMjvzEWN0zgFgT4EZn10Qh8IINCegDwA/Vt7rdESAu0IyK5u63ZaopXeBQIrUle+&#10;wX2f7f2i6qBD2WV9s90edtAyTSKAQEUBWddYy9/RPyqexuG2CWiscWqtldqWF/EggAAC4QrM1Ea3&#10;suHtSbgEZB6aAAXroY04+RoXUK/ziOJ4Jf/eGw+GABBAAAEPBbQmYjQmdDykIaWGAnJtnU4mk6uG&#10;zXA6Agi0KPC4U9esxSaDaSrIhf4ACzqCuaC7TJRdR7vUpe2aAvLA1mHNUzkNAQQQQACBnwQe5zkS&#10;WBwSCPBtUkF+f3XoktwV6vD+/sOuY/jvCCDQj8B0b++jPES57qc3emldQGNtU2uNtPXAaBABBBBA&#10;oLFAFJ3JxrfnjduhAQQcEKBg3YFBIkR/BNRrPNTrPGTXkoU/WZEJAgggYJ+A1iKGxsSOfZkRkSmB&#10;oiguZDL3k6n+6RcBBH4VUA+Cyu7qS2yaCQT7KvUAizyaXSnhns2uo+GOPZkjgAACbQvEccyccNuo&#10;tNeKgHwnWLfSEI10JxDow7dac7zdqdNySwKygdchu6y3hEkzCLQg8PbNm2NpJmmhKZroU0BjTZNi&#10;9T4HhL4QQACB9gXkvnmZpOlqs9nM2m+dFhGwR4CCdXvGgkg8F5DXd3xUr/GQNPlg8XysSQ8BBOwR&#10;2Dk5oyZ4NCZ57MmISEwIyI4j12VRqElcfhBAwCIBeZDkzKJwvAglyGKAQAs/vLhge0iizPNr3q7S&#10;AzRdVBbIiuKw8kmcgAACNggwL2zDKBDDrwK8UcbOqyLQ7yrBPlRt51XYWlTsst4aJQ0h0FhgPB5f&#10;y7oY6x2NJXtsQGMdc+d6aI/h0hUCCCCAQH0B2UDnUArXVw+bdvGDgKcCFKx7OrCkZY+AevJJXtvx&#10;RXZ/5JV39gwLkSCAQEACWpM0GpM9AZGR6t8EhnF8dHBwkACDAAL2CKidudQOXfZE5FckQRauqyFk&#10;13W/LuR2slm30wytIIAAAggg8JfAdrudY4GAbQK8UcayEQn0e0mw30Mtu/y6Codd1ruSpV0E6gns&#10;7+9fFIPB53pnc1avAjvWL/n87HU06AwBBBDoRUC+oy/yolA7rR/20iGdINCzAAXrPYPTXVgC6okn&#10;9eST/HsfVuZkiwACCNglQNG6XePhUjRy7Zyys6pLI0asoQgMs+w8lFxN5hnsznaB7mRo8lqzte/R&#10;aPTN1tiIK2wBeQPQb2ELkD0CTgvMnY6e4L0UeJz3SLxMzpWkAv4OQqGdKxdp8zhlLoc35TVnpAUE&#10;WhMos+xUvltetdYgDbUroPGGaK21z3ajojUEEEAAgf4EZvFwuNqk6bK/LukJgX4EKFjvx5leAhTY&#10;3Ny8V088qSefAkyflBFAAAHrBLQmbthp3bpxMxlQURQX0729TyZjoG8EEPhVIN1ul3KPPcemX4Fg&#10;iwgCLhzp9wqzs7c///zzws7IiAoBBBBAAAEEEGhXQO731+22SGs7BQL+rhHsw9E7Lwq/D1DrpWpO&#10;x+8syQ4BdwTUW2Xl7bLH7kQcUKQaa5Vaa54BkZEqAggg4KtAHEXnSZKwiZevAxxoXhSsBzrwpN2t&#10;QJqmH+WX64v0Muu2J1pHAAEEEKgioDWBozERVKVPjnVTQHYWuS6LgslaN4ePqD0WkNffzeI8Z0cu&#10;g2McbOG6Mg+4oMTgJWesa7nWr9TirbEA6BiBVwTiOD4ECAEE3BTIioLfXzeHzv+o85w3y/Q1yt+/&#10;V/TVn0X9BP190qJxMBlKlGUfTPZP3wgg8LOAesuKesssLhYJaKxRaq11WpQSoSCAAAIINBOI4ngp&#10;Retf1Bpps5Y4GwE7BChYt2MciMITAfXhoD4kBlHEhIsnY0oaCCDgn4DWRI7GhJB/MmT0REDtLHJE&#10;kRrXBAL2CYxGoxOJigkZC4Ym+B3xAi4yseDy6yWEiF1Ge3Gmk+oCLExUN+MMBBBAAIHdArLz8Xr3&#10;URxRWyDwh18pVK995Xh3onpjHrusezesJOS4gHrLrGzgw32ADeOosTaptcZpQy7EgAACCCDQqoAU&#10;rb+Xf6vNdjtvtWEaQ8CAAAXrBtDp0k+Bu7u7hfpwUB8SfmZIVggggIA/AlqLJGpiSGNyyB8VMvku&#10;IDurn6qdRRBBAAG7BB4K9KLod7uiIholoPW56itV4IUnvg6rymsYRV99zo/c3BV49+7dwt3oiRwB&#10;BOR+9p8oIGCjwOM8SGJjbM7GFPh3heAfcnb2wu0+cHZZ796YHhCoKlDk+ZGcw31AVbg2j9dYj6RY&#10;vU1w2kIAAQTcE5CHPxfx/f2lqk90L3oiRuA/AhSsczUg0ILA5ubmfV4UK/Xh0EJzNIEAAggg0JOA&#10;1uSOxiRRT+HSTQ8CxWDweTqdfu6hK7pAAIGKArK7+pmcMqt4Gof3KBB04bpyDrwgpcdLrZeuxuPx&#10;upeO6ASBigL39/d8FlY043AEbBKQB6T5HbZpQIjlJwG5n+f+p+k1wXeCsB9obnr9BHK+2mX99vb2&#10;JJB0SRMBJwTU22bzLFNF6/z0LaCxeVbwc659jwn9IYAAAnYLzKQ+8XKTpku7wyQ6BF4WoGCdqwOB&#10;hgJpmn6UX6Qv0sysYVOcjgACCCBgQICidQPolnYpr728KrPs1NLwCAuBoAW26hV3UcTkiyNXATvp&#10;yUBRqOLI1fp8mHINXzidAMF7LRANhwuvEyQ5BDwXiMpy7nmKpOeyQJ5/czl8o7F/v/83GoS5zvkO&#10;aM7e2Z6j6MPDm/T4QQABawSkaH0tbx3+ZE1AIQSisWGW1hpmCFbkiAACCCDwk0AcRefJzY3a6Isf&#10;BJwToGDduSEjYFsE1ERKkiRfpHDmgy0xEQcCCCCAQD0BrQkfjYmjer1zliUCyTCOj9VOIpbEQxgI&#10;IPBEQHaTPQfETQF2AJJxo3jdvYuXYi33xiygiGVHymlA6ZIqAt4JyEMnc++SIiFvBOQzZu1NMn0k&#10;wn0+u6n3cZ3528dM3qR34m96ZIaAmwL7+/unamMfN6N3LGqNNUettUvH0iZcBBBAAIH2BKLB4ETq&#10;Fs95ELQ9U1rqR4CC9X6c6cUzgbu7u0UUxyv5996z1EgHAQQQCFZAa+JHYwIpWEDHE5fXsp9OJhMm&#10;Yh0fR8L3U2Cz3R7Kffehn9mFkxU77j2OdeA7L7pyxVOs5cpIhRlnURSLMDMnawQQQACBrgUe50WS&#10;rvtxun2K1B+GjweTnb6K7Qk+in6nuMae4SASBL4LqI195P/mfqDLS0JjrVFrzbLLGGkbAQQQQMAJ&#10;AVk/Xar6Re6rnRgugnwUoGCdSwGBigLyR/4wL4qVLGAvKp7K4QgggAAClgtoLbaoiSSNySTLUyW8&#10;JwLFYPB5Op1+BgUBBOwUGGYZr7Szc2hqR6X1eVu7dUdOpNDF2oEq8/yah9isHR4CEwFZgJgBgQAC&#10;bgts5YFMtzMgep8F5F597XN+tXLj3v2BjYeQa109nPS6ALusc4UgYKGAmhNRG/xYGJofIWmsL1Ks&#10;7sdQkwUCCCDQl4CqX4yHw3+pzXf76pN+EGgiQMF6Ez3ODU4gTdMT+SO/ksRnwSVPwggggEBAAlqT&#10;QRqTSgGROZuqer1lmWVMvjo7ggTuu0C63S55UNTfUabg4XFsKYCx7SJf2xYQ8SDwVEBe9crCA5cE&#10;AggggEB3Ann+rbvGHWqZe/Qfg8UDxw5dty6Gyi7rLo4aMQcgoDb4kbd7XQSQar8paqwraq1P9hs1&#10;vSGAAAIIuCEwU5vvbtJ06Ua4RBmyAAXrIY8+uWsLqFdnJElyPogidnfUVuNABBBAwG0BrUkhjckl&#10;txW8jz5Rr7c8ODhIvM+UBBFwUEDdg0dZ9sHB0Am5hgBFEI9oFMbUuHraPWU0GlGk1S4prbUowKtd&#10;W8SkKQQMCmRZtjDYPV0j8KqAPDC8DpaIe/EfQ8/DxcH+FphIXO2yztqrCXn6RGCHgOyyfiwb/lwD&#10;1YKAxpubmRttwZkmEEAAAQRmcRSdy2a8H6FAwGYBCtZtHh1is0Jgs93O5XXLK/m3tCIggkAAAQQQ&#10;6E2AovXeqI10pF5rqV5vaaRzOkUAgZ0CsmB5IsUS850HcoBXAhRGPBlOCmaMXNt//vnnhZGO6RQB&#10;DYF3794tNA7jEAQQsF0gjme2h0h84Qo8zpMkwQhwz/3TUFMsF8yVb1eiUbTcylqsXUERDQIIqI1+&#10;ijw/RqKhgMbGV1prkQ3D4HQEEEAAgYAEoujDw6a8/CBgqQAF65YODGHZISA7Vx3G9/eXUiizsCMi&#10;okAAAQQQ6FtAa6JIY8Kp77jp73WBYjD4rF5riRMCCNgp8LCDrLwW2s7oiKovAYolnkhTSNPLZSfX&#10;3BVvXumFmk7qC8zrn8qZCCBgjUBR/MOaWAgEgWcE5J5o7TUM99Y/DS8PDXt9tTuTnLx9hDfsOTNa&#10;BBqSgMyRrOVz4o+Qcm41V421Q601yFaDojEEEEAAgRAE1Ka8SZpe8sbOEEbbvRwpWHdvzIi4JwF5&#10;RcZJPByupLtZT13SDQIIIICApQJaE0Yar/SzNL3gwpLXWF7N9vbYGSS4kSdhlwSGb96ohUruw10a&#10;tA5jpYDib7gU2HR2tUW+F2d1JkfDfQlkRTHvqy/6QQCB7gRK3iLUHS4ttyOQ59/aaciiVriH/mUw&#10;eEDYouuTUAayaQG7rHMdIGCpwHRv76OsqawtDc/esChWt3dsiAwBBBAIREBtzhvH8eXd3d0ikJRJ&#10;0xEBCtYdGSjC7E9APV308GqMKDrrr1d6QgABBBCwXUB7EUdjEsr2XD2PL3n75s2R5zmSHgJOC6jX&#10;QEvR6InTSRB8ZwLan8edRWBZwxTetDogwyj62mqDNIZA2wLsyty2KO0hgAACCDwjIIvaay9guFf+&#10;ZRh5GNiLK9vbJP6dZazLeju6JOa6gKypqA2AEtfz6C1+jXVCrY2yeguYjhBAAAEEvBWQTRPyolht&#10;bm7ee5sjiTknQMG6c0NGwF0KbFRxTByv1KsxuuyHthFAAAEE3BXQmkTSmIxyV8DxyMvyeDweXzue&#10;BeEj4LUAC5ReD29ryVFo8QwlBTmNry+5R1g3boQGEOhQgF2ZO8SlaQR6FJDdrQ577I6uEKgsMJlM&#10;ruSkpPKJNpzAPfEvo8B3JxsuTGLQEYij6L2s0/IZqYPFMQj0LPCwpiJrKz136153Gm9iZjMO94aV&#10;iBFAAAEPBGZSIPxlk6ZLD3IhBQ8EKFj3YBBJoR0B2Vn9ML6/v1SvxGinRVpBAAEEEPBVgKJ1R0e2&#10;LD/t7+9fOBo9YSMQhIBamFQLlEEkS5KtCbDQ8wwlhTqVry+5jrhHqKzGCX0LRGU577tP+kMAAQQQ&#10;CFNA7o3WzmTOve+zQ8X3JGeuYAJ9IjC8v/8ACAII2Cmg1laKweCzndFZEJXGRlZaa4sWpEIICCCA&#10;AAJ+Csj663mSJOd+ZkdWLglQsO7SaBFrZwJpmp7Ew+FKOph11gkNI4AAAgh4JaA1saQxQeUVisXJ&#10;lGV5JROqpxaHSGgIICACLExyGTQRYOfAF/SeFvCo/5uf5wXy/Bs0CNguEA2Hc9tjJD4EENATuLu7&#10;W+gdyVEIGBKw/d6IIvVnLwy+Exn6faHb1gTkDdiH7LLeGicNIdC6QJllp2qtpfWGXW9QYy1Qa03R&#10;dQfiRwABBBCwXkDut5dJmq5kU9+Z9cESoLcCFKx7O7QkpiOg/gA/PD0URWc6x3MMAggggAACTwW0&#10;Jpg0XgGIaucCyds3b44674UOEECgkUC63S7VwmSjRjgZgUcBCjVeuRQo7nkWZzQaXfALhIDNAtvt&#10;dm5zfMSGAALVBIbD4azaGRyNQL8C8ibadb89avTGfeyLSOymrnH9cIgzAmxm4MxQEWiAAgcHB8kw&#10;jo8DTP3llClW53JAAAEEEHBMQL7vH8p67IrNFBwbOI/CpWDdo8EklWoC8oT+XP0BVk8PVTuToxFA&#10;AAEEEPiPgPaCkMakFa4dCZTl8Xg8vu6odZpFAIGWBKIs47XPLVnSzM8C2p/VIcJR9PMw6mWeX3Ov&#10;EOIvgHM5z52LmIARQOA1AX6nuT6sFphMJlcSYGI0SN4U9Co/D+kavTrpvEMBdlnvEJemEWhBQN0j&#10;yGcQb7PV3KxKa+OrFsaFJhBAAAEEEKgiIEXri7wo1E7rh1XO41gE2hCgYL0NRdpwTkD9wY3v7y/V&#10;H2DngidgBBBAAAErBbQmnSha73/syvLT/v7+Rf8d0yMCCFQRuL29/Sj35vMq53AsAlUFKOjYIRZ2&#10;8fq66vXE8Qj0LZBlGXNYfaPTHwIdCmRFwb1vh7403Y6A3D/3f48U9j3pzoHjO81OIg7wRGCYZeee&#10;pEIaCHgpMN3b+1SWZf/3CbZoaqz1sYGGLYNFHAgggAACrwjM4uFwtUnTJUoI9ClAwXqf2vRlhUCa&#10;pifqD64EM7MiIIJAAAEEEPBGgKJ1u4ZSJkyvpFidnT7sGhaiQeAXAXmYdDaIot+hQaBPAQo9dmgH&#10;Vigk9wxf+7z+6AuBWgJxzDxWLThOQgABBBCoLZDn32qfW+XEwO49q9B8P5aitzpqnOOygNrUIN1u&#10;ly7nQOwI+C5Q5PmR5Jj4nucv+WkWqwfnQsIIIIAAAs4KxFF0ntzcnDmbAIE7J0DBunNDRsB1BVQh&#10;TJIk51IMwx/ZuoichwACCCCwU0C7aF1jUmtnZxzwmkAiE6b/DRECCNgvMBqNTiTKmf2REqGvAhR/&#10;7BjZpwVE6v/28CfP87WHaZGSbwJR9E/fUiIfBEIWkIelfgs5f3J3Q0AKRru7R6JIfedFwEO2O4k4&#10;wHOBKMs+eJ4i6SHgtMDBwUGSZ5kqWg/nR2NdT2uNMBwxMkUAAQQQcEQgGgxOpKbyy8MmY/wg0LEA&#10;BesdA9O8HQKb7XYexfFK/i3tiIgoEEAAAQR8FtAufNOY3PLZqcvc1ESpmjDtsg/aRgCB5gJbuU+X&#10;B0pZgGxOSQstCFAQoonoWXGRjPsV9wyaY89hRgXKomCxwOgI0DkCCCAQnsBkMrmSrNuZWwngIcg2&#10;rhC+k7ShSBu+CLDLui8jSR4+C8h8ynpQlp98zvFHbhrreRSrB3ElkCQCCCDgrYDUVL5XtZWqxtLb&#10;JEnMCgEK1q0YBoLoUkCe/jmM7+8vZWJj0WU/tI0AAggggMDfBbQmpzQmuZCtJiDufzxMlPKDAALW&#10;C2TslmX9GIUaIIUimiPvQ/F6WX7VzJbDEDAqEMcx81pGR4DOEWhXgN/pdj1prTsBuS+uP7/iw71i&#10;d7Q/Wua7Rw/IdOGsALusOzt0BB6QwP7+/qm8PejK25TVGt6OdTztTay8RSIxBBBAAAFfBFRtpaqx&#10;vLu7Yy7al0G1MA8K1i0cFEJqT2CTpst4OFxJi7P2WqUlBBBAAAEE9AUoWte3auNImRhdT/f2PrbR&#10;Fm0ggEC3AvKE/qHsrr7sthdaR6C5AAUkmoaO7po5iuO1ZoYchoBpAea2TI8A/SPQrgC/0+160lpX&#10;Ann+TbtpR+8HtfNr+UCK21oGpTkvBdQu67e3t8z1ejm6JOWTwDCOjyWfxKecHnLR2HBKaw3QOxgS&#10;QgABBBDwXGCWF8Wlqrn0PE/SMyRAwboheLrtXiBJkvM4is6774keEEAAAQQQeF1Aa8JKY+IL550C&#10;SZHnRzuP4gAEELBCYHh//8GKQAgCgQoCFJVUwHJjR81kPB6vK2TFoQgYEWBHGyPsdIpA5wJbXrHc&#10;uTEdNBeQYtHX75XcuOdrDtFSCzwM2xIkzYQlEEW/y9u0Z2ElTbYIuCUwmUyuyqI4dSvqHdFqrNlp&#10;rf15hUIyCCCAAAIhCaiayzRNP4aUM7n2I0DBej/O9NKjgJq0SNL0MorjZY/d0hUCCCCAAAKvCmhN&#10;XGm8WhDmlwXyLDs6ODhIMEIAAfsFbm5u3sv9+qH9kRIhAs8LUGhS8cqwdLdNGcd1xUw4HAEjAsPh&#10;cGakYzpFAIGuBeZdd0D7CDQVUAVo0sbPcy0UqVdi5btDJS4ORuA5gdloNDqBBgEE7BaYTqefi6K4&#10;sDtKzegoVteE4jAEEEAAAe8FouiD2jCYB0i9H+leE6RgvVduOutaQO04FQ+H/5JdPxZd90X7CCCA&#10;AAIIVBXQ3pVVYzKsat++Hy+2f0ix+tr3PMkPAW8EoujMm1xIJHgBClBqXAK2FDnl+bca0XMKAr0L&#10;ZFnGPFfv6nSIAAIIIPBdoMzz9cCW+zdHhoXvCI4MFGG6I8Au6+6MFZEGLSC7rB+XZXntLILmplJa&#10;G1Q5i0DgCCCAAAII/CygNgyWfyuK1rky2hKgYL0tSdoxLrBJ02VeFJcSyMx4MASAAAIIIIDAKwJa&#10;k1kUrWtfQzIBup7u7X3UPoEDEUDAqMDt7e2JPGA6NxoEnSPQkQCFKTVgDe6+Lrv0XdSImFMQ6F8g&#10;jpnr6l+dHhHoXCArisPOO6EDBNoR4CE/DUe+C2ggcQgC9QXYZb2+HWci0JuAegNukefHvXXYZkca&#10;a3Lam1K1GRdtIYAAAgggYIGA2jhYbSCsNhK2IBxCcFyAgnXHB5Dw/xJQr5+Io+gcDwQQQAABBFwR&#10;oGi9tZFSE6BHrbVGQwgg0KnAw9P38vq4TjuhcQQsEaBgpeZA9FTALjuFXo/H4+uaUXIaAr0KyAOa&#10;v/XaIZ0hgAACCCDwREAWpteAPC/APT9XBgI9Csh80na7nffYI10hgEANAfUmXPVG3BqnmjtFs1jd&#10;XID0jAACCCCAgBUCM9lIeKU2FLYiGoJwVoCCdWeHjsCVgCp4SdL0Ur1+AhEEEEAAAQRcE9AuWteY&#10;LHMt97bilQfW/lvt2tFWe7SDAALdCshuxifSw6zbXmgdAfsEKGRpMCZPC9gbNPPMqet2m6M1BBBA&#10;AAEEKgpE0T8rnsHhCBgRmEwmV9Ixcy+P+tzbG7kM6RSBB4Esy9gEgWsBAQcE1Btx1ZtxHQh1MNBY&#10;f9Nay3MiWYJEAAEEEECgscBMbSicpulJ45ZoIFgBCtaDHXr3E1evmVCvm1CvnXA/GzJAAAEEEAhV&#10;QPsVghqTZqEZit3p46JpaKmTLwJOCjzsghVFvzsZPEEj0KIABS4NMFvcfV0WTr82iIRTEehVII7j&#10;w147pDMEEOhFoCyKWS8d0QkCLQg4U3TWQq4vNaE9h9dhDDSNQPACUbRkl/XgrwIAHBF4++bNsYSa&#10;WBuuWnPTWHejWN3aESQwBBBAAAGTAlF0liTJuckQ6NtdAQrW3R27oCNXr5eQ10xcCgKT+kFfCSSP&#10;AAII+COgNemlMXnmj8jrmRRFcSG7dHwKJV/yRMAHgcddsLh/92EwyaE1AYrXG1I2KGDP83zdsHdO&#10;RwABBBBAoJFAVJbzRg1wMgL9Cnzrtzs7euN+3Y5xIAoEngqwyzrXAwJuCIzH42spCFdF6/b9aKy1&#10;8aCafcNGRAgggAACdglEcbxM0vRys9nM7IqMaGwXoGDd9hEivl8E1BM66vUS0CCAAAIIIOCbgHbR&#10;usZkmm82T/ORXb2uZSc6Oyc6fYYnNwQaCKi3I8nu6ssGTXAqAt4LUAzTwhBrFrCL9dXBwUHSQo80&#10;gUDnArKD5GHnndABAggYEYiGw7mRjukUgRoC8qbbdY3TnDyF+3Inh42gQxJgl/WQRptcHRfY39+/&#10;KAaDz1alobG+prVWZ1VSBIMAAggggIAZAZkrWMjbQS8f1oH5QUBTgIJ1TSgOMy+gnshRT+aoJ3TM&#10;R0MECCCAAAIIdCOgPRGmManWTYTmWx3G8RFFZubHgQgQqCIgb0U4q3I8xyIQugBFMi1dAU8L2J82&#10;WZZfW+qBZhBAAAEEEEAAgSAEJpPJlSSa+Jos99++jix5+Spwf3/Pxma+Di55eSdQZtmpbEKk7iPM&#10;/qg1NY11Ne01OrPZ0DsCCCCAAAL2CETRPC+K1ebm5r09QRGJzQIUrNs8OsT2Q0A9iRMPh/9ST+bA&#10;ggACCCCAgO8C2q8a1Jhc881KbE4fF0l9S418EPBWYCM7w8pDp4feJkhiCHQsQPFMS8BPitdHcbxu&#10;qVWaQaBzgawo+AztXJkOEDAnwFsUzNnTc3UBKTbz6h6K++zq1wBnIGCLgJpnUvNNtsRDHAgg8LKA&#10;2nxINiEy+8ZczbU0itW5khFAAAEEEKgtMJMi5C+bNF3WboETgxGgYD2YoXY3UfXHTJ7EuZQMZu5m&#10;QeQIIIAAAghUF9CaHNOcaKveu31nyA7NF9O9vU/2RUZECCDwmsAwy9j1iksEgZYEKKppBTIZj8fr&#10;VlqiEQR6EJDNG6Y9dEMXCCCAAAII6Ah80znI1mOe3ktrzbnZmghxIYDAg8Dw/v4DFAgg4IaA2oRI&#10;bUZkJFqNNTTtTaSMJECnCCCAAAIIuCMQR9F5kiSsC7szZEYipWDdCDud6gqoP2Lqj5nu8RyHAAII&#10;IICAbwJaC2iarzJ02UZ28boui8LsLhwuAxI7AoYE0u12KYV2c0Pd0y0CXgtQvF5veH3bGbSeAme5&#10;JCAPbS5cipdYEUCgmkCWZfyOVyPjaIMC8t1ubbD7Wl1zz1yLjZMQcEKAXdadGCaCROCHgNqMqPc5&#10;Gc1idYYJAQQQQAABBNoTkPv0ZZKmq81mM2uvVVrySYCCdZ9G06Nc1B8t+eN1qf6IeZQWqSCAAAII&#10;IFBLQKtoXbWsMflWKwALTpJXRh6pV0daEAohIICApoC6p4/z/EzzcA5DAIEGAhTiVMJzemfQSply&#10;sBcCMjc28yIRkkAAgecF+B3nynBIQO2OKuFaPzfDvbFDFxWhItBQgF3WGwJyOgI9CxR5ftTLvYTm&#10;Jk/aa289O9EdAggggAACrgvIA++HMq+9uru7W7ieC/G3L0DBevumtNhQQP2xiofDf8kfL/5oNbTk&#10;dAQQQAABfwS0X0noYdG62ln9cVHUnwElEwQCEBiNRieS5iyAVEkRAasEKNB5fTjkb9OFVQNGMAjs&#10;EIgGA+bHuEoQ8FhA5sCnHqdHah4K9L4zqqYh98CaUByGgGcCapf1m5ub956lRToIeCugNiXKs0wV&#10;rXf3o7lGRrF6d0NAywgggAACCCgBVfeZFwVF61wOvwhQsM5FYZXAJk2X8sfqUoKaWRUYwSCAAAII&#10;IGCJgNYkmuaEnCUpvRpGMRh8nk6nn12IlRgRQOA/Ag+veYui3zFBAAGzAhTu/OwvBVbX4/H42uyo&#10;0DsC+gK8NlXfiiMRcFWgKIqFq7ETd7AC1rythnvdYK9BEkfgZ4Eo4u1+XBMIOCQgRetreVvwp05C&#10;1lgb094cqpMAaRQBBBBAAIHgBGaqDlTVgwaXOQm/KEDBOheHNQJJkpzHUXRuTUAEggACCCCAgKUC&#10;2kXrGpNzlqb4EJYUlV2VWXZqc4zEhgACzwvIDsZqsXCGDwII2CPwtKBH617CntDbjGTdZmO0hUDX&#10;Au/evVt03QftI4AAAgggUEVAdkgzej9FkXqV0eJYBMIQkL9L83S7XYaRLVki4IfA/v7+qVr/aTUb&#10;jfWwgOfDWqWmMQQQQAABBKoKqHrQ5OaGB02rwnl6PAXrng6sS2mp3aKSNF3Ja9uYTHBp4IgVAQQQ&#10;QMCogPYuEBqTdEYTebnzZBjHx+oVkZbGR1gIIPCCwHa7ncvu6tzbc4UgYLlAiMU+shj61fJhITwE&#10;fhK4v7+fQYIAAn4LxHF86HeGZOebwGQyuZKcepur4aFL364g8kGgG4Eoyz500zKtIoBAVwJq/aeV&#10;ewq1BqaxDkaxelcjSbsIIIAAAgjoCUSDwYlsZvyFt4rqefl8FAXrPo+uA7nd3d0tZFL+Up5+Z2Le&#10;gfEiRAQQQAAB+wS0Jtk0Jutsy6wsitPHRVDbQiMeBBDYISDFdbw1iasEAccEQilez/N87djQEG7g&#10;AtFwuAicgPQRQAABBCwUkIcAO72nCuXe1MKhJSQEnBVgl3Vnh47AAxZQ6z9qHagRgcbal/bmT40C&#10;4WQEEEAAAQQQ0BGQzYzfy7/VRm1+xk+wAhSsBzv05hPfpOkyL4qV7L7IHyHzw0EECCCAAAIOC2gX&#10;rWtM3tnAUAwGn6fT6WcbYiEGBBCoJiATDIcy0XBY7SyORgABmwR83cVSvWqaN7fYdKURi46AFN5M&#10;dY7jGAQQcFtAberidgZEH6DAt7Zzpki9bVHaQyA8AbXLOrs1hjfuZOy2gFoHKoriolYWGutdWmtn&#10;tTrnJAQQQAABBBCoKyBz3ov4/v6S+bC6gu6fR8G6+2PoZAbJzc1ZHEVq58WZkwkQNAIIIIAAApYJ&#10;aE+8aUzimUxNFZOVWdZsVw2TCdA3AoELDLPsLHAC0kfAOwGPioe+ejc4JOS9gCzcL7xPkgQRQGAw&#10;HA6ZI+c6cEpAFpfXTQP29SHJpi6cjwAC9QXULuuj0eikfguciQACJgRkl/VjWRe61u5brXFprHNp&#10;r5lpd8yBCCCAAAIIINCiwExtcqw2O26xTZpyRICCdUcGypcw1ZPtSZquosGACQNfBpU8EEAAAQSs&#10;EdB+taHGZJ6hpJJhHB+z+6khfbpFoKFAut0u1VPxDZvhdAQQsFjA5eJ1KVxYW0xLaAg8KxCV5Rwa&#10;BBDwX+D+/n7mf5Zk6JPAZDK5knySqjm5fC9ZNVeORwABQwJR9Du7rBuyp1sEagqo9aAiz4+1Ttdc&#10;26JYXUuTgxBAAAEEEDAtMFObHadp+tF0IPTfrwAF6/16B92bepVDHMeXUsRyGDQEySOAAAIIINCx&#10;gNZknOYuFB2H+lPzspPG6eOiZ5/d0hcCCLQgoBYD1auXW2iKJhBAwBEBx3bFTMbj8doRWsJE4IdA&#10;NBzO4UAAAf8F5Hd94X+WZOibgOyEqnVvRZG6byNPPghYLzBjl3Xrx4gAEfhFQIrW13LP8MerNBrF&#10;6tqbOjEGCCCAAAIIIGCPQBR9SJLknAdP7RmSriOhYL1rYdp/EFCvcFCvchjI69ggQQABBBBAAIHu&#10;BbSK1lUYGpN83Uc7GBSDwefpdPq5j77oAwEE2hdQi4Hq1cvtt0yLCCDgioDNxUi6BVWuWBNnGALb&#10;7ZbP1TCGmiwRQAABVwW+PRe4Yw81umpP3Agg8LoAu6xzhSDgoMB0b+/js/M3mpsvaa+JOWhDyAgg&#10;gAACCPguEMXxUv6tKFr3faT/yo+C9TDG2WiWyc3NmXqFgwQxMxoInSOAAAIIIBCYgPZuEoaL1mUS&#10;8mq2t6f3ysfAxpB0EXBB4GHyQF657EKsxIgAAv0IWFio9GxBVT8a9IJAbYF57TM5EQEEnBKQ78S/&#10;ORUwwSIgAvLA8vo7hM0PLjJYCCAQkMB/ilpnw+GQtwAGNPSk6o/A2zdv1DpR8iMjzbUritX9uQbI&#10;BAEEEEAgXAGZZ1jEw+G/7u7uFuEqhJE5BethjLORLFXhSpKmq2gwODESAJ0igAACCCCAwIOA1mSd&#10;5i4VHZAmMgl51EG7NIkAAj0JDN+8UYuAs566oxsEEHBQwHQRk7wF4sJBNkJGYA4BAggggAACtgpM&#10;JpMrucdLtOacbE2CuBBAwB+BvxW1SrHLCW8s8md4ySQcgfF4fC1vBf5rcyONYnXtTZvCISRTBBBA&#10;AAEEXBeY5UWx2tzcvHc9EeJ/WYCCda6OTgTU0y5xHF/KhMBhJx3QKAIIIIAAAghUEtBeQNSYBKzU&#10;8a6DZfLxYRKSHwQQcFJALf7xgKqTQ0fQCBgT6Hv3ddm19pp7DWPDTccNBLKimDc4nVMRQMAhAZlH&#10;XzgULqEi8EOgKMs1HAgggIBRgVc2YcmyjF3WjQ4OnSNQT2B/f/+iyPPPu87WXvPa1RD/HQEEEEAA&#10;AQRsE5hJQfOXNE1PbAuMeNoRoGC9HUdaeSKwSdOletpF3gk5BwYBBBBAAAEE7BHQ3m2ir6L1svyk&#10;Jh/tESISBBCoKvDvLDureg7HI4AAAk8FeihgXyOOgJMCRfEPJ+MmaAQQqCMwq3MS5yBgWkAWGL+Z&#10;joH+EUAgUAG9t4Uu2WU90OuDtJ0XkM0HTuXf1UuJUKzu/BCTAAIIIIAAArsFougsSZLz3QdyhGsC&#10;FKy7NmKWx5vc3JzFUaT+WDDJbvlYER4CCCCAQLgCWpN5HRetq8lGKVY/DXcUyBwB9wU22+2h3Pu/&#10;dz8TMkAAAZsEnhawtxGX3HN8baMd2kCgb4GSjSD6Jqc/BIwKbDYb5tONjgCd1xGQN+yu65zHOQgg&#10;gEBtAb1C9R/Ns8t6bWlORMCowMHBQTIcDo//HoT2pkxGo6dzBBBAAAEEEGhLIIrjZZKml8ybtSVq&#10;RzsUrNsxDs5Hof4wyB+IVTQYnDifDAkggAACCCAQgIB20Xo3hevJ2zdvjgJgJkUEvBYY3t/zamWv&#10;R5jkEDAv0Mbu63mer81nQgQIVBeI43hR/SzOQAABVwXevXvH77yrgxdw3JPJ5ErSTwImIHUEEOhL&#10;oGKh+pOwlnd3d3zG9jVO9INAiwLqPkPttP69Sa01rRb7pykEEEAAAQQQsENAHpZfyFz5Jff1doxH&#10;G1FQsN6GYuBtqD8I6g+D/IE4DJyC9BFAAAEEEHBKQHuCr+2i9bI8Ho/H105hESwCCPwkkG63S3mq&#10;nft/rgsEEOhVoGoBe1EUa7UrV69B0hkC7QnM2muKlhBAAAEEEOhGoCjLdTct0yoCCCAgAvUL1X/w&#10;yffCMywRQMBNgel0+kmK1tfaa1lupknUCCCAAAIIILBLQN5GmhfFSjZUPtx1KP/dfgEK1u0fI6sj&#10;3KTpUv1BGPCaYqvHieAQQAABBBB4SUD7FYptFa2X5af9/f0LRgQBBNwWiLKM3dXdHkKiR8ALgV0F&#10;7PJg/TcvEiWJ4ATYLSa4ISdhBAZZUbDgxnXgpIAsMnK/5eTIETQClgu0UKj+PUO14RqFLZaPN+Eh&#10;8IqAPHSi3tabgIQAAggggAACwQvM4uFwpWpVg5dwHICCdccH0GT4yc3NWRxF5xLDzGQc9I0AAggg&#10;gAACzQW0dqhouFAgO2FcSbH6j1c4No+aFhBAwITA7e3tR1nsm5vomz4RQACB1wT+XsAuf6suEEPA&#10;RYHhcMhcm4sDR8wIIIBAgAJyv7UOMG1SRgCBrgQazj+/FJbcX7PxQldjRrsIdCyg3pxX5LkqWucH&#10;AQQQQAABBBAYqFrVJElUvSo/jgpQsO7owJkMW55CnyVpuooGgxOTcdA3AggggAACCLQroFW0rrqs&#10;t9u6mlT873YjpjUEEOhbQH0XkLcr/d53v/SHAAII1BBIJpPJVY3zOAUB4wJZli2MB0EACCDQr0AU&#10;/bPfDukNgXYEHu+3knZaoxUEEAhWoKNC9e+e7LIe7JVF4p4ISNH6WtavPnmSDmkggAACCCCAQEOB&#10;KI6Xqnb1Yd2aH+cEKFh3bsjMBqxeSSy/9Cv1xd5sJPSOAAIIIIAAAl0IfN+ZdGfbFRcR8iw7Ujth&#10;7GyXAxBAwGqB0Wh0IgHy5d/qUSI4BBBQAkVZrpFAwFmBOOaz1tnBI3AE6gmURcHvfT06zrJAgPsu&#10;CwaBEBBwWaDe5iiVM2aX9cpknICAVQIzeXuveouvVUERDAIIIIAAAggYE1C1q6qGdbPdzo0FQce1&#10;BChYr8UW5kmbm5v3eVGoYvVFmAJkjQACCCCAQDgCbe62Lm39oXbACEePTBHwU2CrvvBHEa9Q9nN4&#10;yQoB/wRGo6/+JUVGwQiw03IwQ02iCHwXkAW2GRoIuCogC43fXI2duBFAwKBAxQ1RmkaqClrSNF02&#10;bYfzEUDAnED59u2R9J6Yi4CeEUAAAQQQQMAmAVXDGt/fX6oNmG2Ki1heF6BgnStES0C+wH+Ui+WL&#10;HDzTOoGDEEAAAQQQQMB5gTaK1mXHi/V0b++j8xgkgAACgyzLPgx6XkyEHQEEEKgr8HYwWNc9l/MQ&#10;MC3ATsumR4D+EehZoCgGUVEseu6V7hBoTUAWiLnvak2ThhAIQMDg3JL8vWIjhgAuMVL0V+BgPL6W&#10;N7uc+pshmSGAAAIIIIBADYGZbMB8ueHh1Bp0Zk6JzHRLr64IbDabmXx5P5cdXt67EjNxIoAAAggg&#10;gED7Ato3jdFPRyZ5lv2X7K6etB8RLSKAQJ8C8r3gcDQarX7p8+ff+T5Doi8EEEDgRQF5YO56f2/v&#10;vyBCwFWBu//5n43EPnM1fuJGAIG/CUhBus7PZDLR/uqt0x7HINCnwO3dHZ9dfYLTFwIuCqhCdQt+&#10;iqI4nk6nny0IhRAQQKCmQJIkX6hfqYnHaQgggAACCHgsIN84Ps3293m4zfIxZod1ywfIZHjqdQly&#10;o7/iZt/kKNA3AggggAACdghoLyc8WXiQYvUjitXtGD+iQKCpwHA4fH4HKoO7YjXNifMRQMBjgSi6&#10;8Dg7UgtDYBZGmmSJgAcCqhh91z/NNLfb7aHmoRyGgHUCstvp2rqgCAgBBOwQsGzuiF3W7bgsiAKB&#10;JgKyUcGxvAn0ukkbnIsAAggggAAC/gnIThAn6sE2tUGzf9n5kxEF6/6MZauZbG5u3svrElbypX3R&#10;asM0hgACCCCAAALOCqiida3CdVmEkOP+kGL1tbPJEjgCCPwQuJHvBvK94PBVEkt2yWLYEEAAgQeB&#10;oviGBAKuClCw6urIEbd3AruK0L//d+8SJyEE6gnIYiP3X/XoOAsBfwUsK1RX0A9z21E0T29vT/yF&#10;JzME/BdQGyXJBitH/mdKhggggAACCCBQVUBtzKw2aKZovapcf8dTsN6ftTM9pWn6US6MLxLwzJmg&#10;CRQBBBBAAAEEehPYVbQuu1usp3t7H3sLiI4QQKBrgTOtDixciNSKm4MQQMA7gTzP194lRUJhCewq&#10;lA1Lg2wRaFdg1++XwUL0LMsW7SZLawj0JyAPOXP/1R83PSFgt4CF80N/34hFdl78QAGL3ZcR0SGw&#10;S2AymVzJLut/7DqO/44AAggggAAC4QmoDZrj4fBfd3d3zLVZOPwUrFs4KKZCUl/M1WsR5MnyD6Zi&#10;oF8EEEAAAQQQcEPglaL1pCgKdrZwYxiJEoGdArey45R8qZ/vPPDpARYuTFaKn4MRQMBpgbIo1mqn&#10;LaeTIPigBaRg9XAngG7BrcHC2505cAACbQn49fswa4uFdhDoW+ChaGww4B6sb3j6Q8AmAUvng16Y&#10;x57Fo9GJTXzEggAC1QWm0+lHtYFS9TM5AwEEEEAAAQQCEJjlRbHapOkygFydSpGCdaeGq7tg1RMl&#10;6nUI6rUI3fVCywgggAACCCDgk8Dfd6ZRucmOpkcUifk0yuQSssDjTlP1H2a1dKEy5DEldwRCEJCH&#10;bL6FkCc5IlBJoGpBrzqeHwRMCAR+rcpn2NQEO30i0JZAQcFYW5S0g4BbApbO/zw3d/0UVnZZ/51d&#10;1t261IgWgecEyrdvj+X/n6CDAAIIIIAAAgg8IzCLo+g8TdOP6NgjQMG6PWNhLJLNzc179USJeh2C&#10;sSDoGAEEEEAAAQScFfi+S43sZHEqxeprZxMhcAQQ+Elg9NdOU7PGLJYuXDbOiwYQQMBKAZnbuLAy&#10;MIJCQFNA7ql/0zy028PqFA4/Pafb6GjdVgGum0YjI28rWzRqgJMRMCwgC448OGh4DOgegV4FLJ3v&#10;2VWo/sSIXdZ7vWDoDIFuBA7G42t55FoVrfODAAIIIIAAAgg8LxBFH5IkOeeBVTsuEArW7RgHY1Go&#10;J0jkIvgiAcyMBUHHCCCAAAIIIOC8gCysX8jrFz85nwgJIIDAg8B2u53L//zeKoelC5mt5khjCCBg&#10;WiCZTCZXpoOgfwQQEIGmhcsvnQ9uOwKMTzuOtIIAAj8JyIODa0gQQCAAAUvndyoUqv8YJHZZD+B6&#10;JcUgBA729y/kb8CnIJIlSQQQQAABBBCoJRDF8VL+rShar8XX6knyPYyfEAXUL59MHp7LL+L7EPMn&#10;ZwQQQAABBBBoUaAsr6Vg/f/I7upJi63SFAIIGBS4vb09l+6XnYYQ8XW0U18aRyBAgaIsL6Z7e0cB&#10;pk7KHgnc3d19f4GRR1mRCgII6ArIg1fcJOticZyVArd3dxsJbGZlcASFAALNBFShuoU/TaOSnZk/&#10;z/b22J3ZwrElJASqCDzUv0gRmtTALKqcx7EIIIAAAgggEJiA1LYMh8MjNj8yN+7ssG7O3ljPsvC1&#10;eLhZp1jd2BjQMQIIIIAAAj4JqBt6itV9GlFyCV1AfV8Qg2XnDpbuyNV53nSAAALdCYxGX7trnJYR&#10;6F6A3V26N6YHBBBAAIFuBeQBwnW3PdA6Agj0LmDp/E2dHdWfs5NiieXjmwZ7p6VDBBBoT0CtUY2G&#10;Qx4+aY+UlhBAAAEEEPBTIIrmeVGsNjc37/1M0P6sKFi3f4xajVD9sqlfOp4sbZWVxhBAAAEEEAhX&#10;oCxPefo03OEncz8F5I0JZ71mZunCZ68GdIYAAq0IvB0M1q00RCMIGBJ49+7dwlDXdIsAApYIPD48&#10;akk0hIFAdQFZdPxW/SzOQAABKwUsna9pq1D9qfn/z7IPVo4BQSGAQCWBh7UqWbOqdBIHI4AAAggg&#10;gECIAjOZv/iSpulJiMmbzpmCddMj0GP/8kv2Uf2ySZezHrulKwQQQAABBBDwVKAsiovpdPrJ0/RI&#10;C4EgBWRn10N5uPXQSPLfF0ItfcW0ERM6RQABbYFSXuM4Ho+vtU/gQAQsFLi/v2fOzsJxISQE+hSQ&#10;N5jxd6BPcPpqXUC+T65bb5QGEUCgX4GACtW/w7LLer+XGL0h0KWAWrNSa1dd9kHbCCCAAAIIIOCJ&#10;QBSdJUly7kk2zqRBwbozQ1U/UPU6Yfnl+jKIIp4Or8/ImQgggAACCCDwVECKwqQwjNcrclUg4JmA&#10;FMjY8aXc0sVRz4abdBDwSyCKWIz0a0SDzIY3IgY57CSNwE8CPLjCBeG6wONb+BLX8yB+BIIUsHQu&#10;posd1Z8bX3ZZD/KqJ2lPBR7Xrrgf8XR8SQsBBBBAAIE2BaI4XiZpeqnqa9tsl7ZeFqBg3fOrQ71C&#10;VH6xVvLvveepkh4CCCCAAAII9CggRa1HBwcHTPj1aE5XCHQtIG9kWkqh3Lzrfiq1b+liaaUcOBgB&#10;BPoRKIpv/XRELwh0JyCfw9PuWqdlBBBwQYAHV1wYJWLcJVCU5XrXMfx3BBCwSMDSuZe+CtW/j4Ta&#10;ZV29edCikSEUBBCoKaDWroo8P6p5OqchgAACCCCAQGACaj5O1deqOtvAUjeSLgXrRtj76VR9qc6L&#10;YsUkdz/e9IIAAggggEAwAmV5+rhjVjApkygCvguop8bli/iZWgy08sfSxVMrrQgKgUAF8jxfB5o6&#10;aXskUBQFE+IejSepIIAAAqEKyMIjDxKGOvjk7ZaAxXMtpuan4uGQt5W7dRUTLQIvCkjR+lr+lnyC&#10;CAEEEEAAAQQQ0BFQ9bWqzpaHWHW0mh1DwXozP2vPlt0RT+RL9UoCnFkbJIEhgAACCCCAgHMCZVF8&#10;nk6nTPI5N3IEjMDrAvFodPL9u0PfO1hVGhuLF1Mr5cHBCCDQqoDcn6x580urpDRmSEAmxZnHM2RP&#10;twjYIlCW5W+2xEIcCNQVkM+zdd1zOQ8BBDoW+D6vov7Xwh/Tc1Ly9+uQAhULLwxCQqCmwGx//1Tu&#10;r69qns5pCCCAAAIIIBCewEzV227kreThpd5fxhSs92fdS09qZ8QkSc4HUXTWS4d0ggACCCCAAALB&#10;CKiJPfl3GkzCJIpAIAIPu6sPBr//PV3Ti4Sv8lO4HsjVSZoI6AlIUQG7eOpRcZTlArwl0fIBIjwE&#10;EEAAAS2Bx7fyJVoHcxACCPQjYPk8ik1zUOyy3s8lSS8I9CVQvn17JH1xX9IXOP0ggAACCCDggUAc&#10;RecP9bf8dCJAwXonrGYa3Wy38yiOV/JvaSYCekUAAQQQQAABjwWS0XB4zO6lHo8wqQUrEI1G6mHX&#10;2UsANi0a/hKj5QuuwV5UJI5AzwJS5HvRc5d0h0DrAuoBstYbpUEEEHBOII7jhXNBEzACzwgUZbkG&#10;BgEELBCwfN7Exjkndlm34LolBARaFDgYj6/lvoSNmFo0pSkEEEAAAQRCEFD1t0marpi3b3+0KVhv&#10;39RIi+r1ZPH9/SU7MRnhp1MEEEAAAQS8F1ATeo87ZHmfKwkiEJLAVh56lS+FS52cbVxE/BG35Quw&#10;Or4cgwACtQUS7lFq23GiRQLv3r1bWBQOoSCAgDmBmbmu6RmB9gTkeyZvwGmPk5YQqC5g+TyJ1XNM&#10;oi27rPMm8+pXHWcgYK3AwXT6uSyKC2sDJDAEEEAAAQQQsFJAPcyqNo9Wm0hbGaCjQVGw7ujAPQ07&#10;TdMT+eK8kv8fk9kejCcpIIAAAgggYJuATOR9VhN6tsVFPAgg0Fzg3/f3lV9nphYVrf2xfEHWWjcC&#10;Q8BhAXbvdHjwCP3vAkx6c00ggMCDADs3cSH4ICCLumsf8iAHBJwTsHxexPZC9e/jrTaIk/X3pXPj&#10;T8AIIPCiQFmWx4OyvIYIAQQQQAABBBCoIqC+G6hNpO/u7hZVzuPYlwUoWHf46lAT10mSnA+iiKe8&#10;HR5HQkcAAQQQQMBmAZnEu5J/vC7R5kEiNgRqCqi3NKknw+ucbv0Co+ULtHXMOQcBBF4QGI2+YoOA&#10;DwJZls19yIMcEECguQBvXGhuSAvmBR7fgJOYj4QIEAhEwPJ5EOvnkZ67TKLoQyBXD2kiEITAwcFB&#10;MhwOj4JIliQRQAABBBBAoG2BWV4Ulxseam3FlYL1Vhj7b0S9akC9ckD+LfvvnR4RQAABBBBAIBCB&#10;ZDQcHquJvEDyJU0EghJo4/XG1i84Wr5gG9QFR7IIdCTwdjBYd9Q0zSLQt8A/+u6Q/hBAAAEEEOhS&#10;gDfhdKlL2wg8Clg+72H9vNErF5Js8jBnl3V+0xDwS+Dhgbqy/MOvrMgGAQQQQAABBPoSiKPoPLm5&#10;YWPphuAUrDcENHG62glRvWpAvXLARP/0iQACCCCAAAJhCMjC4unjjlhhJEyWCAQkoBbc2vw+Yf0C&#10;5PcFXPW//CCAgDcC8haY6/F4fO1NQiQStIBcz/OgAUgeAQQeBNTdqrxx4RAOBHwQkAXIbz7kQQ4I&#10;WClAoXo/w8Iu6/040wsCPQpMp9OP8v173WOXdIUAAggggAACHglEg8FJkiTnUr878yitXlMRQ35c&#10;EnjYWf3f/z53KWZiRQABBBBAAAEHBaLoara/f+pg5ISMAAIaAsnt7XnUYWEcXzQ1BoFDEECgsYA8&#10;ePN1b2/vU+OGaAABCwTu7u7OiqJYWBAKISCAgGGB8s2b/zcdjz8bDoPuEWgsIJ9tC/lsY+exxpI0&#10;gIA7Aj5uEyBzXP93f3//wp1RIFIEENglQM3NLiH+OwIIIIAAAgjsEpDvCd/Ug3C7juO//yrwv51f&#10;ByV0OaABAAAAAElFTkSuQmCCUEsDBAoAAAAAAAAAIQCn7yM3+jUAAPo1AAAUAAAAZHJzL21lZGlh&#10;L2ltYWdlMi5wbmeJUE5HDQoaCgAAAA1JSERSAAAF3QAABGMIBgAAAe0bvdgAAAAJcEhZcwAAFxIA&#10;ABcSAWef0lIAAAAZdEVYdFNvZnR3YXJlAEFkb2JlIEltYWdlUmVhZHlxyWU8AAA1h0lEQVR42uzZ&#10;TYrCQBSF0SpxHwquJCsTV5ZsRNCVlBFxlsoPTnypc6BHdk/CQ+6XzmnG5XQuCeIZ7s9Ht/mvHDwR&#10;jXfb1z47rvhjT5DdOHgEOHhw8BDf4oYfa9dTIlq0Vj/LK97EZI+QYMrSN7yjZk9q91xseNrb8LWd&#10;7h08UU3d9Puevxs+i1YaiNbiP600xYbHwYNoBdEKohVseHDwIFpBtIJoBRseHDyIVkSraEW0eoLY&#10;8ODgQbSCaAXRCjY8OHgQrSBaEa2iFRseHDyIVhCtIFrBhgcHD6IVRCuIVrDhwcEjWkUrolW0IlrB&#10;hgcHD6IVRCuIVrDhwcGDaAXRimgVrdjw4OBBtIJoBdEKNjw4eBCtIFpBtIINDw4e0WrOIFpFK6IV&#10;bHhw8CBaQbSCaAUbHhw8iFZEq2hFtIpWbHhw8CBaQbSCaAUbHhw8iFYQrSBawYYHB49oNWcQrSBa&#10;wYYHBw+iFUQriFaw4cHBg2hFtIpWRKtveWx4cPAgWkG0gmgFGx4cPIhWEK0gWsGGx8GDaDVnEK0g&#10;WsGGBwcPohVEK4hW+HnSjK4zv3PzmAimes954Rt8du7An+rHn27qA29paHLSbKpdCBqtSbTSFJMG&#10;Bw/Nbvj0eVMDkQy1D14CsHMHKQoDQRhG6dD3DrmZFxHiSaKCCxdJNSYbq/s9mJXMJvxIfeJMCW53&#10;Qyel+2P9/aN0gyej1m5r45c9QUQrGDwYPPyX2qhdT4hs0Rq+XhpV65uSZBPt+TZ9DXvvB7Ip0Z7d&#10;8Ix3wx/9wStkFP1TghqNW7SSMVpPfx/euzy9ccNj8CBaQbSCaAU3PBg8iFYQrSBawQ0PBg+iFdEq&#10;WhGt4IYHgwfRCqIVRCu44cHgQbSCaEW0ilbc8GDwIFpBtIJoBTc8GDyIVhCtIFrBDQ8Gj2gVrYhW&#10;0YpoBTc8GDyIVhCtIFrBDQ8GD6IV0SpaEa2iFTc8GDyIVhCtIFrBDQ8GD6IVRCuIVnDDg8EjWp0z&#10;iFYQreCGB4MH0QqiFUQruOHB4EG0IlpFK6JVtOKGB4MH0QqiFUQruOHB4EG0gmgF0QpueDB4RKtz&#10;BtEKohXc8GDwIFpBtIJoBTc8GDyIVkSraEW0epfHDQ8GD6IVRCuIVnDDg8GDaAXRCqIV3PAYPIhW&#10;EK0gWsENDwYPohVEK4hWuHzSvMwHry8eEcnM0YsleBff3q97fiQT7tanNAx50ohWuonW04MXrfTG&#10;SYPBw5A3/Kd4oRtPAdi3g9QEoiCKoghuzJVla70RQVeSOEiHQE3a//ONrzgHMhQhkJemrg6dHR/P&#10;9v4QAF5nu95vl79+olnyDwKAw4YfqN1oAJqaeoL3uQOAtWY+7nL+rzcGYC0nGoCmTpOfiBFZAdYa&#10;3ejt50Rzvd8Oj7XTDMDrHsS/N/rwC/YH9/PMaIusAGvt2zyy0SIrQFMiK4CBByDJ78h6+EVOMwCv&#10;NbLRIivAGxNZASjc4AEMPABJRFaAACIrQDMiKwCFGzyAgQcgicgKEEBkBWhGZAWgcIMHMPAAJBFZ&#10;AQKIrADNiKwAFG7wAAYegCQiK0AAkRWgGZEVgMINHsDAA5BEZAUIILICNCOyAlC4wQMYeACSiKwA&#10;AURWgGZEVgAKN3gAAw9AEpEVIIDICtCMyApA4QYPYOABSCKyAgQQWQGaEVkBKNzgAQw8AElEVoAA&#10;IitAMyIrAIUbPICBByCJyAoQQGQFaEZkBaBwgwcw8AAkEVkBAoisAM2IrAAUbvAABh6AJCIrQACR&#10;FaAZkRWAwg0ewMADkERkBQggsgI0I7ICULjBAxh4AJKIrAABRFaAZkRWAAo3eAADD0ASkRUggMgK&#10;0IzICkDhBg9g4AFIIrICBBBZAZoRWQEo3OABDDwASURWgAAiK0AzIisAhRs8gIEHIInIChBAZAVo&#10;RmQFoHCDBzDwACQRWQECiKwAzYisABRu8AAGHoAkIitAAJEVoBmRFYDCDR7AwAOQRGQFCCCyAjQj&#10;sgJQuMEDGHgAkoisAAFEVoBmRFYACjd4AAMPQBKRFSCAyArQjMgKQOEGD2DgAUgisgIEmI2snwNv&#10;ePJrB1hn3+bRyDoy0sNvCMDTtsfP5dkXucEDNGXgAQw8AEmmvujkm6wAa820ztlvsn749QO8py8B&#10;2LmD26YCKIiiRKIvUkpKSSmUAp1AJcGWEgQ7/P1sD/POkSJYECF5MXn6N/ahX3M88iuVABxz5FfS&#10;PX8HKHTNo5nn00+T715CgNt4f/z9eu9x9+YmgFAeywAYdwCMOwAP4c1MAKEe+UYmrz5AII9lAIw7&#10;AMYdgIcQVAFCXRVUr/kQMEEV4C4jf/FOeywDUOjp/SfCRR8C5mIHuJ9LHoF/fNjYZ4MNkO3IPguq&#10;AEWjPjLurn2ATIIqQKHfl/uFD+y9cgB3cmSfBVWAcIIqwPJRHxl31z5AJkEVoJCgChBOUAUoJKgC&#10;LB/1kXF37QNkElQBCgmqAOEEVYBCgirA8lEfGXfXPkAmQRWgkKAKEE5QBSgkqAIsH/WRcXftA2QS&#10;VAEKCaoA4QRVgEKCKsDyUR8Zd9c+QCZBFaCQoAoQTlAFKCSoAiwf9ZFxd+0DZBJUAQoJqgDhBFWA&#10;QoIqwPJRHxl31z5AJkEVoJCgChBOUAUoJKgCLB/1kXF37QNkElQBCgmqAOEEVYBCgirA8lEfGXfX&#10;PkAmQRWgkKAKEE5QBSgkqAIsH/WRcXftA2QSVAEKCaoA4QRVgEKCKsDyUR8Zd9c+QCZBFaCQoAoQ&#10;TlAFKCSoAiwf9ZFxd+0DZBJUAQoJqgDhBFWAQoIqwPJRHxl31z5AJkEVoJCgChBOUAUoJKgCLB/1&#10;kXF37QNkElQBCgmqAOEEVYBCgirA8lEfGXfXPkAmQRWgkKAKEE5QBSgkqAIsH/WRcXftA2QSVAEK&#10;CaoA4QRVgEKCKsDyUR8Zd9c+QCZBFaCQoAoQTlAFKCSoAiwf9ZFxd+0DZBJUAQoJqgDhBFWAQoIq&#10;wPJRHxl31z5AJkEVoJCgChBOUAUoJKgCLB/1kXF37QNkElQBCgmqAOEEVYBCgirA8lEfGXfXPkAm&#10;QRWgkKAKEE5QBSgkqAIsH/WRcXftA2QSVAEKCaoA4QRVgEKCKsDyUR8Zd9c+QCZBFaCQoAoQTlAF&#10;KCSoAiwf9ZFxd+0DZBJUAQoJqgDhBFWAQoIqwPJRHxl31z5AJkEVoJCgChBOUAUoJKgCLB/1kXF3&#10;7QNkElQBCgmqAOEEVYBCgirA8lEfGXfXPkAmQRWgkKAKEE5QBSgkqAIsH/WRcXftA2QSVAEKCaoA&#10;4QRVgEKCKsDyUR8Zd9c+QCZBFaCQoAoQTlAFKCSoAiwf9ZFxd+0DZBJUAQoJqgDhBFWAQoIqwPJR&#10;Hxl31z5AJkEVoJCgChBOUAUoJKgCLB/1kXF37QNkElQBCgmqAOEEVYBCgirA8lEfGXfXPkAmQRWg&#10;kKAKEE5QBSgkqAIsH/WRcXftA2QSVAEKCaoA4QRVgEKCKsDyUR8Zd9c+QCZBFaCQoAoQTlAFKCSo&#10;Aiwf9ZFxd+0DZBJUAQoJqgDhBFWAQoIqwPJRHxl31z5AJkEVoJCgChBOUAUoJKgCLB/1kXF37QNk&#10;ElQBCgmqAOEEVYBCgirA8lEfGXfXPkAmQRWgkKAKEE5QBSgkqAIsH/WRcXftA2QSVAEKCaoA4QRV&#10;gEKCKsDyUR8Zd9c+QCZBFaCQoAoQTlAFKCSoAiwf9ZFxd+0DZBJUAQoJqgDhBFWAQoIqwPJRHxl3&#10;1z5AJkEVoJCgChBOUAUoJKgCLB/1kXF37QNkElQBCgmqAOEEVYBCgirA8lEfGXfXPkAmQRWgkKAK&#10;EE5QBSgkqAIsH/WRcXftA2QSVAEKCaoA4QRVgEKCKsDyUR8Zd9c+QCZBFaCQoAoQTlAFKCSoAiwf&#10;9ZFxd+0DZBJUAQoJqgDhBFWAQoIqwPJRHxl31z5AJkEVoJCgChDuyD4/nf7ydvrz6+nrx4X/3/l7&#10;fnrZAW7my+nr+cLvOf/754/L/eXAf/rt9NPEuAPcyOn4Pg/165HvPY/704Hve/vz/Afgpi7eaUEV&#10;oJBxBzDuAPwPvEMVIJR3qALwF49lAIw7AMYdgIcQVAFCCaoAjI37y6fLP9AGgH93eGOvHXcAAv0S&#10;gL07uG3rAKIoagPsIwFciOVOXII7SEpJKXIHbMEdpAOFNLQwZEDAZKTPeZxzAC68+pC4eRjzUh+P&#10;etDzVwsDAMC9uX5b+pcjHnS60Q/47fI6e58BAAj19cMN/qfyVuP9Oty/e88BAAj1cIuH+h4CAAAI&#10;cavLu++oAQAg1q2+kuu07QcGAIBUPjYDAADGOwAAYLwDAMBCglUAACgSrAIAAK/ysRkAADDeAQCA&#10;t3T69MefT34NAADwvz0ctKkfX37m/dvldT7gwWfBKgAAqS5j/Z/rmD7gUV+fXz+9HO/X4f79oB/Y&#10;uw4AQKofz6/39vDrP3zmHQAAQvz2VZHv9XEWl3YAAO7VURv6ZGQDAMDbjuz34i+sAgDA0LE+Zry7&#10;8AMAQI1gFQAAQghWAQCgSbAKAAAhBKsAALB8rI8Z7y78AABQI1gFAIAQglUAAGgSrAIAQAjBKgAA&#10;LB/rY8a7Cz8AANQIVgEAIIRgFQAAmgSrAAAQQrAKAADLx/qY8e7CDwAANYJVAAAIIVgFAIAmwSoA&#10;AIQQrAIAwPKxPma8u/ADAECNYBUAAEIIVgEAoEmwCgAAIQSrAACwfKyPGe8u/AAAUCNYBQCAEIJV&#10;AABoEqwCAEAIwSoAACwf62PGuws/AADUCFYBACCEYBUAAJoEqwAAEEKwCgAAy8f6mPHuwg8AADWC&#10;VQAACCFYBQCAJsEqAACEEKwCAMDysT5mvLvwAwBAjWAVAABCCFYBAKBJsAoAACEEqwAAsHysjxnv&#10;LvwAAFAjWAUAgBCCVQAAaBKsAgBACMEqAAAsH+tjxrsLPwAA1AhWAQAghGAVAACaBKsAABBCsAoA&#10;AMvH+pjx7sIPAAA1glUAAAghWAUAgCbBKgAAhBCsAgDA8rE+Zry78AMAQI1gFQAAQghWAQCgSbAK&#10;AAAhBKsAALB8rI8Z7y78AABQI1gFAIAQglUAAGgSrAIAQAjBKgAALB/rY8a7Cz8AANQIVgEAIIRg&#10;FQAAmgSrAAAQQrAKAADLx/qY8e7CDwAANYJVAAAIIVgFAIAmwSoAAIQQrAIAwPKxPma8u/ADAECN&#10;YBUAAEIIVgEAoEmwCgAAIQSrAACwfKyPGe8u/AAAUCNYBQCAEIJVAABoEqwCAEAIwSoAACwf62PG&#10;uws/AADUCFYBACCEYBUAAJoEqwAAEEKwCgAAy8f6mPHuwg8AADWCVQAACCFYBQCAJsEqAACEEKwC&#10;AMDysT5mvLvwAwBAjWAVAABCCFYBAKBJsAoAACEEqwAAsHysjxnvLvwAAFAjWAUAgBCCVQAAaBKs&#10;AgBACMEqAAAsH+tjxrsLPwAA1AhWAQAghGAVAACaBKsAABBCsAoAAMvH+pjx7sIPAAA1glUAAAgh&#10;WAUAgCbBKgAAhBCsAgDA8rE+Zry78AMAQI1gFQAAQghWAQCgSbAKAAAhBKsAALB8rI8Z7y78AABQ&#10;I1gFAIAQglUAAGgSrAIAQAjBKgAALB/rY8a7Cz8AANQIVgEAIIRgFQAAmgSrAAAQQrAKAADLx/qY&#10;8e7CDwAANYJVAAAIIVgFAIAmwSoAAIQQrAIAwPKxPma8u/ADAECNYBUAAEIIVgEAoEmwCgAAIQSr&#10;AACwfKyPGe8u/AAAUCNYBQCAEIJVAABoEqwCAEAIwSoAACwf62PGuws/AADUCFYBACCEYBUAAJoE&#10;qwAAEEKwCgAAy8f6mPHuwg8AADWCVQAACCFYBQCAJsEqAACEEKwCAMDysT5mvLvwAwBAjWAVAABC&#10;CFYBAKBJsAoAACEEqwAAsHysjxnvLvwAAFAjWAUAgBCCVQAAaBKsAgBACMEqAAAsH+tjxrsLPwAA&#10;1AhWAQAghGAVAACaBKsAABBCsAoAAMvH+pjx7sIPAAA1glUAAAghWAUAgCbBKgAAhBCsAgDA8rE+&#10;Zry78AMAQI1gFQAAQghWAQCgSbAKAAAhBKsAALB8rI8Z7y78AABQI1gFAIAQglUAAGgSrAIAQAjB&#10;KgAALB/rY8a7Cz8AANQIVgEAIIRgFQAAmgSrAAAQQrAKAADLx/qY8e7CDwAANYJVAAAIIVgFAIAm&#10;wSoAAIQQrAIAwPKxPma8u/ADAECNYBUAAEIIVgEAoEmwCgAAIQSrAACwfKyPGe8u/AAAUCNYBQCA&#10;EIJVAABoEqwCAEAIwSoAACwf62PGuws/AADUCFYBACCEYBUAAJoEqwAAEEKwCgAAy8f6mPHuwg8A&#10;ADWCVQAACCFYBQCAJsEqAACEEKwCAMDysT5mvLvwAwBAjWAVAABCCFYBAKBJsAoAACEEqwAAsHys&#10;jxnvLvwAAFAjWAUAgBCCVQAAaBKsAgBACMEqAAAsH+tjxrsLPwAA1AhWAQAghGAVAACaBKsAABBC&#10;sAoAAMvH+pjx7sIPAAA1glUAAAghWAUAgCbBKgAAhBCsAgDA8rE+Zry78AMAQI1gFQAAQghWAQCg&#10;SbAKAAAhBKsAALB8rI8Z7y78AABQ8zJYfby8ng54ffarBwAg2F8H7ea/f33o6XmwH+HBewwAwB36&#10;9/I6H/Cc83W8fznoh3ryvgIAcIfOR21qwSoAABQJVgEAgFf5C6sAAGC8AwAAxjsAACwkWAUAgCLB&#10;KgAA8CofmwEAAOMdAAAw3gEAYKFbfeb90a8eAADmjneDHQCAe3Q+6kH/CcDeHdzGbQVQFIUA9yEB&#10;akSuTElnciEG7EoUZxEjFmaRF3hIXc05K+0okpuHwb/g3VEXerx/ePVeAQD4aL5+/3bIpnbeHQAA&#10;Agx3AAAIOCtSffLoAQAIe7mJ4f71+7cv3jUAAFWP9w+HX/PTrdwoAACUOeMOAACGOwAAYLgDAMCN&#10;OCtO9eQBAMgSpwIAABc5KgMAAIY7AABguAMAwI0QpwIAwEicCgAAXOSoDAAAGO4AAIDhDgAAN0Kc&#10;CgAAI3EqAABwkaMyAABguAMAAIY7AADcCHEqAACMxKkAAMBFdz9G9OsZ1/XoAQAIO3xDO+MOAAAB&#10;hjsAAAS8PeP+dMRFxakAAJQ93j88HXSpl3/++OWM+49BfXfFm/OGAQD4cK75o/S/t/rbOFU0CgAA&#10;78fPre6MOwAABBjuAAAQ4MupAAAwOv3LqVc+WH/qjQIAwDUctaHFqQAA8H6JUwEAoMRwBwCAAHEq&#10;AACMxKkAABAjTgUAAMSpAABQYrgDAECAOBUAAEbiVAAAiBGnAgAA4lQAACgx3AEAIECcCgAAI3Eq&#10;AADEiFMBAABxKgAAlBjuAAAQIE4FAICROBUAAGLEqQAAgDgVAABKDHcAAAgQpwIAwEicCgAAMeJU&#10;AABAnAoAACWGOwAABIhTAQBgJE4FAIAYcSoAACBOBQCAEsMdAAACxKkAADASpwIAQIw4FQAAEKcC&#10;AECJ4Q4AAAHiVAAAGIlTAQAgRpwKAACIUwEAoMRwBwCAAHEqAACMxKkAABAjTgUAAMSpAABQYrgD&#10;AECAOBUAAEbiVAAAiBGnAgAA4lQAACgx3AEAIECcCgAAI3EqAADEiFMBAABxKgAAlBjuAAAQIE4F&#10;AICROBUAAGLEqQAAgDgVAABKDHcAAAgQpwIAwEicCgAAMeJUAABAnAoAACWGOwAABIhTAQBgJE4F&#10;AIAYcSoAACBOBQCAEsMdAAACxKkAADASpwIAQIw4FQAAEKcCAECJ4Q4AAAHiVAAAGIlTAQAgRpwK&#10;AACIUwEAoMRwBwCAAHEqAACMxKkAABAjTgUAAMSpAABQYrgDAECAOBUAAEbiVAAAiBGnAgAA4lQA&#10;ACgx3AEAIECcCgAAI3EqAADEiFMBAABxKgAAlBjuAAAQIE4FAICROBUAAGLEqQAAgDgVAABKDHcA&#10;AAgQpwIAwEicCgAAMeJUAABAnAoAACWGOwAABIhTAQBgJE4FAIAYcSoAACBOBQCAEsMdAAACxKkA&#10;ADASpwIAQIw4FQAAEKcCAECJ4Q4AAAHiVAAAGIlTAQAgRpwKAACIUwEAoMRwBwCAAHEqAACMxKkA&#10;ABAjTgUAAMSpAABQYrgDAECAOBUAAEbiVAAAiBGnAgAA4lQAACgx3AEAIECcCgAAI3EqAADEiFMB&#10;AABxKgAAlBjuAAAQIE4FAICROBUAAGLEqQAAgDgVAABKDHcAAAgQpwIAwEicCgAAMeJUAABAnAoA&#10;ACWGOwAABIhTAQBgJE4FAIAYcSoAACBOBQCAEsMdAAACxKkAADASpwIAQIw4FQAAEKcCAECJ4Q4A&#10;AAHiVAAAGIlTAQAgRpwKAACIUwEAoMRwBwCAAHEqAACMxKkAABAjTgUAAMSpAABQYrgDAECAOBUA&#10;AEbiVAAAiBGnAgAA4lQAACgx3AEAIECcCgAAI3EqAADEiFMBAABxKgAAlBjuAAAQIE4FAICROBUA&#10;AGLEqQAAgDgVAABKDHcAAAgQpwIAwEicCgAAMeJUAABAnAoAACWGOwAABIhTAQBgJE4FAIAYcSoA&#10;ACBOBQCAEsMdAAACxKkAADASpwIAQIw4FQAAEKcCAECJ4Q4AAAHiVAAAGIlTAQAgRpwKAACIUwEA&#10;oMRwBwCAAHEqAACMxKkAABAjTgUAAMSpAABQYrgDAECAOBUAAEbiVAAAiBGnAgAA4lQAACgx3AEA&#10;IECcCgAAI3EqAADEiFMBAABxKgAAlBjuAAAQIE4FAICROBUAAGLEqQAAgDgVAABKDHcAAAgQpwIA&#10;wEicCgAAMeJUAABAnAoAACWGOwAABIhTAQBgJE4FAIAYcSoAACBOBQCAEsMdAAACxKkAADASpwIA&#10;QIw4FQAAEKcCAECJ4Q4AAAHiVAAAGIlTAQAgRpwKAACIUwEAoMRwBwCAAHEqAACMxKkAABAjTgUA&#10;AMSpAABQYrgDAECAOBUAAEbiVAAAiBGnAgAA4lQAACgx3AEAIECcCgAAI3EqAADEiFMBAABxKgAA&#10;lBjuAAAQIE4FAICROBUAAGLEqQAAgDgVAABKDHcAAAgQpwIAwEicCgAAMeJUAABAnAoAACWGOwAA&#10;BIhTAQBgJE4FAIAYcSoAACBOBQCAEsMdAAACxKkAADASpwIAQIw4FQAAEKcCAECJ4Q4AAAHiVAAA&#10;GIlTAQAgRpwKAACIUwEAoMRwBwCAAHEqAACMxKkAABAjTgUAAMSpAABQYrgDAECAOBUAAEbiVAAA&#10;iBGnAgAA4lQAACgx3AEAIECcCgAAI3EqAADEiFMBAABxKgAAlBjuAAAQIE4FAICROBUAAGLEqQAA&#10;gDgVAABKDHcAAAgQpwIAwEicCgAAMeJUAABAnAoAACWGOwAABIhTAQBgJE4FAIAYcSoAACBOBQCA&#10;EsMdAAACxKkAADASpwIAQIw4FQAAEKcCAECJ4Q4AAAHiVAAAGIlTAQAgRpwKAACIUwEAoMRwBwCA&#10;AHEqAACMxKkAABAjTgUAAMSpAABQYrgDAECAOBUAAEbiVAAAiBGnAgAA4lQAACgx3AEAIECcCgAA&#10;I3EqAADEiFMBAABxKgAAlBjuAAAQIE4FAICROBUAAGLEqQAAgDgVAABKDHcAAAgQpwIAwEicCgAA&#10;MeJUAABAnAoAACWGOwAABIhTAQBgJE4FAIAYcSoAACBOBQCAEsMdAAACxKkAADASpwIAQIw4FQAA&#10;EKcCAECJ4Q4AAAHiVAAAGIlTAQAgRpwKAACIUwEAoMRwBwCAAHEqAACMxKkAABAjTgUAAMSpAABQ&#10;YrgDAECAOBUAAEbiVAAAiBGnAgAA4lQAACgx3AEAIECcCgAAI3EqAADEiFMBAABxKgAAlBjuAAAQ&#10;IE4FAICROBUAAGLEqQAAgDgVAABKDHcAAAgQpwIAwEicCgAAMeJUAABAnAoAACWGOwAABIhTAQBg&#10;JE4FAIAYcSoAACBOBQCAEsMdAAACxKkAADASpwIAQIw4FQAAEKcCAECJ4Q4AAAHiVAAAGIlTAQAg&#10;RpwKAACIUwEAoMRwBwCAAHEqAACMxKkAABAjTgUAAMSpAABQYrgDAECAOBUAAEbiVAAAiBGnAgAA&#10;4lQAACgx3AEAIECcCgAAI3EqAADEiFMBAABxKgAAlBjuAAAQIE4FAICROBUAAGLEqQAAgDgVAABK&#10;DHcAAAgQpwIAwEicCgAAMeJUAABAnAoAACWGOwAABIhTAQBgJE4FAIAYcSoAACBOBQCAEsMdAAAC&#10;xKkAADASpwIAQIw4FQAAEKcCAECJ4Q4AAAHiVAAAGIlTAQAgRpwKAACIUwEAoMRwBwCAAHEqAACM&#10;xKkAABAjTgUAAMSpAABQYrgDAECAOBUAAEbiVAAAiBGnAgAA4lQAACgx3AEAIECcCgAAI3EqAADE&#10;iFMBAABxKgAAlBjuAAAQIE4FAICROBUAAGLEqQAAgDgVAABKDHcAAAgQpwIAwEicCgAAMeJUAABA&#10;nAoAACWGOwAABIhTAQBgJE4FAIAYcSoAACBOBQCAEsMdAAACxKkAADASpwIAQIw4FQAAEKcCAECJ&#10;4Q4AAAHiVAAAGIlTAQAgRpwKAACIUwEAoMRwBwCAAHEqAACMxKkAABAjTgUAAMSpAABQYrgDAECA&#10;OBUAAEbiVAAAiBGnAgAA4lQAACgx3AEAIECcCgAAI3EqAADEiFMBAICfW/3tUZnng/6BP70DAADC&#10;no++4Ntf3A+7rncNAEDY4RtanAoAAKOz4tSXg671dOaNAgDAlRyyp/8e7p8PuqFX7xQAgA/okD3t&#10;A0wAABBguAMAQIA4FQAARqd/OfUj3ygAAJQ5KgMAAIY7AABguAMAwI0QpwIAwEicCgAAXOSoDAAA&#10;GO4AAIDhDgAAN0KcCgAAI3EqAABwkaMyAABguAMAAIY7AADcCHEqAACMxKkAAMBFjsoAAIDhDgAA&#10;/A6fTrrus0cPAADvf7j/4dEDAMB/56gMAAAEHPmL+4vHDQAA/89fArR3BzlxJUEUReWW9wESG8Er&#10;s3tneCFIsBKMpZh1NFJ15yMcVedIJQY18XcyeqT+/XJtD/Rwd//mWAEAAAAAVnh6fn35dk0P5Jo7&#10;AAAAAAAcYnQHAAAAAIBDvt7Qsz4+v778dOQAAAAAAJ/r4e7++/uPH7fwrG66AwAAAADAIbd00/33&#10;X1OcOAAAAAAAMW66AwAAAADAIUZ3AAAAAAA45KZeL/P8+uLEAQAAAAA+2S29+ttNdwAAAAAAOERI&#10;FQAAAAAADnHTHQAAAAAADjG6AwAAAADAIUKqAAAAAABECakCAAAAAAAXE1IFAAAAAIBD3HQHAAAA&#10;AIBDjO4AAAAAAHCIkCoAAAAAAFFCqgAAAAAAwMWEVAEAAAAA4BA33QEAAAAA4BCjOwAAAAAAHCKk&#10;CgAAAABAlJAqAAAAAABwMSFVAAAAAAA45OvD3f2b/wYAAAAAAAY8XtlG/eT1MgAAAAAAcIiQKgAA&#10;AAAAUbf06u+PRvfH59eXnw4PAAAAAID/6e/6/MPGy9IPd/ff33/86L4TUgUAAAAAgEM+HN2N1AAA&#10;AAAAJF3bDi2kCgAAAAAAhwipAgAAAAAQJaRalr7A3m8wAAAAAMAS17ZDC6kCAAAAAMAh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GCFVAAAAAACgJaQKAAAAAECUkGoRUgUAAAAA&#10;IElIdTGDPAAAAAAASUKqAAAAAACMEVIFAAAAAABaQqoAAAAAAEQJqRYhVQAAAAAAkoRUFzPIAwAA&#10;AACQJKQKAAAAAMAYIVUAAAAAAKAlpAoAAAAAQJSQahFSBQAAAAAgSUh1MYM8AAAAAABJQqoAAAAA&#10;AIwRUgUAAAAAAFpCqgAAAAAARAmpFiFVAAAAAACShFQXM8gDAAAAAJAkpAoAAAAAwBghVQAAAAAA&#10;oCWkCgAAAABAlJBqEVIFAAAAACBJSHUxgzwAAAAAAElCqgAAAAAAjBFSBQAAAAAAWkKqAAAAAABE&#10;CakWIVUAAAAAAJKEVBczyAMAAAAAkCSkCgAAAADAmGvboT8a3Z+u7Owe3z8//QoDAAAAAHy67++f&#10;H7fwoEKqAAAAAABE3dJbVf5y3AAAAAAAcMbvm+5f/u3LpdXYtw++c+IAAAAAAH+Op+fXl2/b/tEf&#10;bc1CqgAAAAAAjLm2HdrrZQAAAAAA4BAhVQAAAAAAooRUAQAAAACAi314031pSPU/fQcAAAAAwOe7&#10;th1aSBUAAAAAgDFCqgAAAAAAQEtIFQAAAACAKCFVAAAAAADgYkKqAAAAAACMEVIFAAAAAIBDhFQB&#10;AAAAAICWkCoAAAAAAFFCqgAAAAAAwMWEVAEAAAAAGCOkCgAAAAAAhwipAgAAAAAALSFVAAAAAACi&#10;hFQBAAAAAICLCakCAAAAADBGSBUAAAAAAA4RUgUAAAAAAFq3FFJ9ctwAAAAAACS56Q4AAAAAAIfc&#10;VEgVAAAAAIA/y7Xt0L8ADsBJ19KJZT8AAAAASUVORK5CYIJQSwECLQAUAAYACAAAACEAsYJntgoB&#10;AAATAgAAEwAAAAAAAAAAAAAAAAAAAAAAW0NvbnRlbnRfVHlwZXNdLnhtbFBLAQItABQABgAIAAAA&#10;IQA4/SH/1gAAAJQBAAALAAAAAAAAAAAAAAAAADsBAABfcmVscy8ucmVsc1BLAQItABQABgAIAAAA&#10;IQBeJFCx6wQAAKUNAAAOAAAAAAAAAAAAAAAAADoCAABkcnMvZTJvRG9jLnhtbFBLAQItABQABgAI&#10;AAAAIQAubPAAxQAAAKUBAAAZAAAAAAAAAAAAAAAAAFEHAABkcnMvX3JlbHMvZTJvRG9jLnhtbC5y&#10;ZWxzUEsBAi0AFAAGAAgAAAAhAJKJZXrdAAAABwEAAA8AAAAAAAAAAAAAAAAATQgAAGRycy9kb3du&#10;cmV2LnhtbFBLAQItAAoAAAAAAAAAIQAAHiQGiPgHAIj4BwAUAAAAAAAAAAAAAAAAAFcJAABkcnMv&#10;bWVkaWEvaW1hZ2UxLnBuZ1BLAQItAAoAAAAAAAAAIQCn7yM3+jUAAPo1AAAUAAAAAAAAAAAAAAAA&#10;ABECCABkcnMvbWVkaWEvaW1hZ2UyLnBuZ1BLBQYAAAAABwAHAL4BAAA9OA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tråler" o:spid="_x0000_s1027" type="#_x0000_t75" style="position:absolute;width:91986;height:68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HC5wwAAANoAAAAPAAAAZHJzL2Rvd25yZXYueG1sRI/NasMw&#10;EITvhbyD2EAvpZHTQChulOAEYkoOhqR9gK21td1YKyOp/nn7KFDocZiZb5jNbjSt6Mn5xrKC5SIB&#10;QVxa3XCl4PPj+PwKwgdkja1lUjCRh9129rDBVNuBz9RfQiUihH2KCuoQulRKX9Zk0C9sRxy9b+sM&#10;hihdJbXDIcJNK1+SZC0NNhwXauzoUFN5vfwaBW445Vx86ayblk3785QPVOwzpR7nY/YGItAY/sN/&#10;7XetYAX3K/EGyO0NAAD//wMAUEsBAi0AFAAGAAgAAAAhANvh9svuAAAAhQEAABMAAAAAAAAAAAAA&#10;AAAAAAAAAFtDb250ZW50X1R5cGVzXS54bWxQSwECLQAUAAYACAAAACEAWvQsW78AAAAVAQAACwAA&#10;AAAAAAAAAAAAAAAfAQAAX3JlbHMvLnJlbHNQSwECLQAUAAYACAAAACEAqKxwucMAAADaAAAADwAA&#10;AAAAAAAAAAAAAAAHAgAAZHJzL2Rvd25yZXYueG1sUEsFBgAAAAADAAMAtwAAAPcCAAAAAA==&#10;">
                <v:imagedata r:id="rId3" o:title=""/>
                <v:path arrowok="t"/>
              </v:shape>
              <v:rect id="Rektangulær kant" o:spid="_x0000_s1028" style="position:absolute;left:1803;top:1674;width:88331;height:653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/navwAAANoAAAAPAAAAZHJzL2Rvd25yZXYueG1sRE/JasMw&#10;EL0X+g9iCrk1cpM2ixMllEKh1yY+5DhYE9vEGrmSYst/XxkKPQ2Pt87+GE0renK+sazgZZ6BIC6t&#10;brhSUJw/nzcgfEDW2FomBSN5OB4eH/aYazvwN/WnUIkUwj5HBXUIXS6lL2sy6Oe2I07c1TqDIUFX&#10;Se1wSOGmlYssW0mDDaeGGjv6qKm8ne5GAbeXbvtm489YvJZLEy/reEOn1Owpvu9ABIrhX/zn/tJp&#10;PkyvTFcefgEAAP//AwBQSwECLQAUAAYACAAAACEA2+H2y+4AAACFAQAAEwAAAAAAAAAAAAAAAAAA&#10;AAAAW0NvbnRlbnRfVHlwZXNdLnhtbFBLAQItABQABgAIAAAAIQBa9CxbvwAAABUBAAALAAAAAAAA&#10;AAAAAAAAAB8BAABfcmVscy8ucmVsc1BLAQItABQABgAIAAAAIQBky/navwAAANoAAAAPAAAAAAAA&#10;AAAAAAAAAAcCAABkcnMvZG93bnJldi54bWxQSwUGAAAAAAMAAwC3AAAA8wIAAAAA&#10;" filled="f" strokecolor="#653a95 [3208]" strokeweight="6.5pt">
                <v:path arrowok="t"/>
                <o:lock v:ext="edit" aspectratio="t"/>
              </v:rect>
              <v:shape id="Sort kant" o:spid="_x0000_s1029" type="#_x0000_t75" style="position:absolute;left:128;width:91796;height:68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FgXxAAAAN0AAAAPAAAAZHJzL2Rvd25yZXYueG1sRI/RisIw&#10;FETfF/yHcIV9WTRVF5VqlCos+LIrVj/g0lybYnNTmqj1782C4OMwM2eY5bqztbhR6yvHCkbDBARx&#10;4XTFpYLT8WcwB+EDssbaMSl4kIf1qvexxFS7Ox/olodSRAj7FBWYEJpUSl8YsuiHriGO3tm1FkOU&#10;bSl1i/cIt7UcJ8lUWqw4LhhsaGuouORXq+BvVjZfs32+/S262ow2e6Isuyr12e+yBYhAXXiHX+2d&#10;VjCZj7/h/018AnL1BAAA//8DAFBLAQItABQABgAIAAAAIQDb4fbL7gAAAIUBAAATAAAAAAAAAAAA&#10;AAAAAAAAAABbQ29udGVudF9UeXBlc10ueG1sUEsBAi0AFAAGAAgAAAAhAFr0LFu/AAAAFQEAAAsA&#10;AAAAAAAAAAAAAAAAHwEAAF9yZWxzLy5yZWxzUEsBAi0AFAAGAAgAAAAhAGj8WBfEAAAA3QAAAA8A&#10;AAAAAAAAAAAAAAAABwIAAGRycy9kb3ducmV2LnhtbFBLBQYAAAAAAwADALcAAAD4AgAAAAA=&#10;">
                <v:imagedata r:id="rId4" o:title=""/>
                <v:path arrowok="t"/>
              </v:shape>
              <w10:wrap anchorx="page" anchory="page"/>
              <w10:anchorlock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5C30" w:rsidRDefault="00DD1D5B">
    <w:pPr>
      <w:pStyle w:val="Sidehoved"/>
    </w:pPr>
    <w:r>
      <w:rPr>
        <w:noProof/>
        <w:lang w:eastAsia="da-DK"/>
      </w:rPr>
      <mc:AlternateContent>
        <mc:Choice Requires="wpg">
          <w:drawing>
            <wp:anchor distT="0" distB="0" distL="114300" distR="114300" simplePos="0" relativeHeight="251660288" behindDoc="1" locked="1" layoutInCell="1" allowOverlap="1" wp14:anchorId="051C8D51" wp14:editId="3365FE98">
              <wp:simplePos x="0" y="0"/>
              <wp:positionH relativeFrom="page">
                <wp:posOffset>407035</wp:posOffset>
              </wp:positionH>
              <wp:positionV relativeFrom="page">
                <wp:posOffset>342900</wp:posOffset>
              </wp:positionV>
              <wp:extent cx="9870440" cy="6866890"/>
              <wp:effectExtent l="0" t="0" r="0" b="0"/>
              <wp:wrapNone/>
              <wp:docPr id="6" name="Gruppe 6" descr="To rektangulære rammer, der er sammenflettet i hjørnerne, med stjernestråler, der går fra midten ud mod kanterne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870440" cy="6866890"/>
                        <a:chOff x="0" y="0"/>
                        <a:chExt cx="9198610" cy="6866890"/>
                      </a:xfrm>
                    </wpg:grpSpPr>
                    <pic:pic xmlns:pic="http://schemas.openxmlformats.org/drawingml/2006/picture">
                      <pic:nvPicPr>
                        <pic:cNvPr id="12" name="Stråler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8610" cy="685736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3" name="Rektangulær kant"/>
                      <wps:cNvSpPr>
                        <a:spLocks noChangeAspect="1"/>
                      </wps:cNvSpPr>
                      <wps:spPr>
                        <a:xfrm>
                          <a:off x="180304" y="167425"/>
                          <a:ext cx="8833104" cy="6537960"/>
                        </a:xfrm>
                        <a:prstGeom prst="rect">
                          <a:avLst/>
                        </a:prstGeom>
                        <a:noFill/>
                        <a:ln w="82550">
                          <a:solidFill>
                            <a:schemeClr val="accent5"/>
                          </a:solidFill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9" name="Sort kant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2879" y="0"/>
                          <a:ext cx="9179560" cy="686689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A212CF7" id="Gruppe 6" o:spid="_x0000_s1026" alt="To rektangulære rammer, der er sammenflettet i hjørnerne, med stjernestråler, der går fra midten ud mod kanterne" style="position:absolute;margin-left:32.05pt;margin-top:27pt;width:777.2pt;height:540.7pt;z-index:-251656192;mso-position-horizontal-relative:page;mso-position-vertical-relative:page;mso-width-relative:margin;mso-height-relative:margin" coordsize="91986,68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4P7n3wQAAKUNAAAOAAAAZHJzL2Uyb0RvYy54bWzUV9tuGzcQfS/QfyD2&#10;OY52Zd1hOVDlxAhgJEacIs80l6tlzCVZkrLsFv2c9Bv67h/rIbkr27KaugEKNIa84m2GM2dmzqyO&#10;Xt00klxz64RW86x4mWeEK6ZLoVbz7OePbw4mGXGeqpJKrfg8u+Uue3X84w9HGzPjfV1rWXJLoES5&#10;2cbMs9p7M+v1HKt5Q91LbbjCZqVtQz2mdtUrLd1AeyN7/Twf9TbalsZqxp3D6knazI6j/qrizL+v&#10;Ksc9kfMMtvn4tPF5GZ694yM6W1lqasFaM+g3WNFQoXDpVtUJ9ZSsrXiiqhHMaqcr/5LppqerSjAe&#10;fYA3Rb7jzanVaxN9Wc02K7OFCdDu4PTNatm763NLRDnPRhlRtEGITu3aGE4wL7ljwOqjJpZfIYir&#10;tbz7w3JiadNw+wL7luDjwlRVknsPoAWpP9/9aRXH5wVpeIn4fw4T5+3dF9nJre6+WFJZShpReq7I&#10;uiSNLskVVT4cDoHZmNUM9p1ac2HObbuwSrOA9U1lm/ANFMlNDOntNqT8xhOGxelknA8GiDzD3mgy&#10;Gk2mbdBZjcx4Isfq151kMZ2MiqeSve7iXrBva44RbIb/NkYYPYnRP+cypPza8qxV0jxLR0Pt1doc&#10;IJ0M9eJSSOFvY2kgcYJR6vpcsHObJvfhLvpdvC/auATIg0A4kyRo8OhMsytHlF7WSAC+cAY1hUoP&#10;p3uPj8fpo+supTBvhJQhSmHcOoac2snfPdik2jjRbI3k8qnYLZfwUStXC+MyYme8ueTIXfu2LBBi&#10;EI1HAhsrlI/ViCw4cz7cHvIh1uNv/ckiz6f9nw6Ww3x5MMjHrw8W08H4YJy/Hg/ywaRYFsvfg3Qx&#10;mK0dh/tUnhjRmo7VJ8bvLb6WplJZR3oIgEVDuu9oGpYCMsFGFAj3rA7DCqB9ANBJZrsREb4HNcDv&#10;UBpB4lnF8Dilh+PD0TDG8V7cWOdPuW5IGABY2BCRpNewNlnTHWnjnwyIlsGeULVgcteFGrPn4RV4&#10;fB8HXtTUcJgQ1D7I3sMuez88YKbIHsGh9nCgjQis+VoSPzocJn8DaTHJD/NBRkAkxWg86EfoUmYF&#10;pplMDg+LsB+ZZng4no4i02z5AtX0b8ClM6VD7cAdOpOKbHBFfzjMYziclqLsKis2S76UllxTtDnK&#10;GAqmC+yjk40AuRIpGujKw18bfakQzHvX48jfSp6u/sArdAi42E93h968e12Rtmpa8mTF8IH6rYEx&#10;86WCwqA5JXmru1WwX3dKvPZ8EOWxtW8Na0H5mvBWIt6sld8KN0Jpu88z6RPLwdJ0vgMpQRNQutTl&#10;Lfqn1agVtApn2BuBIJ9R58+pxZsEFvF25N/jUUmNGOp2lJFa21/3rYfzqBnsZmSDN5N55n5Z09AW&#10;5FuFapoWsaH5OBkMx33cYR/uXD7cUetmqZEV4EdYF4fhvJfdsLK6+YTiW4RbsUUVw93zjHnbTZYe&#10;c2zhNYzxxSKOU785UxcGXSoFL6T3x5tP1JqWPTxY953uKpjOdkgknQ3xUHqx9roSkWHucW3xBpuk&#10;zgR++X7667RjqAtt/ZaZHnfM76nBpuL/X3XUxDQdicG0yC+dif9RZy36kzFiu+dVsxhPh+D83VfN&#10;b20AsaXudtf40onfAtHT9ndL+LHxcB7L5v7X1fFfAA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ZBrINOEAAAALAQAADwAAAGRycy9kb3ducmV2LnhtbEyPQUvDQBCF&#10;74L/YRnBm92sTUKJ2ZRS1FMRbAXxNk2mSWh2N2S3SfrvnZ70No/3ePO9fD2bTow0+NZZDWoRgSBb&#10;uqq1tYavw9vTCoQPaCvsnCUNV/KwLu7vcswqN9lPGvehFlxifYYamhD6TEpfNmTQL1xPlr2TGwwG&#10;lkMtqwEnLjedfI6iVBpsLX9osKdtQ+V5fzEa3iecNkv1Ou7Op+3155B8fO8Uaf34MG9eQASaw18Y&#10;bviMDgUzHd3FVl50GtJYcVJDEvOkm5+qVQLiyJdaJjHIIpf/NxS/AAAA//8DAFBLAwQKAAAAAAAA&#10;ACEAAB4kBoj4BwCI+AcAFAAAAGRycy9tZWRpYS9pbWFnZTEucG5niVBORw0KGgoAAAANSUhEUgAA&#10;C6wAAAizCAYAAAAEfz61AAAAAXNSR0IArs4c6QAAAARnQU1BAACxjwv8YQUAAAAJcEhZcwAALiMA&#10;AC4jAXilP3YAAP+lSURBVHhe7J2NWRy5srCne4bPyy4wTQZsBhCBhwgWZ2AysCOwHQHeCCADnIE5&#10;EZgTgbkR0PzYrJeZ7q/ktff4B+ifkdQl6eV5/Oy9B3Wp6q0aplUqlbIRPxCAQG8C5xcXT/MsO+wt&#10;gAchAAEIQKAXgazNU1mrUW0kMSZMAuXKZLKzurp6Fqb6aA2BuAhc3Nw8zRcL3psduDWpb7s8d0AQ&#10;kbEQqObzJxsbG29isQc74iBwdXX1LBuPD+KwBisgkBSB12u//vo8KYsxNggC1x8/1kEoipJhEKiq&#10;MPS0oCUfnPYQJ+Px7+RT2/NiJARcEzg/Py/Gk8l7madwPRfyIyBQN3/jNY+IgAMmQAACEFBAQP7e&#10;vi42NsgtKfAFKugjwG6vPp+gUUAENqfTo3Ge74jKZUBqoyoEIACBoAm0KsyjWD1oH1tSvvj79vbY&#10;kizEQAACSxKYrq4e1XV9tqQYHv+GgPk+bPWdGDo1U6T+9V/otqC/UwL5ZPLY6QQIh0APApPJ5LTH&#10;YzwCAQgMTEDeWy8GVoHpIfATgcvLyz2wQMAqgYTWWsmsn5cNkLp+RbH6shB5HgJ2CeTjsdnjKOxK&#10;RVq0BMzeaMP+aBL55GgdjGEQgEAgBMqqrvcpVg/EW6g5CAEK1gfBzqQxEVhbWzuVovVd2cg4jcku&#10;bIEABCCgkUCrRArF6hpdN4hOWZZtX1xdvRxkciaFAAR+IlBPJq/AsjyBZDbaKVJfPlgSkyAdS2aJ&#10;mYy5EIAABCDgiEC9WJDndcQWsf0JcDivPzuebEEgkfXX1/V0qxxzC2yRDSnn8/nryGzCHAgETcDs&#10;bcgeB7mOoL04kPItitb5LhzIN0wLAQjETUAad5n6QdP8Nm5DsQ4CyxGgYH05fjwNgc8ETNF6XVWm&#10;aP0EJBCAAAQg4IZAY/KkRecAN5ohVTMBiZsXcm0mSV3NTkK3ZAh86bJ+mozBFg1NZlM9oQ5/FsMD&#10;UV8IyOdk21yVDRAIaCLw119/8b2nySHoAoGWBFZWVsqWQxkGAW8EOJznDXXaEyW0JkvmMHjbiJbu&#10;6pubm3z/teXFOAg4JmD2NMzehuNpEB8zgRbNvRr3XWPmg20QgAAELBMw9YJVVe2Y+kHLohEHgegI&#10;8A4SnUsxaGgCZVkeZnn+dGg9mB8CEIBATAQaX1haJF5i4oEtnQmUi/n8dzZdOnPjAQhYJ3B+czOb&#10;LBZvrQuOVGDj918sdpuiCH4gYIFANZ8/2djYeGNBFCIgYI3A9cePUmPIDwQgEBKB20+fZPlI0V5I&#10;Potd15ubm61FXb+P3U7sU0qgqpQqZletlF/YpLjmbGN9/Xe7RJEGAQj0JWAO448nE/O9X/SVwXMQ&#10;+JdA3fwN1zwCnhCAAAQg8BAB+Tv6utjYeA4lCECgHQF2hdtxYhQEWhMoimK/quv91g8wEAIQgAAE&#10;7iXQqtMNxepEUDOBQg6THTYPYwQEIOCawObq6oncTHTiep7Q5bf6/gvdSKN/ItfOx+CqUGzIJ5PH&#10;oeiKnukQqBeLs3SsxVIIxEGAYvU4/BiZFbPI7MGckAgk0nU9mXX4HbFXTyavQgpJdIVA7ATy8fhY&#10;bCxitxP7PBFosYeaTNMUT8iZBgIQSIpAaeoDKVZPyucYa4EABesWICICAj8S2JxOj6rFYlf+9xI6&#10;EIAABCDQj0CrBEmLREu/2XkqNgJ5nu9dXF09i80u7IFAiAQWKytshN7juCQ2yBMpdgjxsxmDztLJ&#10;ZBaDHdgQF4E6y87isghrIBA3Abm++SRuC7EuRALz+ZxDeSE6LkadEzh0nMS6/JvYNE0FpqurRzGG&#10;KzZBIEQCsofxMssychshOk+zzi32UlvtyWq2Ed0gAAEI+CYgtxSN83zX1Af6npr5IBA6AQrWQ/cg&#10;+qslIJ14TsyX00i+pNQqiWIQgAAElBJolRhpkWBRah5qDURA4urF9fX19kDTMy0EIPCFAF3Wfw6F&#10;JDbEEyhs4EM+PAH5LG2bq7OH1wQNIPA/AnLTTwkPCEAAAhCAwDIEsvF4b5nneRYC1gkkcBA5iXW6&#10;BAZNBax/OhAIgd4EJJ8xM3sYvQXwIAQeItBiT7XV3iyUIQABCEBAygDrE2l4sLO2tnYKDghAoDsB&#10;Cta7M+MJCLQmYL6czJeUfFnxJdWaGgMhAIHUCbRKiLRIrKTOEfvvJFAsquqQQjaiAwLDE2BD9B8f&#10;RL8BnkARw/CfJjT4kcB4PJ5BBQKqCNT1f1XpgzIQgMCDBKSj5X9ABAFNBL4cvC806YQuEPiOQOSH&#10;k2Net1d1/cY0FSCiIQCB4QmYPYvxZHI8vCZoEDUBs7fasL/aao82akgYBwEIQOBhAnLL6+tiOt2V&#10;JrYlrCAAgX4EKFjvx42nINCagPmSki+rHblW76j1QwyEAAQgkCiBVokQitUTjQ47ZkvxwbYUstGl&#10;xA5OpECgN4HPG6J1nez7ccwb3p+DIvKChd6Bz4NeCOSTyWMvEzEJBCAAAQhAAAIQ8EBAmuHMPEzD&#10;FBBYnkDk68Cv6/hW+evlaXqR8P8mk+deJmISCECgkUA+Hr+VQUXjQAZAwAYBitZtUEQGBCCQIAE5&#10;8LlfbGzwDp2g7zHZLgEK1u3yRBoE7iVQFMW+FOXwxUWMQAACELiHQKtkP8XqxI8NAln27PLycs+G&#10;KGRAAAL9CUwmk1f9nw7zSQrVw/QbWodFQDqczMLSGG1jJ1AvFqex24h9EIiJwCTPT2KyB1vCJ1Bn&#10;2R/hW4EFSRFI4KatGNb2pjPk6urqWVKxibEQUEpA9ioOTKMdpeqhVqwEKFqP1bPYBQEIuCFQjvN8&#10;Z3M6PXIjHqkQSIsABetp+RtrByYwnU5fV6PRE1GjHFgVpocABCCgikBjsXqLa+pUGYQy+glk2aG5&#10;ZlO/omgIgXgJfN4YTaTLegyb2fdGYgLFCPF+CuO0TD5v23zHx+nbUK1aWVkhBxSq89AbAhCAgAIC&#10;eZ7PFKiBChDoRyCRruv94Az6VLm4vU2uicCgxJkcAvcQ+NxYRxrsAAgCgxBoUbTeuH87iOJMCgEI&#10;QMAfAbn17LRaLH5fW1s79TcrM0EgbgIUrMftX6xTSGBzY+ONnLzaFdVKheqhEgQgAAHvBBqTHXRV&#10;9+6TRCYs5JrN40RsxUwIqCUQe5f1JArV1UYXiqVMYDwez1K2H9vVEThTpxEKQQAC9xKQQ5Un4IGA&#10;FgLcDqfFE+ixNAEK15dGaFVAXf+5ublZWpWJMAhAoDOBm5ubLSlWP+z8IA9AwCaBFnuwjfu4NvVB&#10;FgQgAAFFBOqqOiqm0x3enRU5BVWiIEDBehRuxIjQCJiTV+YEljmJFZru6AsBCEDAJoHGJEeLRIlN&#10;fZCVFgG5ZnN2cXX1Mi2rsRYCugjE2GX9a5F643ecLle01ybyQoP2IBipmUA+mTzWrB+6pUXg83cd&#10;PxCAQCgEylAURc80CPBOk4afk7Iy8vVkCIfWZV/ybH19nXxoUh88jNVK4O/bW9NQp9CqH3olRKDF&#10;Xmy0ue6E3IypEIBANwJVXe8XRbHf7SlGQwACbQhQsN6GEmMg4ICAOYElp7F2zYksB+IRCQEIQEA1&#10;gVbJ+xYJEtVGolwQBCQWX1xfX28HoSxKQiBSAvP5/LmYVoZuXqvvtlCN/FpUYP7LDwQCIFCPRrMA&#10;1ETFtAgE/z2XlruwNlUCVVWdpmo7duskwDuNTr+glQUCka8xNecH6snklQUPIgICEFiSgNyiciAN&#10;dbaXFMPjELBHoMWeLEXr9nAjCQIQUE2gHOf5zuZ0eqRaS5SDQMAE2G0O2HmoHj4BU7T++URWXZMg&#10;Ct+dWAABCLQk0Cqh0SIx0nI6hkGgkcCiqo7Pz8+LxoEMgAAEnBD4fJWeXEftRLgHoZo3opc2P/Lu&#10;d0vzQYBaAvK53Oa7Xa17klSMItgk3Y7RARLI8rwMUG1UjpTAzc3NlnmnidQ8zILA/whEvO7Uli8w&#10;tz5PV1ePCD8IQGBYAlKsvjfKsmfDasHsELiDQIu92VZ7vMCFAAQgECgB875cLRa/r62tnQZqAmpD&#10;IAgCFKwH4SaUjJ3AdDp9aa4Tid1O7IMABCDQKpHRIiECSQjYJCCdTLayyeTApkxkQQAC3QhIl/XX&#10;8kTZ7alhR2vbeLZKI+KCAaucEKaawHg8nqlWEOUgAAFvBEwCPOZ/3kCmMFFd/zcFM7ExGAK8ywTj&#10;KhS1QiDidaiW/MFiMjE33PEDAQgMSMAcSJNi9cMBVWBqCDxMoMUebau9XjhDAAIQCIxAXVVHxXS6&#10;87nJFj8QgIBTAhSsO8WLcAi0J2CuEzHXisgTfPm1x8ZICEAgIAKtEhgtEiEBmYyqARGQl+KnFxcX&#10;TwNSGVUhEBWBkLqsa9lodhIAERcIOOGFUNUE8snksWoFUS4pAnmenyZlcEtjfRWRt1Qn2GFwtOi6&#10;qiIvaxEnopYjMK/rP5aTwNMQCJTA13Wp+W9kP0PmE6QA52RzdfUkMqSYA4HgCPx9e3ssShfBKY7C&#10;aREwe7UN+7Wt9nzTooa1EIBAwARMg9miKGgyG7APUT0sAvGt9sPij7YQ+I6AuVakWlnZMdeMgAYC&#10;EIBATARaJS4oVo/J5UHaIte/H3zucMIPBCAwCAHtXdaH3Fh26pCIiwGcckO4egL1aDRTryQKJkNA&#10;8jwXMRq7bKF0jExitmlZf4ewETGZTMjJxhzEgdkm6w/eZQLzGeo6IBDpoeoh8gsrKysU4DgIUURC&#10;oAuB8urqUG573e7yDGMhMCgBitYHxc/kEICAFwKlaSxrGsx6mY1JIACBzwRCyBPjKggkRUA6HJxJ&#10;p4Nd+fcmKcMxFgIQiJYAxerRujZGw4ovHU5itA2bIKCewJcu66+0KTrERrIXBpFu/HthxyRBEJDP&#10;7vb5+XkRhLIoGT2BSZ6faTaybyGyZpvQTSeBPrHm05LFYlH6nI+5IHAfgevr6235He8xhAgEvhKI&#10;dP3qLd9Q10ersvdIQEEAAsMRMLe7mlteh9OAmSHQkwBF6z3B8RgEIKCdgGkkWy0Wv5vGstp1RT8I&#10;xEaAgvXYPIo9URAwxTpy3cgT6Qj3OgqDMAICEEiWQGOxeotr5ZKFh+GDEDAdTi6url4OMjmTQgAC&#10;o/X19deSJDrTgMLbxrFvYyPd6PeNkfnCIDAej2dhaIqWCRDw/t3WpTA4Af6YGDCBLrG87GYHm5QB&#10;B0pkqtdZtheZSZgDATsEIl3POs4/lHKj3XM7DkAKBCDQh4A5iGZud+3zLM9AQAUBitZVuAElIAAB&#10;ewSkgexRMZ3ufG6kxQ8EIOCdwLI5XO8KMyEEUiJQbGw8r+qaa/pScjq2QiAiAq2K1SOyF1PiISCx&#10;+0I6ss7isQhLIBAWgXoyGbTLuuON4uGcEenG/nBAmTkEAvlk8jgEPdExfgK2ujZ3KdyNnyoWQuBu&#10;Am0/J3c8XcIUAloIyCFe3mG0OAM9dBKIdH3rJB9R139SiKMzjNEqDQLm5rdFVR2KtUUaFmNltARa&#10;FK037gtHCwfDIACBkAiYGjxpIEsdXkhOQ9foCPDOEJ1LMShGAqZoLh+Pj1nMxuhdbIJAnAQaXzAa&#10;EhtxUsGqwAiUi/n8dzZ0AvMa6kZD4PLq6r3ceLDl06DG7y6fyticy2zk8wOBRAnIrWWn67/+upOo&#10;+ZitjMD1x48Skvf/8NdamcNQJzkCVVWdSIf13eQMx2B1BExh28qjR+fqFEMhCGgnUFXaNeys34Mv&#10;jy2kmRvsJL9J58gWrBgCAVcEyqurQ1nrPXUlH7kQ8E6gbv52ah7hXWsmhAAEIGAIlOM83+V2PYIB&#10;AsMTYC9keB+gAQQaCUix3In54pTk0mnjYAZAAAIQGJhAY8EfxeoDe4jpWxIo5JpO0/mEHwhAYAAC&#10;vrusN353DcBg6Skj7Ti3NBcEJEVAPtvbpugrKaMxVi2Bpq7PahVHMQgkQsAU9SViKmYqJzAej2fK&#10;VUQ9COgkEOEaeNmO6ya3QjMOneGKVmkQuLi4eEqxehq+TsrKFnu8Uebak3IyxkIgPgKm1q5aLH6n&#10;WD0+32JRmAQoWA/Tb2idIAHzxVlXlSlaP0nQfEyGAAQCIdCYhGiRyAjEVNRMgECe53sXV1fPEjAV&#10;EyGgjsB0dfVI3n2dv/cuu/mrDtzXDXq6qqtzDQoNR4Cir+HYM/NPBE5hAgEI6CUg67//06sdmqVE&#10;IJ9MHqdkL7ZCwDoBCtc/IzUHsUxuxTpfBEIAAq0IXF9fb8v75UF0ucdW1jMoegIt9nob94ujh4SB&#10;EICAFgKy13hUTKfcOqTFIegBASFAwTphAIGACJhOCPJFumu+UANSG1UhAIFECDQmH1okMBJBhZkB&#10;EZC4fmGSywGpjKoQiIbAYmXllStjotssinBD3pXvkZseAYq+0vO5Vourqiq16oZeEICAbJTk+Rkc&#10;IKCBQL1Y7GnQAx0gEDyBCNfJXXIZi8lkP3gfYgAEAiVgbnqT9Z+5vbX4akLj/lmgtqJ2wgRa7PkS&#10;9wnHB6ZDQAmBqq73i6LgvViJP1ADAl8JULBOLEAgQALmC9V8sQaoOipDAAIREmiVKG+RuIgQDSbF&#10;QaBYSHLZJJnjMAcrIBAOgc3V1RPbXdZbfWeFg8hUVv3zjx8IQOBeAvVoNAMPBDQQMF0uNeiBDhCA&#10;wL0E+IwSHIMTuLm52crG463BFUEBCMREIMJ1c1Nuw+RSTE4lJjdiCwRCIjCZTA6yLNv+UWeKd0Py&#10;Irq2ItBi75e4b0WSQRCAgH0C5TjPdzan0yP7opEIAQgsS4Cd7WUJ8jwEBiJgvlir0eiJTF8OpALT&#10;QgACEBi1SjS0SFiAEgKaCZjk8ng8fqFZR3SDQKwEbHVZb9rMDY5fhBvuwfkAhYMhIJ//bQ6eBeOu&#10;qBWV7s3/F7WBGAeB8AmchW8CFkRAYBaBDZgAAZ0EIlxH35ebl/fO5zqdgFYQiJ/AxcXFU7HS/Lvz&#10;J7ocZfwuxcImAi32gFvtJTfNw+8hAAEItCQgTUNOq5WVnbW1tdOWjzAMAhDwTICCdc/AmQ4CNgls&#10;bmy8kVNhuyO6dNnEiiwIQKAlgVYJhhaJipbTMQwCwxLIsmeXl5d7wyrB7BBIj8CyXdaj2wSKcIM9&#10;vajG4iEIyMGz2RDzMicEIAABCIRDYHV19SwcbdE0VgLzuv4jVtuwCwJqCES2rv4p71HXRxTnqIk2&#10;FEmMwPX19bYcGDlsY3ar/bU2ghgDAQ0EzF5ww34wMa/BUegAgfgJyE1DR/JvV/YWyfHE724sDJgA&#10;BesBOw/VIWAImMRTVVU75pQYRCAAAQj4ItAqsUCxui93MI8HAp83f7LskA6tHmAzBQR+INCnMxiF&#10;6oQRBCDwLYF8MnkMEQgMTUC+z06G1oH5IQCBuwksFosz2EBAAwFZx8w06IEOEEiCwNfCdfPfCH6+&#10;5EHKyWTyKgJzMAECwREw+wayX3/cRfFW+2xdBDIWAkMToGh9aA8wPwTSJlDXz4ui2N/c3CzTBoH1&#10;ENBPII5VuH7OaAgBpwTMF24xne6Y02JOJ0I4BCAAASHQKolGsTqxEhGBb2K+kA6tnZLOEWHAFAgM&#10;RuBzZzDpENZGAQrV21BiDATSI1BT/JWe07EYAhCAQAcCcjj5rMNwhkLACQHTlVUEF06EIxQCEHiY&#10;QCRd16Wx1Z/cGEKwQ2AYAqazurxTbnWdPbpcZlcAjI+PAEXr8fkUiyCgn0BZLRa70+n0tX5V0RAC&#10;EDAEKFgnDiAQEQFzWkyKeZ5HZBKmQAACyghQrK7MIajjlMBdyWJJOs+urq5eOp0Y4RCAwE8EmjqE&#10;Rbe5E8lmOaEMAS0E5G/ENrekaPFGunr89ddfp+laj+UQ0E1ACoz4fOp2URLa1Vm2l4ShGAkBzQTC&#10;XouX8/n8tWa86AaBWAnIfsEzeZ9c6nu81d5brACxKz4CFK3H51MsgoBSAnJg87RaWdmRJq8nSlVE&#10;LQhA4A4CFKwTFhCIjIA5NVbV9b6YVUZmGuZAAAIDE2iVMKOz+sBeYnpbBBri/cWXzme2pkMOBCDQ&#10;QOBzh7A7uqxTqE7oQAACbQnILSmztmMZBwEXBLiO1gVVZELADgHZ4LywIwkpEOhPQOLwcf+neRIC&#10;ELBKIMDCdVnvPOd902oUIAwCrQh82Sc4aDW4YVCrPTgbEyEDAj4IULTugzJzQCBpAnVVHcm/3U2z&#10;f8gPBCAQFAEK1oNyF8pCoB2Bzen0aJznuzK6bPcEoyAAAQg8TKAxUWYSDxSrE0aREGiMd7Gzqqpj&#10;OrVG4nDMCIbAj13W23xWgzDu60a4+S8/EICAMwL5ZEIRmDO6CG5LYLFYnLUdyzgIQMAfAflsnvqb&#10;jZkg8DMBk1+Qzqwz2EAAAsoIBFK4LgdezuSg/5EyeqgDgegJmO9vs09g09DomnPYhIOs8AhQtB6e&#10;z9AYAqEQqOvnRVHsc2AzFIehJwS+J8COOBEBgUgJrK2tnVaLxe/mCpRITcQsCEDAE4HGgkAK1T15&#10;gmlcE+iSDM6ybEuKZ610TnFtF/IhEAsB02W9Ho1ed/msqrY9kI1v1QxRDgIdCMjfj1mH4QyFgBMC&#10;8g555kQwQiEAgaUIrKyslEsJ4GEILEmAm2CWBMjjEHBNQPn6XfYBn7tGgHwIQOBnAnLY7NDsE7hg&#10;07gv52JSZELABQGK1l1QRSYEUiZQSh3c7nQ6fZ0yBGyHQOgEKFgP3YPoD4EHCJjTZOYKFHMVCqAg&#10;AAEI9CHQmBSjWL0PVp5RSKAx1u/W+enFxcVTheagEgSiJbC4vX0lxpVBG6h8oztotigPgQcIyHf9&#10;NrejECIQgAAEIHAXgb/++usUMhAYkgA3wQxJn7kh0IGAwvW8dHc+2djYeNPBCoZCAAIWCFxdXT2T&#10;gvU9C6LuFdFzz8KlSsiGQD8CFK3348ZTEIDAdwRMs9ZqZWVH6uBOQAMBCIRNgIL1sP2H9hBoJGCK&#10;1s1VKKYbZeNgBkAAAhD4hkBjMoxideIlEgKNsf6AnZKUPri5udmKBAVmQEA9gc8HMuv6T/WK3qWg&#10;wo3tIDmiNASWIED30iXg8agVAtJ97z9WBCEEAhCwSoArpK3iRFgPAvVisdfjMR6BAASGIqBofS+3&#10;hJiD/fxAAAIeCVxfX2/LdF5uX43mpkmP/mEqpQRaFK0vs1en1GrUggAELBEwTVpNs9ZNuYnZkkjE&#10;QAACAxKgYH1A+EwNAZ8Eio2N51Vd7/uck7kgAIFwCTQmBShWD9e5aP4dgcZYb+ZV3N7eHjcPYwQE&#10;IGCLwHw+fy2ySlvynMtRtJHt3FYmgIByAnQvVe4g1IMABCAwDIHTYaZlVgj8Q8Acgs/G4y14QAAC&#10;ARIYeL0vB/qPVldXTwIkh8oQCJaAublNmsS99W2AhX0M3yozHwR+JtBib5lYJ3AgAIGfCNT1c9Ok&#10;lWYDxAYE4iFAwXo8vsQSCDQS2JxOj8Z5viMDy8bBDIAABJIl0JgMaJFQSBYehgdDwGZnEumUuS1X&#10;gL4MxngUhUDgBILpsj7wxnXgbkZ9CDghIJvKMyeCEQqBlgQWi8Vpy6EMgwAEPBGoqoo8qSfWTHMv&#10;Ad5PCA4IhE5goPX/ZDKhu3rosYP+wRGQm9tM85piNMA+WePeXXA0UThJAi0+O8R6kpGB0RC4i0BZ&#10;LRa70+n0NXggAIG4CFCwHpc/sQYCjQTW1tZOq5WVHem8cNo4mAEQgEByBBqTAC0SCclBw+DgCDTG&#10;eT+LXkh3lVm/R3kKAhDoSsB0WZf32bOuz3kZP9BGtRfbmAQCgROQd4Bt0w0tcDNQP2ACKysrZcDq&#10;ozoEoiSQ5zk50ig9G45R87r+Ixxt0RQCEHiQgMd8gOREXkl3dZ15EcIEApESME1rsjyf/Wue2S/z&#10;vGfmaG8jUo9hlloCLT43xLpa76EYBLwQMPVspq5NGlideJmQSSAAAa8EKFj3ipvJIKCDwKYkseqq&#10;2pV/b3RohBYQgIAGAo2L/xYJBA12oAMEHiLQGOdL4JOuRscUwS0BkEch0IGA6bKurpOYx43pDqgY&#10;CgEI/EBAuqHNgAKBAQmcDTg3U0MAAncQkE3QC8BAYEgCkqfg3WRIBzA3BFwQcJ8fKM1BfheqIxMC&#10;ELibwPnNzUyK01/c+VvPe2c2b4/F3xAYjECLz43L/bzB7GZiCECgkYDUsR2ZejZT19Y4mAEQgECQ&#10;BChYD9JtKA2B5QmYIp+iKJ6YL/vlpSEBAhAInUDjor9F4iB0BugfNwFPSdxCuvMdxk0S6yCgh4B0&#10;EjtS0WXd/Ua0HuhoAoEICOSTyeMIzMCEQAnQBTNQx6F21ARkDXcStYEYp5rA9fX1tihYqFYS5SAA&#10;gf4EHOULTHd1s8fXXzGehAAEuhAwTWomi8Xxg88MsIfWuK/XxUjGQmAIAi0+N8T5EI5hTggMSKCu&#10;n0sd2z7vugP6gKkh4IEABeseIDMFBDQTMF/2VV3va9YR3SAAAbcEGhf7LRIGbjVEOgSWI9AY48uJ&#10;/+5pKXbYk6tBn1kUiSgIQOABAoN2WXe08YzDIQABtwRqupi6BYx0CEAAAhCAAARaE6izbK/1YAZC&#10;AALhErCYPzAH99fX11+HCwPNIRAeAbmpzRSrF42am700z/tpPvc+Gu1nAAT6EGjxmSHO+4DlGQgE&#10;R6CsFovd6XTKe25wrkNhCHQnQMF6d2Y8AYHoCGxOp0fmy18MK6MzDoMgAIEHCTQu8lskCkAMAc0E&#10;GmPctvL/JKVffOmSZls68iAAgR8IDNJl3eJGMw6FAAT8E5Bv6m3THc3/zMwIgX8IVFV1AgsIQEAP&#10;AXmf5DOpxx3JaSKFp9z8kpzXMThpAhbyCYMe3E/aeRifKgFpTvMyy/NZJ/s976t5ul22EwIGQ6AT&#10;gRafGe97fZ0MYDAEILAMAVkXn1YrKzvSVZ38zDIgeRYCARGgYD0gZ6EqBFwSMF/+4zzfNS8DLudB&#10;NgQgoIdA4+K+RYJAjzVoAoGfCTTGuG1o//vMFHJ7ySHFcLYBIw8CdxOQ99fnXthY2Fj2oieTQAAC&#10;jQSkO9qscRADIAABCEAAAhCAgEMCJmcgt7TxTuKQMaIhoJZAz/yCOfhoDu6rtQvFIBAZgfObm5lp&#10;TtPLrAH217zvh/QCw0MQuIdAi88MMU70QCA+AnVVvZF/u5urq2fxWYdFEIDAfQQoWCc2IACBfwms&#10;ra2dmpcBKfo5AQsEIBAvgVbdFlokBuIlhGWhE2gV47aN/OEzk2XZ9nhlpV8y27ZuyINA5AQ2Njbe&#10;OO9WazaT+YEABKIhkE8mdDONxpvhGSLFiafhaY3GEIiTgPN3yDixYZUlAhygswQSMRAImUDHwvWV&#10;lZVXIZuL7hAIiYA5WDZZLI6X0vmf21iXEtH1Yb+zddWO8RBoINDiM0OME0UQiIhAXb8qiuKJNFct&#10;I7IKUyAAgRYE2HVvAYkhEEiJgHkZKKbTXSlcP0rJbmyFQCoEWi3kPSfQUmGPnX4ItIpxm6o8kEAT&#10;XZ5dXl7u2ZwOWRCAwN0EnG3adtw8xj8QgEAYBOrRaBaGpmgZIwFpEnARo13YBAEIQAAC3QhwgK4b&#10;L0ZDIGoCLXIP8g75Rrqrn0TNAeMgoIiAHCwzxeqFFZU877l53yOxAgkhEPiGQMNnhhgnWiAQPIGy&#10;Go2eTKfTl8FbggEQgEAvAhSs98LGQxCIn4CcZNsf1fXz+C3FQgikQ6DVAt5z4iwd+ljqg0CrGLep&#10;SIvPS5bnh6Ybi81pkQUBCPxMwGzaWu2Q2WKzGD9AAALhEpB3hm2+n8P1X+iaS4f1s9BtQH8IxEJA&#10;bsb6Tyy2YEd4BOrFYi88rdEYAhBwSuCBXMRkMmG/zil8hEPgfwQur68PJK8/s8qkxV6CzfkGuYXW&#10;pgHIggBF68QABKIkIIcwT8d5vrspNydHaSBGQQACrQhQsN4KE4MgkCYBOdH22pxsE+vLNAlgNQTi&#10;IdCqkNdzwiweuliigUCrGLepaPvPS/GlG4vN2ZEFAQjcQcBKl3UK1YktCCRDQL6fZ8kYi6HaCJxp&#10;Uwh9IJAqATnwSM4zVecPbPfNzc1WNh5vDawG00MAAloJmNzE9z+v5aA+75Ba/YVeUREwN6aam1Od&#10;GPXAba1O5hOh3vdNXBmC3DQJULSept+xOloCdVW9kX+7a2trp9EaiWEQgEArAhSst8LEIAikS8Cc&#10;bDMn3KTbOsmwdMMAywMn0Coh1b74NnAaqB8bgUE6hXT8vJhuLFdXVy9jY489ENBGYKku6xSqa3Mn&#10;+kDAOYF8MnnsfBImgAAEIAAB1QSkW+2pagVRLmYCs5iNwzYIQMACgf/lKcrb29tXFiQiAgIQaCDw&#10;+UCZ3JjqHFTH/YVl9Wm1R7jsJDwPAVcEKFp3RRa5EPBLoK5fFUXxZHNzs/Q7MbNBAAIaCVCwrtEr&#10;6AQBZQTMCTfpOLRjrmdRphrqQAACDQRaJaI8J8dwGgRsEWgV37YmM3KW6YCSZS+ur6+3baqDLAhA&#10;4GcC0mV9vxMXCtU74WIwBGIiUI9Gs5jswZZwCJgDVuFoi6YQiJvAYrEo47YQ67QSmNf1H1p1Qy8I&#10;QEAXgTrL/qSwR5dP0CZeArfz+bFYV3ix0PO+nPe9FC8QmSQZAhStJ+NqDI2SQFmNRk+m0+nLKK3D&#10;KAhAoBcB3k17YeMhCKRLoCzLQzld/jRdAlgOgXAItPqS95wUC4cemmon0Cq+bRph4bMiB7/OFvP5&#10;DptMNh2DLAj8TEBuNDjMsuzh99Wfr9cGJQQgkCCB20+f5GuZri4Jun5wkz9+/ChnJviBAASGJvDr&#10;r796X1oObTPz6yAg3wPnoknxVRvZwOcHAhCAwE8E6sXibH19/XfQQAAC7glcXl8fyIvhM/cz/TBD&#10;7X9p6H9G71SZMFYCDZ8XYjtWx2NXqARMQ9TJeLxvGqSGagN6QwACbgjQYd0NV6RCIFoCck3L/kiu&#10;a4nWQAyDQCQEWu24WijAjQQXZgRGoFV827TJ0mdFCmi35Mr5A5uqIQsCEPiZgHzO7n9XpaM6IQMB&#10;CHxDYDwezwACgYEIsFEzEHimhcA3BEpoQGAIAl9uXyu+ndts1H37bwi9mBMCENBH4MH8hj510QgC&#10;wRK4vLzcG6RY3RBb5lbXnsS976/01JPHIPATATqtExQQCIZAXVVv5N8uxerBuAxFIeCVAAXrXnEz&#10;GQTiIGCua6nqel+sKeOwCCsgEBeBVskmSwW4cZHDGu0ETGy3im9bhrhIFkvX54ubm6e2VEQOBCDw&#10;M4HV1dUz6dxw9N1vKFQnVCAAgTsI5JPJY8BAYAgCVVWRTxkCPHNC4BsC8jk8BQgEhiAgh9n3mual&#10;eL2JEL+HQPwEpEvsqeQ3vs9txG82FkLAO4Gbm5stuVn80PvEP07oec/O6z7L4HBRICoCFK1H5U6M&#10;iZSANECVRqhPuNk0Uv9iFgQsEKBg3QJEREAgRQKb0+nROM93xfYyRfuxGQJaCbRKMnlOfGllhV5h&#10;EWgV2zZNcvg5yReLA5MIt6kusiAAge8JfNeFzBSr8wMBCEDgGwLfFIHNAAOBIQjIwaqzIeZlTghA&#10;4H8E8jwnp0lADEJACtb/6DIx3de70GIsBOIhMMmy5/FYgyUQ0Evgdj4/Fu0KFRo63JO4yz7vey4q&#10;IKNEFAQoWo/CjRgRJYGyGo2emAaoUVqHURCAgDUC7NxbQ4kgCKRHwFzfUi0Wv8tG62l61mMxBPQR&#10;aJVc8pzw0kcJjUIk0Cq2bRrm/nNSfEmE29QaWRCAwDcEPndZz7JXI4rViQsIQOALgXs6lW6fn58X&#10;QIKAbwJSKPt/vudkPghA4HsCks/8L0wg4JvAl/eO7WXmpfv6MvR4FgJhEJBbQE4kr3EShrZoCYFw&#10;CVxeXx/IQbKlvpetW+/i1tcHlPR+q611YAhMlgBF68m6HsN1EjA1Y6bh6ebGxhudGqIVBCCgiQAF&#10;65q8gS4QCJCAucalrqpd+XcUoPqoDIFoCLQq6HVfhBsNTwzRQ6BVbNtS12My2CTCr66uXtpSHTkQ&#10;gMDPBOZ///1a/tcSNhCAQJoE2nYjHY/HszQJYTUEIACBtAlIMSDviWmHwCDW237vaPu+M4ixTAoB&#10;CPQmsDIe7/d+mAchAIFWBC5ubp7K3sOzVoOHGOR5P8/rPswQPJkzTgIUrcfpV6wKjoDUir0xNWOm&#10;4WlwyqMwBCAwCAEK1gfBzqQQiIuAKVovimK/Ho1ex2UZ1kAgDAKtEkmek1thkENLzQS8d/YY4jOS&#10;ZS/Ob25mmv2AbhAImcDng5V1/WfINqA7BCDQjUCfjqOTyeRxt1kYDYHlCUiH9ZPlpSBh9PXAKf8d&#10;tWZB2PxLQP7+n4IDAr4JyOH1P1zO2eddyKU+yIYABLoTqBeLI3NrXPcneQICEGhL4Pr6ejtfLA7a&#10;jh9snOc9i1Z7jYPBYGII3EOAonVCAwLDEqjrV1Ir9sTsxw2rCLNDAAIhEaBgPSRvoSsElBMoNjae&#10;V3VN5wflfkK9uAg0JpA8doyOiyzWDEmgMa5tK+c58fut+pPF4vjLleC2rUIeBCAgBOiyThhAIG4C&#10;lrqKzuKmhHUQUELARVG5EtOCUsO2H4Iy/idlz8JWH+0DJeDtvcPSe1KgmFEbAsESKOfz+fNgtUdx&#10;CARAwOTiZS/7UFQtAlD3n4OpHn/8zubRMKaKmwBF63H7F+u0Eiir0ejJdDp9qVVB9IIABPQSoGBd&#10;r2/QDAJBEticTo/Geb4jypdBGoDSEAiIQGPiyHMiKyB0qKqYQGNc29Z9+M9JkU8mJkHODwQg4IAA&#10;XdYdQEUkBAYm4KBz6DaHxwZ2aoLT//XXX6dBmr1MsXOQBqN0I4GAY4LutY3eZYBlAjc3N1vj8XjL&#10;stjW4hy8Q7Wem4EQgEA7AuaWOLpTtmPFKAj0JSC37BzIjSfbfZ8f5DnPjam879EMApVJoyNA0Xp0&#10;LsUgvQTknfVUasJ2Nzc23ujVEs0gAAHNBChY1+wddINAoATW1tZOq5WVHfOiEqgJqA0B9QQaE0bD&#10;F+GqZ4iC+gg0xrVNlT0neR9SPc+yvaurq2c2zUMWBCDwPwLrv/32Uq7UPoMJBCAQLgHXBVZSPDYL&#10;lw6ah0hATSFS12LjEGGjs14CXePPYp5jwbuh3riIWDPpmrynxTy6r2vxBHpA4H8ETN7iyy1xYIEA&#10;BBwRuLi5eSody586Eu9erMX34SZlzV6N1/2aJoX4PQTaEKBovQ0lxkBgKQJ1Vb2Rf7umJmwpQTwM&#10;AQgkTYCC9aTdj/EQcEdgc3X1zLyoSNH6ibtZkAyBNAk0Jok8Jq3S9ABW2ybgPfmp8TOSZS+ur6+3&#10;bbNFHgQg8A8B6Z70ChYQgEA4BHwXUcnfiMfh0EHTWAg4K5jtUgQcC0zsSIdA2/huICJdNc/SgYal&#10;WgjIATm17xuuDwdq8QF6QEAzAZO3UHOoUTModINATwIm954vFgc9H9fzmOe9jcb9SD1k0AQC/xCg&#10;aJ1IgIAzAvVo9Looiie8szpDjGAIJEOAgvVkXI2hEPBPwLyoFNPprhSuH/mfnRkhECeBxuSQ52RV&#10;nJSxyieBxpi2rYzez0hR1fXh+fl5Ydtk5EEAAqPR6urqEV3WiQQI6CYwcKHUTDcdtIuRQOeCWUuF&#10;ujGyxCYI/ESg4fNS5/kZ1CAwAIEg3jcGficbwC1MCYHhCZh8hclbDK8JGkAgTgIm525y72JdHLl3&#10;z3sc3vdw4gxDrPJJgKJ1n7SZKw0CpXyP7hcbG8/TMBcrIQAB1wQoWHdNGPkQgMBITtntmxcYUEAA&#10;AssRaEwKeU5SLWcNT0NggCsllX9GpGhpe7yy8oLYgAAE3BCgy7obrkiFwDIEFBVEbXNobBlP8uzS&#10;BNoUoy89CQIgAIGvBPK6/j9oQMAngZubm5nMV/ic08Zcit7VbJiDDAioJSD5CvbP1HoHxWIgIJ+x&#10;A5N7j8GWf234uob0ZFTj/qQnPZgGAq0JULTeGhUDIfAggbo+G+f57uZ0egQpCEAAArYIULBuiyRy&#10;IACBBwmYF5hqsdiVQSWoIACB7gQak0HKC3G7W8wTsRNojGmbADwnb5dRXbg8u7y83FtGBs9CAAJ3&#10;E6DLOpEBAR0EtBY+jcfjmQ5CaJEKASmY+M/nq6pZy6XicuxURCCnw7oib6ShSlVVwb9nfPsOx8Zi&#10;GnGLlX4IyN+HE8lXnPiZjVkgkB6Bi5ubp7Lmehqt5R7Xk2ZPx+u+TrROwzBvBCha94aaieIkUNf1&#10;ibyr7qytrZ3GaSFWQQACQxEgrzQUeeaFQIIENjc3T8zpO3mx4YUmQf9jcn8CjQkgjwmp/lbwJAT+&#10;R6Axpm3CCvDzkeX5IV1ebQYBsiDwPwJ0LSMaIDAMAa1F6t/SkL8Pj4ehw6wQgAAEIDAAgbMB5mTK&#10;hAnIIaU/YjM/hPe72JhjT5wE5LP0PE7LsAoCwxO4vr7ezheLg+E1cayB5z0Qr/s7jtEhPgECFK0n&#10;4GRMdEGgHo1eF9PprtR4lS7kIxMCEEibAAXrafsf6yHgnYA5fVdXFUXr3skzYagEGhM/nhNRoXJE&#10;bx0EvHfgCPfzUUiX12MdXkMLCMRFwHQtM93L4rIKayCgj0CgHThn+kiiUcwEFqPRacz2YRsENBP4&#10;65df+PxpdlBkun05kL4dmVnfmUPxeszexTaXBOrF4oiOlS4JIztlAub7t6prk2MvkuDgeS+kce8y&#10;CegYGQwBitaDcRWKqiBQyvfnfrGxwaFKFe5ACQjESYCC9Tj9ilUQUE3AnMKT03g7Urh+pFpRlIPA&#10;wAQaEz6eE1AD42D6wAk0xrNt+wL/fEiX9dnV1dVL21iQBwEIjEYr4/ErOEAAAvYJRFCotM0NJ/bj&#10;Aon3E1jJ8xI+EIDAMAQ2s4zP3zDok5xVDqTPUjI8gnfClNyFrcMSKOWWJ/ITw/qA2SMmkE8mh3LD&#10;yVbEJv5smtkT8bgv4n3PJylnYqx1AhStW0eKwAgJ1PXZOM93N6fTowitwyQIQEARAQrWFTkDVSCQ&#10;GoGiKPZHdc3JvNQcj72tCDQmejwmnVopzCAIPECgMZ5t0vOclLWp+k+ysuyFubbU6RwIh0CCBOiy&#10;nqDTMdkZgdgKklIrKHMWGAhuS+Cs7UDGQQACFgnU9alFaYiCQCMBKZb7o3FQpANie1eM1E2YNRCB&#10;uq7/lPwE74MD8WfauAlII5hneZbtxW3lA9Z53D/0uveTrEMx3BoBitatoURQfATk3dTcTrzD7T/x&#10;+RaLIKCRAAXrGr2CThBIiMB0On1djUZPxOQyIbMxFQIPEmhM8HhMNuEqCCxLoDGel53g2+cj/GyY&#10;a0vp9mozSJAFgX8I0GWdSIBAfwIxFx5Jh8PH/cnwJAS6EaBAqRsvRkPAFgHJQ5KDtAUTOW0JzNoO&#10;jHlczO+QMfsN25wRKOd///3amXQEQyBhAp8bwGTZQcII/jHd416J2QPyug+UvHMBsBQBitaXwsfD&#10;cRKoR6PXxXS6u7m5Sb4kThdjFQTUEaBgXZ1LUAgC6RHY3Nh4Y66WkW7rZ+lZj8UQ+J5AY1LHY5IJ&#10;30BgWQKN8bzsBN8+H+lnw1xbKsVzJNhtxgqyICAETJd1ScK9AQYEINCOQEIFRrN2RBgFAQhAAAKh&#10;EpDvtNNQdUfv8Ajc3NxsyQ0uW+Fp7lbjhN4t3YJEerAExln2nIKgYN2H4ooJmMYvpgGMYhX9quZ5&#10;z8TrfpBfkswWGwGK1mPzKPb0J1DK9+Z+sbHxvL8InoQABCDQnQAF692Z8QQEIOCAgLlaxlwxI1fN&#10;sGnkgC8iwyBAMicMP6FlMwHvHTU8J16bCVgekWVPL25unlqWijgIJE9gIhvEyUMAAAQeIJBoIdE2&#10;N5vwsfBJQDaFTnzOx1wQgMBI+mXUF3CAgC8C8/l8z9dcoc6T6DtnqO5CbwsE6sXiTA7RH1kQhQgI&#10;QOAHAvlkcmgawADmGwJm78Tj/gn7nERfMAQoWg/GVSjqiIA0EzVNRTenU95LHSFGLAQgcD8BCtaJ&#10;DghAQA0B01Girqpd+cdLkRqvoIgvAq2SOB6TSr7sZp74CLSKZVtme0622lK7j5x8sTgwndn6PMsz&#10;EIDA3QRkg/hMNop57yRAIPANAQqGRiPpgjojKCAAAQhAIF4CCzqsx+tchZbJe8VjhWqpVYl3UbWu&#10;QTGLBOTgFIfnLfJEFAS+Eri6unqWZ9keRO4h4HF/0eseEQ6HwDIEKFpfhh7PBkxA3kdPTDNR01Q0&#10;YDNQHQIQCJgABesBOw/VIRAjAVO0XhTFvrQ7ehWjfdgEgbsItEreeEwm4SUI9CXQKpb7Cv/xufQ+&#10;E8XtfM51prbiBzkQ+EJgMpnwzkk0JE+AwqDvQ0D+LlBYlvynwh8A+fyxMeQPNzNB4DOBlTwvQQEB&#10;jwRmHueKaireUaNyJ8Z8ISCFQScbGxtvAAIBCNglcH19vS1dxA/sSo1Qmsc9Fa97RRG6CpM8EqBo&#10;3SNsptJAoB6NXhfT6a6py9KgDzpAAAJpEqBgPU2/YzUE1BOYTqcv5WrsfVGUFyX13kLBZQi0Stp4&#10;TCItYwvPpk2gVSzbQpToZ0KuM92WTjEvbWFEDgQgMBrRZZ0oSJnA1yKglBncY/sMJhDwRUA6Gl34&#10;mot5IACBfwj89csvp7CAgA8CckuaeacofMwV+xwUr8fu4XTsWxmPOTSfjrux1BOB8/PzQvaTafTS&#10;lrfHvRWve0Zt7WccBO4iQNE6cZEGgdLUXxUbG9z2k4a/sRICqglQsK7aPSgHgbQJbE6nR+M83xUK&#10;ZdoksD5WAq2SNR6TR7Fyxi73BFrFsi01Uv9MZNmL8382vfmBAAQsEZjP5yZBx/umJZ6I0U2AYp9W&#10;/tk2G96tRjIIAksSqPj+WZIgj0OgO4HNLOO9rzs2nuhBQDops3bvwa3pEd5nmwjxe60E6sXiSA7N&#10;n2jVD70gECqB8Xh8LI1etkLVfxC9zR6Lp30Ws3fkdf9oEKBMGgUBitajcCNG3EOgrs9M3ZWpv4IR&#10;BCAAAQ0EKFjX4AV0gAAE7iWwtrZ2Wi0Wv0vXsVMwQSAmAq0SNJ4SRjFxxRb/BFrFsi21+Ex8JjlZ&#10;LI4ppLMVVMiBwGhkrj6Ud80/YQGBWAlQ1NPds7LhPev+FE9AoDuBSZ6T6+iOjScg0JuAdBM76f0w&#10;D0KgIwEpnvuj4yMM70iAG4M6AmP4oAQmkwnd1Qf1AJPHSMDcRprlOev3vs71uN/idR+pLw+egwBF&#10;68RAhARk7+tEDlPvmLqrCM3DJAhAIFACFKwH6jjUhkBKBD4XEVXVrvx7k5Ld2Jo4AY+JosRJY35P&#10;Al47Y3js+NETh+/HinwyOfQ9KfNBIGYC87//fi32lTHbiG1pEaBIfTl/SzHJ4+Uk8DQEIAABCEAA&#10;AikT+HLIfDtlBj5t593XJ23m6kNACoVeSXf1sz7P8gwEIHA3gc+3kMptpPBZkoDHvUiK1pf0FY/7&#10;IUDRuh/OzOKFQD0avS6m011Tb+VlQiaBAAQg0JIABestQTEMAhAYloB5iSqK4ol5qRpWE2aHwPIE&#10;GpMyHhNEy1uDhBQJNMawTSh8Hu6kmWfZnnSQeWYTNbIgkDIBuqyn7P14bKdQx6ovZ1alIQwC9xCQ&#10;wqUT4EAAAv4IZHX9H3+zMVPKBLitZTjv8048HHtmvpdA+eWQPIggAAFLBMzBMHMLqSVxiPG4B+N1&#10;bwnPQqAvAYrW+5LjOUUE5Ia5/WJj47kilVAFAhCAwL8EKFgnGCAAgaAImJcq83IVlNIoC4FvCDQm&#10;YzwmhnAMBPoQaIzhPkLve4bPw8M0s+zg+vp62yZyZEEgZQJ0WU/Z++HaTkGOM99tf+mM6mwCBEMA&#10;AhCAAAQgEC+BLMv+iNe6cCzjXTkcX8Wsab1YvKKrZcwexrYhCMjBMFOsXgwxd7RzetyL8brHFK3D&#10;MMw5AYrWnSNmAmcEynGe72xOp0fOZkAwBCAAgSUJULC+JEAehwAE/BMwL1fmJUtmLv3PzowQ6E+g&#10;MQnjMSHU3wqeTJlAYwzbhMPnoRVNOcR1SEFdK1QMgkAjgc9d1mUjuXEgAyCggMDX4hsFqkSrAp1R&#10;o3WtPsPq+lSfUmgEgTgJ5Hl+EqdlWKWQwEyhTkmrRPF60u4fzHjJMZytr6+/HkwBJoZAhATk1tGX&#10;WZ7zPevCt2ZPxtO+jNlr8rrf5IIXMuMnQNF6/D6OzMJacozVYvH72toaucbIfIs5EIiNAAXrsXkU&#10;eyCQCAHzklWtrOyYl65ETMbMwAk0Jl48JYECx4j6AxJojGGbuvF5aE1TurZtj1dWXrR+gIEQgMCD&#10;BMxGstlQBhMENBKgyMavVyaTyWO/MzJbqgQqDuOn6nrshgAEIiVwc3OzJQfftiI1LwqzOPwZhRuD&#10;MEL2r54HoShKQiAQAuc3NzMpqCYX7tpfHvdnvO47ueaG/DgJULQep18jtKquqqNiOt3hZp8InYtJ&#10;EIiQAAXrEToVkyCQCoHN1dUzefHalaTfSSo2Y2eYBBoTLh6TP2ESROuhCTTGsC0FPXbwsKWyBjni&#10;n2eXl5d7GnRBBwjEQECKVOmyHoMjI7GBIvVBHTkbdHYmT4aAfM7LZIzFUAgMTGB1dZUc4sA+SGH6&#10;+XzO+jwQR/OuHYijAlWzqqqTjY2NN4Gqj9oQUEfA3DI6WSyO1SkWq0Ie9y297T/F6ivsck+AonX3&#10;jJlhKQJyG/d+URT7SwnhYQhAAAIeCVCw7hE2U0EAAvYJmBOCclJw15wYtC8diRBYnkBjosVj0md5&#10;a5CQGgGv1zLyWVgqvOQa1EPTxW0pITwMAQh8JiCFTEd0WScYhiZA18ehPfB5/m2zIa5CE5SImoAc&#10;wv9v1AZiHAS0EKjrUosq6BE3Aemuzi0tAbqY4vUAnaZc5ZXxmMPwyn2EemERkO9XU6zOGt2n2zzu&#10;2TTupfq0m7kgcBcBitaJC50EynGe72xOp0c61UMrCEAAAncToGCdyIAABKIgYE4MmpODURiDEdEQ&#10;aEyweEz2RAMVQ7wRaIxfm5rwWbBBs7i9vT20IQgZEIDAaESXdaJgCAIUyQxB/eE5ZUN8pk8rNIIA&#10;BCAAgT4EqtHotM9zPAOBHgR4f+gBTdMjHB7V5I0wdalHozfc6hGm79BaJ4HL6+sDadjC9+sQ7vG4&#10;d+N1T2oIlswZPQFiOHoXqzJQGmCcVovF72tra+Q6VHkGZSAAgTYEKFhvQ4kxEIBAEATMyUF5KdsV&#10;ZcsgFEbJqAk0Lko9JnmiBo1xTgg0xq/NWfksWKNpkvZXV1cvrQlEEAQSJvC5yzpFTQlHgD/TKVL3&#10;x7rPTHJ4hQ6pfcDxTCcCeZ6fdHqAwRCAQC8C8p1LvrAXOR7qQkBuPpvJ+KLLM4zVS4B3db2+0a7Z&#10;JMuea9cR/SAQCoHLy8s92a94Foq+Uepp9nA87eN43ZuK0lkY5ZSAp8+BUxsQHgWBuqqOiul0Z3Nz&#10;kzxHFB7FCAikR4CC9fR8jsUQiJqAvJSdyLU3u6O6PovaUIxTTaAxocKCVrX/UleuMX5tAuKzYJPm&#10;P7Ky7MX19fW2fcFIhEB6BNhgTs/nPi2ma6NP2kvNNVvqaR6GAAQgAAE1BKT72H/VKIMi0RKoqop3&#10;h0i9y/t7pI51Y9ZrOQR/5kY0UiGQFgE5CLYlTVq4VVSL2z3t53jdo9LCFj3CIdDwOSB+w3FlqJpW&#10;db1fFMV+qPqjNwQgAAFDgIJ14gACEIiOgLn2RjYHdsw1ONEZh0HqCTQuRD0ldNSDQkGVBBrj15bW&#10;Hjty2FI5JDmSrDg+Pz8vQtIZXSGgkYC5vlveKU806oZOYRKgQ2OQftvmOzVIvwWl9F+//ELuIiiP&#10;oWyoBCo6rIfquqD0zrLsj6AURtnOBHin74wstQfK20+fXqVmNPZCwBWB2/n8WGST53YFuI9cT3uc&#10;Zq/K235VHw48kzYBitbT9v9w1pfSuHNnczo9Gk4FZoYABCBghwAF63Y4IgUCEFBGwFx/Y67BMdfh&#10;KFMNdSIm0Jg88ZTIiRgxpjkk0Bi/tubmc2CL5L1yZIN8K59M6DzjnDQTpEBgZTxmozkFRzu2kW6M&#10;jgE7Fj8ej2eOp0B84gQ2s6xMHAHmQ8ALgUmen3qZiEmSJfDlkNt2sgASNJzi9QSd3mCyNFH60+xN&#10;QQYCEFiewOX19YHkufleXR6lfQke93i87VvZp4TE2AlQtB67h1XZZxp1VovF76ZxpyrFUAYCEIBA&#10;TwIUrPcEx2MQgEAYBD5fh1PXz8PQFi1DJtCYNPGYwAmZI7r7J+C1UwWfA28OzrNs7+Lm5qm3CZkI&#10;ApESoMt6pI71YBbFKx4ge5piMpk89jQV06RMoK7LlM3Hdgj4ILDIcz5nPkAnPAeH3BJ2vpjOIdW0&#10;/W+srxeLs/XffnsJCQhAYHkCl5eXe7Jv8Wx5SUhwRsDjXk/j/qszIxEMgQYCFK0TIh4ImAadplEn&#10;hyI9wGYKCEDAGwEK1r2hZiIIQGAoAtPp9LVc+/tE5i+H0oF54ybQmCzxmLiJmzTW2SbQGLs2J+Rz&#10;YJNmK1n5YnFwc3Oz1WowgyAAgXsJyKKZw4/ER2sCFKq0RhXSwFlIyqJrmAQkZ3EapuZoDYFwCKw9&#10;esTnLBx3BalpNpn8MTK5D/IfQfrPltIcXLVFMjw5ctCVG9rCcxsaKyRg8tlZnnN7qELf/KSSx3ce&#10;r3tZIbBHRz0EKFrX44sINanqev9zg05+IAABCERGgIL1yByKORCAwN0ENjc23ozzfFd+W8IIAjYJ&#10;NCZJPCZsbNqFrPgJNMauTQR8DmzS7CKruJ3Pj7s8wFgIQOBnAuaaRemUdgQbCNxHgKKU6GNj+/z8&#10;vIjeSgyEAAQgEDMBbjGI2buabJv9q8zXwnUK2DX5x7suHGb1jnywCauqOpEb2sgbDOYBJo6JwJd8&#10;NmvwUJzq8V3H655WKPzRUwcBitZ1+CEuLUqpbdrZnE55v4zLr1gDAQh8IUDBOqEAAQgkQ8AUG1WL&#10;xe91XZ8mYzSGOiXQmByhSNcpf4T3J9AYu/1F//wknwObNDvLyrJs+/L6+qDzgzwAAQh8R4BOaQTE&#10;XQQoQEknLsbj8Swda7F0CAJZXf9niHmZEwKpEOAWg1Q8PZyd158+bY+zbOteDShgH845CmbmgKsC&#10;JzhWYWU8pru6Y8aIT4OAyWObfHYa1kZmpad9IK97W5G5CHMcE6Bo3THgdMSbWiZT02Rqm9KxGksh&#10;AIHUCFCwnprHsRcCiRPY3Nws66ralX9HiaPA/CUJNCZFPCVnljSDxxMk0Bi7tph47KxhS+VY5YjP&#10;n53f3MxitQ+7IOCDgHRKO6PLug/S+ueg2ES/j1xoKIdWHruQi0wIQAACEPBDoB6NzvzMxCypEqjn&#10;825r7m8L2FOFlqjdHHqNz/FfuqufxGcZFkHAL4GLm5unJo/td1Zms0rA076otz0uq3AQlgQBitaT&#10;cLNLI00NUzGd7piaJpfzIBsCEIDA0AQoWB/aA8wPAQh4J2Be8Iqi2B/VNV0vvNOPY8LGZIinpEwc&#10;NLHCJ4HG2LWlDJ8BWyStyZksFsfn5+eFNYEIgkCCBOiynqDTvzGZwpLE/P9zF9RZYgQw1zOBxWh0&#10;6nlKpoNAUgTyuv6/pAzGWO8EpLt6/8NtdF/37i8NE3IQVoMX7Ogg3dX37UhCCgTSJXB9fb2dLxbc&#10;EhpDCHjaGzJ7Xd72u2LwCzb4I0DRuj/Wkc1U1fX+5xomfiAAAQgkQICC9QScjIkQgMDdBKbT6Uvz&#10;4ie/LWEEgbYEGhMgnpIxbfVlHAS+EmiMXVuo+AzYImlbTpFPJoe2hSIPAikRMF3Wxd7XKdmcuq0U&#10;kSQWAQ91OpUryc/rukiMCOZ6JLCS5+QlPPJmqvQI5Hlu3uP4gYA7Alm2Z0043detoQxFEIdjQ/HU&#10;z3qam9i+5ArCNQLNITAwAdNkRfZqTd6aNffAvrA2vcc9Im/7XtbgICgJAhStJ+Fmi0aW4zzf2ZxO&#10;jyzKRBQEIAAB1QQoWFftHpSDAARcEzAvfvICuCvzlK7nQn74BBoTHx6TMOHTxAKfBBpj15YyfAZs&#10;kXQiJ5cN9Kurq2dOhCMUAokQuP30ydzQw3tj5P6mYCRyB381r2M301/++msvETKYOQCBBQXrA1Bn&#10;ysQInCVmL+Z6JHBzczNzNl3H9xVneiDYCwHWIV4w25yknM/nz20KRBYEUiQgNxoeZHJIPEXbo7bZ&#10;416Rt/2vqB2GcdYJULRuHWmMAuu6Pq1WVnbW1tZOY7QPmyAAAQjcR4CCdWIDAhBInoB5ATQvguaF&#10;MHkYAIAABKIi4PVaRI8JyKic5NuYLDswV6z6npb5IBALgc3NzVLeGf+MxR7s+B8BuqknEg1LdCyd&#10;1/XjRChh5gAE1h49Ih8xAHemTIrAWVLWYqxXArI++MPbhEu8y3jTkYmWJsDaZGmEXgSY3IDJEXiZ&#10;jEkgECmBi5ubp6MsexqpeZj19b3FAwmK1j1AZoruBCha784soSfqqjqSf7ub/9zsyw8EIACBpAhQ&#10;sJ6UuzEWAhC4j4B5ETQvhPLvDZQgcBeBxmQHxboEjjICjTFrU1/i3yZN57LMFavmqlXnEzEBBCIl&#10;MP/779diWhmpecmZRRfDyF1utyvpLHJamAcBCEAgWgKrbABH61slhg3zjmD3PUcJStT4kQDrFZ0x&#10;US8WZ19yAzoVRCsIBEDANFXJF4uDAFRFxWUJeNo/8rontiwTnk+HAEXr6fi6i6V1/bwoin0OP3aB&#10;xlgIQCAmAhSsx+RNbIEABJYiYF4I5cXwST0avV5KEA9HR6AxyeEp2RIdWAxyRqAxZm3OTPzbpOlF&#10;lrlidbyy8sLLZEwCgQgJ0GU9DqdS+BGHH++0wlHn0XGWbd3c3GxFTA7TBiYghwpPBlaB6SEQJYFF&#10;XZ9FaRhGqSBwXteFdIbdVqGMo3cgFbahxIiu67qCYDKZvKLASJdP0CYsAqaZimmqIloXYWmOtr0J&#10;eNpH8ro31hsGDyZHgKL15Fz+gMFltVjsTqfT10CBAAQgkDIBCtZT9j62QwACdxIoNjaeS6JkHzwQ&#10;MAQakxuekix4AwJtCTTGbFtBTeM8XufYpAq/705A4uTZ5eXlXvcneQICEDAE6LIeZhxQ5BGm31pp&#10;7a9Aa9ZKHwZBAAIQgIAaArL2OVOjDIpER+CXv/7Sua72924UnU9DMIjDt8N6SRoencrNHUfDasHs&#10;EAibgBz6ODBNVcK2Au07E/C0n+ptj6wzAB5ImgBF60m73xhf1/VptbKyI4ceT5KHAQAIQCB5AhSs&#10;Jx8CAIAABO4isDmdHo3zfEd+V0IoXQKNSQ1PyZV0PYDlXQk0xmxXgfeNJ/ZtkRxUTpbnh3SKHdQF&#10;TB4wAdNJTbotPw/YhKRUp6AjUncPUIg1r+vHkdLELAUE5G/VqQI1UAEC0RHgsxWdS1UZFMS7wbfv&#10;TORzVMXPssqwzlmWYL/nJ+QC+oHjKQh8IXBxc/NUbid5CpBECXh6F/G2V5aoGzG7JwFP8d9TOx5z&#10;SKCuqiP5t7u5unrmcBpEQwACEAiGAAXrwbgKRSEAAd8E1tbWTqVofdecdvQ9N/MNT6AxmcGicngn&#10;ocF3BBpj1hYvYt8WSQ1yitvbW3P1Kj8QgEAPAqajWr1YkGDswc7XIxRw+CLtaR4dxVYzT9YyTYIE&#10;JPdwkaDZmAwB5wT4bDlHnPoE4b0bDHDoL/UgcW0/N0m5Jvw/+VVVnUgu4MTfjMwEgbgIXF9fb+eL&#10;xUFcVmFNZwKe9pi87Zl1BsADELibADEbaWTU9fOiKPZNE6RILcQsCEAAAp0JULDeGRkPQAACKREw&#10;RevmtKNsbpGETMjxjQtCT8mUhJBj6pIEGmN2Sfn/Pk7s2yKpRo50WZ9dXV29VKMQikAgMAJyhfGr&#10;wFSOXl2KNSJzsbKCKrlZYYvbSSKLMUXmVNzwpsgbqBITgQW3F8TkTlW2XH/6tG3eDVQp1VUZZe9a&#10;XdVn/M8EOLTrNiqELzetuUWM9IgJnJ+fF1Vdm+YpRcRmYlpbAp72mszembf9s7a2My5tAg2xT7xG&#10;FR5ltVjsTqfT11FZhTEQgAAELBCgYN0CRERAAAJxEzCnHYvpdNdc1RO3pVhnCDQuBD0lUfAGBNoS&#10;aIzZtoKaxhH7TYTC/X2WvTDdbcI1AM0hMBwBuqwPx/7HmSnM0OOLpTXRXzg1W9pGBEDgDgKTPD8F&#10;DAQgYJ/ASp6X9qUiEQKjUT2fx/VOoP8djLDrQID1UQdYLYfKDWtHpsFRy+EMgwAEfiCQTyaHWZZt&#10;AwYC/xL4+u7hAYm3fTQPtjBFBAQoWo/AiQ+bIM0wT6uVlR2pMzqJ3lgMhAAEINCDAAXrPaDxCAQg&#10;kCYBc1WPnP7fT9P6NKxuTFhQsJtGIARkZWPM2rKF2LdFUq0c+X47Nl1u1CqIYhBQTIAu68M6h0KM&#10;Yflbmz2gAql5XT+2ZjeCIAABCEDAOYG/fvnl1PkkTJAkAemuHu87QUDvZkkGXwejWS91gPXw0JK1&#10;vzWWCEqQgNzw+SzPsr0ETcfkNgQ87T95209rYzNjIEDRerQxYJpgyr/dzdXVs2iNxDAIQAACSxLg&#10;vWxJgDwOAQikR+D88nJPEr1cWxeZ6xu/ED0lTCLDijkOCTTGrK25iX1bJNXLkaL1N9P19SfqFUVB&#10;CCgkcHl9/TbP85lC1aJVidP3Ebg20HeMRV2frf/66+8ReAATFBL4eHNTK1QLlSAQNIFfV1e9LZ+D&#10;BoXynQkk+Te75muqc6AofKBSqJN2laRL5qv13357qV1P9IOARgLmZk/59ninUTd0UkbA03sGbzPK&#10;/J66Og1xT7wGFiB1/Xw6nb4OTGvUhQAEIOCdAHu83pEzIQQgEDqBzY2NN+M83x1JoULotqD/PwQa&#10;dy4DLabBv3ESMPHaGLM2TPd4HaMNdZGxPAHT5ebi5ubp8pKQAIH0CKyMx6/Ss9q/xV+7A5LI8M/e&#10;2owRdOuUbqpbNzc3W9aYIAgCEIAABNwRkGu43QlHcsoE5F1glqT9EbzLJem3H4ym63rnKCjnf//9&#10;uvNTPAABCIzMjZ7mZk9QQKAVAU97sV7211oZzCAICAE6rccSBmW1WOxSrB6LO7EDAhBwTYB9XteE&#10;kQ8BCERJYG1t7bSqqh3prMHGV+AebkxMeEqQBI4R9T0RaIxXW3oQ97ZIBicnXywOKMILzm0orIDA&#10;6urqibwbnihQJUoVKKgI3K1xFjbNAvcK6mslQI5Bq2fQK1AC0kW4DFR11FZOQHLCfyhX0b16cb7j&#10;ueemaAbWWe2cIQdWn29ubvJ90g4XoyDwHYF8MjnM5NA3WCDQmoCnvSlve22tDWdg0gQoWg/a/aZe&#10;qFpZ2ZH3xZOgDUF5CEAAAh4JULDuETZTQQACcREwScpiOt2pq+ooLsuw5l8CnhIjEIdAGwLeEmjE&#10;fRt3xDymuJ3P6XoTs4exzRkBuqzbR0sBhX2m3iRGXsA0r+vH3lgyUVIEKK5Nyt0Y64FAVtf/8TAN&#10;U6RJYJam2fdYHfm7X+y+Zt11v4frxeJMDqiz/xP7hwD7nBC4urp6Zm70dCIcoXET8LRH5W3PLW5v&#10;YZ0tAhSt2yLpVY6pE5J/u5urq2deJ2YyCEAAAoEToGA9cAeiPgQgMDyBoij2R3X9fHhN0KArgQeT&#10;EZ4SIl11ZnyaBLwlzoj7NAPsB6ul68325fX1ATAgAIFuBOiy3o3XQ6MpmLDH0quktAqVZl7ZMlky&#10;BOTvX5mMsRgKAQhAIFAC53VdjGTdHKj67tVO653QPU+PM3xdh7Fx/D/ok8lk36MLmAoC0RC4vr7e&#10;lu9K8svReHQAQzztVXnbexsAIVMGSICi9bCcJvVBpk6Im3jCchvaQgACOgiQd9DhB7SAAAQCJzCd&#10;Tl9XdW2Sl2XgpiSjPkmIZFwdvKHeYtVTAjB4hyRigMTds/Obm1ki5mImBKwRkC7rbGb3pElxRE9w&#10;Qz+WaEHSWK40v7m52RoaP/PHR0CuEf5vfFZhEQSGI5Dn+clwszNzrAR++euvvVhts25Xou+K1jkO&#10;IJBDxKNRVVUn5mD6APiZEgJBEzg/Py9kv5QbPIP2ohLlPe1ZeduDU4IVNZQToGhduYM+q1dWi8Wu&#10;qQ8KQVl0hAAEIKCRAAXrGr2CThCAQJAENqfTo3Ge75qX1CANSEjpxuSDpyRIQsgxtSeBxljtKfen&#10;x4h5WySjkjNZLI7NBkNURmEMBBwTkM3sM7ky/MjxNFGJpxAiQHdSePTVabMAvYfKEIAABCAAAQgs&#10;SWBe14+XFJHm47xDBun3lNdrciD9VZBOQ2kIDEwgn0wO5QbPrYHVYPpYCHjau/K2FxeLX7DDLQGK&#10;1t3yXUK6NJo4rVZWdqSr+skSYngUAhCAQPIEKFhPPgQAAAEI2CSwtrZ2KicqfzcvqzblIssegcak&#10;g6fkhz2LkBQrgcZYtWU4MW+LZIxyCrPBEKNh2AQBlwTkynA2tVsATrnwoQUefUMoMPrJJxSr6QvT&#10;GDSiG3QMXsQGTQTojKvJG1HpMovKmiGM4d1yCOpLzZna+s0cROc7ZKmQ4eFECVxdXb3Ms2wvUfMx&#10;2xWBr+8NruR/kettT86xHYiPhAB7t+ocWVfVG/m3uylNi9Qph0IQgAAEAiNAwXpgDkNdCEBAPwE5&#10;UVmal1X5d6Rf27Q0bEw2sPhLKyAUW9sYq7Z0J+ZtkYxWjtlgkI2GZ9EaiGEQcECALusPQ02t0MFB&#10;iPkTSSFRE+tZ0wB+DwEIQAACEIBAXASuP33aHtM11q5Teee0y9OxtFTWcxxEdxxIiI+SwPnNzWyU&#10;ZS+iNA6jdBDwsJ/lbW9OB1G00E7ggZgnVj07r65fFUXxxNQBeZ6Z6SAAAQhESYCC9SjdilEQgMDQ&#10;BMzLqry07o/k5XVoXZj/HwKNCzcPiQ58AYE2BBpjtY2QNmOI+TaUGPP5D2h2cH19vQ0MCECgPQE2&#10;t39mlUphQ/soUTqSgqHWjjHFajc3N1utH2AgBFoQ+OuXX05bDGMIBCDQgkBV1ycthjEEAp0I1PP5&#10;rNMDDO5GgHfRbrwGHB3z+k5uz31lDqIPiJepIRAcgfPz82KyWBwHpzgKh0fAw76W2aPztk8XngfQ&#10;WBEB4tSLM8pqNHoynU5fepmNSSAAAQgkQoCC9UQcjZkQgMAwBMzLq2yQ7Q8zO7N+JdC4YPOQ4MAb&#10;EGhDoDFW2whpGuPp+sQmNfh9WATku+zQbDyEpTXaQmA4Ap+7rHNw8bMDYi5kGC7CHMzM+0FfqLO+&#10;D/IcBO4isJllJWQgAAEIQEAvATmw9livdpFpRvF6EA79ut6LaLO5nP/99+sg4KMkBBQRGI/Hplid&#10;3LEin0Stiqc9XS/7dVE7CuOsEGiId+LUCuU7hcj+zuk4z3c3NzbeuJsFyRCAAATSJBBRDiFNB2I1&#10;BCCgn8DmdHokL7M7ommpX9v4NGxcqHlKbMRHFotsE2iMVRsTEu82KCYpI8uy7fHKCle6Jul9jO5L&#10;4Msmd7LvfxSq940cj89RBLQ07HldU7S2NEUE/ESgrpP97iAaIGCTQFbX/7EpD1kQ+Ewgy/YgMQAB&#10;DlcOAL37lDGsAevF4pW5Pbe79TwBgXQJXF1dvczyfJYuASwfhICnvS4v+3aDAGTSoAhQtO7dXXVV&#10;vZF/u2tra6feJ2dCCEAAAgkQoGA9ASdjIgQgMDwB8zJbrazsmJOYw2uTjgaNiQRPCY10iGNpXwKN&#10;sdpX8LfPEe82KCYtQ+L02eXl5V7SEDAeAh0ImE1ueff7s8MjwQ+NsLte8D75yQCK1G37dGZbIPIg&#10;IFcNkzcgDCBggYB8lkoLYhABgX8J3Nzc8L0/dDzwLju0B1rNH2rhuhSrn62vr79uZSSDIACBzwTO&#10;zXdjltHkhHgYhoCnPS8v+3fDEGTWkAhQtO7PW3JzblEUTzjE6A85M0EAAukRoGA9PZ9jMQQgMBCB&#10;zdXVM3MS05zIHEgFpv2WgKdEBtAh0ETAS7KLeG9yA79vSUC65RzKJv1Wy+EMg0DyBFLpsh5qQUIy&#10;AUphjzNXj7Nsi+9FZ3gRDAEIQGApApM8P11KAA9D4AcCchj1D6AoIsA7riJn3K1KaOtE+Yw/Vw8V&#10;BSGgiMD5+XkxWSyOFamEKikS8LT35WUfL0X/YXM3AhStd+PVfXQpB9+fTKfTl90f5QkIQAACEOhC&#10;gIL1LrQYCwEIQGBJAuYkpjmRWY9Gr5cUxeMNBB5MHnhKYOAkCDxEwMSolyQX8U4g2iVQ3N7eHtoV&#10;iTQIxEsg9i7roRUgxBtp91j2tYgnOcO9GzzzPiMTRk0gq+v/RG0gxkHAE4FFnpeepmKadAjwna/V&#10;1xSva/XMZ71CWDdWVXWysbHxRjVIlIOAMgLj8dgUqxfK1EKdFAl42gPzsp+Xov+wuRsBita78Wo5&#10;Wg4uno7zfHeT98GWxBgGAQhAYDkCFKwvx4+nIQABCPQiUGxsPK/qer/XwzzUSICkQSMiBgxMwFuM&#10;ekrUDYyT6T0TkC7rs6urq5eep2U6CARLwHRZN1eLB2vAHYqHUHAQE+9OtlCs0wmXjcHzun5sQw4y&#10;IAABCEDALoG1R49O7UpEWsoEzuu6GGXZdsoMgrGdQ5tqXaV5HbkyHr9SCw7FIKCQgMkNmxyxQtVQ&#10;KVUCnvbCvO3tpepH7G5HgKL1dpxajqqr6o38211bWyOH0JIZwyAAAQgsS4CC9WUJ8jwEIACBngQ2&#10;p9OjarHYlcfLniJ47A4CjckCT0kLnAOB+wg0xqgtdMS6LZLIuYtAlr24vr7eBg4EINBMwHRZn0wm&#10;UWx+ay4waPZExCMoUh/aubOhFWD+uAjkeX4Wl0VYA4EBCNQ1ubYBsMc85S9//bUXs31R2sY7slq3&#10;altXym24b1ZXV0/UAkMxCCgjcHl5uSeHuF4oUwt1ICBXGvvZffMzCw6FQAMBT/EevR/q+lVRFE/M&#10;Hk70tmIgBCAAAUUEKFhX5AxUgQAE0iMgL78n5nohc81Qetbbt7gxScDizT50JHYi0BijnaQ9MJhY&#10;t0USOQ8QkJtCjs/PzwsgQQACzQRk8/so5C7r2goKmoknMoLukSocPc6yrZubmy0VyqBELATOYjEE&#10;OyAwFIFqNCLPNhT8SOflRpXAHct7s0oHallnTrLsuUpAKAUBhQTM2lc6qx8qVA2VIPAPAU/f+d72&#10;+vArBB4i8MBeMDHaGDql5A2eTKfTl40jGQABCEAAAtYJULBuHSkCIQABCHQjYK4XMtcMSdH6Sbcn&#10;Gf0tgcaFFwW8BMzABBpj1JZ+xLotkshpIJBJgV4+mbBBQaRAoCWBELusaykgaIk4jWF0itTq55lW&#10;xdArPAKLPC/D0xqNIaCLgLzD8DnS5ZIYtOG7PgYv8i6t0osDrztfywHzM5VgUAoCCgnczufHolah&#10;UDVUgsD3BDzsk3nb88O3EOhJgBi9G5xpJGkaSm5ubLzpiZbHIAABCEBgSQIUrC8JkMchAAEI2CBg&#10;rhkqptNdKVw/siEvNRmNCy4PiYnUmGNvNwKNMdpN3P2jiXVbJJHTkkCeZXsXNzdPWw5nGASSJhBS&#10;l/WBCwaSjpN7jffUIQr4/QjQdbUfN566m8Dao0ensIEABJYjIBvQ/11OAk9D4H8Erj992jY3qsAk&#10;MgIUr6tz6ADr0PL206dX6kCgEASUEri+vj6QBibbStVDLQj8TMDDfpm3vT/8C4H7CDTEOTH6PTip&#10;xXljGkmahpIEFQQgAAEIDEeAgvXh2DMzBCAAgZ8IFEWxX9X1PmjaE2hcaHlISLTXlpEpEmiMUVtQ&#10;iHVbJJHTkUC+WByY62A7PsZwCCRJQLqsq37PG6BAIMk4aG00RTStUSkYOFOgAypAAAIQgMAXAnme&#10;nwEDArYI1PM53/O2YGqVw+FQVZ7xtS6Vw01/mkZCqoxHGQgoJXB5ebknqj0zex3e9juUskCtwAh4&#10;2DfjMxFYTMSoLkXr7bxa16+kFucJ73/tcDEKAhCAgEsCFKy7pItsCEAAAj0IbE6nR9Vo9EQeJVna&#10;wK8xCeAhEdHDxTySEIHGGLXBgk01GxSRsRyB4st1sMtJ4WkIJEBAuqyfVFV1os1UXwUB2uxWqw/f&#10;7Wpdc59ipusqh7eCc5tqheUgu7rvCtXAUA4CPxM4AwoEbBGQ7/nHtmQhRzkBDoyqcpDLdWq9WJyt&#10;//bbS1UGowwElBIwa105DHj4rXpe9j2U8kCtAAl42CvmMxFgXMSmMkXrD3m0NLU30+mUd7/Y4h57&#10;IACBYAlQsB6s61AcAhCImcDmxsabcZ7vjuqaDba+jvaQgOirGs+lQcBLgoo4TyOYArDSXAd7KdfC&#10;BqAqKkJgcAIr47GaK8ddFgAMDjo0BSiOCc1jd+k7i8EIbIAABCAQCQHyaZE4UoUZWbanQg+U8EuA&#10;Q6R+eT8wm4t1q9x+pmZdrgY0ikDgHgLz+fxYflX8+Gsv+x94BQK2CHjYS+MzYctZyOlNgKL1n9DJ&#10;jTqnpubG1N705sqDEIAABCBgnQAF69aRIhACEICAHQJra2un0oFzx7xI25EYl5QHF/4eEg9x0cQa&#10;2wS8JKaIc9tuQ96SBCTun53f3MyWFMPjEIiegIYu6y42/KN3nAsDKVJ3QXUwmfO6pvvqYPTjm7ge&#10;jc7iswqLIOCPgLxv8RnyhzvqmaSrLGvcqD3cwjje2VtA8jPE1jrW3Hom3xNHfrRmFgiETeBaGpSY&#10;RiX3WWH2QbzshYSNEe21EPCwp8bnQYuzE9aDovV/nV9X1Rv5t2tqbhKOCEyHAAQgoJIABesq3YJS&#10;EIAABP4hsLm5WRbT6Y68TJNA/SYoWPDzCdFMwEt8ekisaWaMbnoJTBaL4/Pz80KvhmgGAR0Ehuqy&#10;bmuDXwfFgLWgW2PAzntQ9VmshmGXfwJ5Xf+f/1mZEQJxEFhwW2EcjlRihTQS+UOJKqihgQDv8Rq8&#10;MFp2XTvUelwFPJSAQAcCl5eXezL8WZtHvOyJtFGEMRBoIuBhb43PQ5MT+L1zAhStj6QRxOuiKJ6Y&#10;WhvnvJkAAhCAAAQ6E6BgvTMyHoAABCDgn4C8UO+P6pprKgV940LfQ7LBfwQwYygEGuPThiHEuA2K&#10;yHBHoMgnk0N34pEMgTgImC7rkjR948uaZTf0fekZ/TwUuETt4nGWbUkX1q2ojcQ4bwSq0aj0NhkT&#10;QSAyArIuP4vMJMwZlsBs2OmZXSUBuq6rcEufde6X7uonKgxACQgoJiCd1bfzPO+U4/WyN6KYGaoF&#10;RMDDHhufh4DiIVZVPcS5UnRlVdf7xcbGc6X6oRYEIAABCAgBCtYJAwhAAAKBEJhOpy/NC7aoWwai&#10;snU1Gxf46S6+rLNGYHcCjfHZXeTPTxDjNigiwzGBPMv2rq6unjmeBvEQCJ7AJMucJ037bOAHD1ab&#10;ARSzaPOIa31mridAfhoEJnl+moalWAkB+wTkUOCZfalITJHA54NoWbadou3Y3IEAh1I7wHIztMu6&#10;V7qrm/0VfiAAgQcImNsz5YYRU6xedAVl9ki87JN0VYzxEPiRgIe9Nj4LhN3gBB6I8yjjU25bG+f5&#10;7uZ0ejQ4exSAAAQgAIEHCVCwToBAAAIQCIiAecE2L9qichmQ2lZUbVw4eUguWDEEIVESaIxPG1YT&#10;4zYoIsMxga+bElmWHZhOPI6nQzwEgiYgXdbP6sXCSfK0y4Z90BA1K0/himbvONNtXtePnQlHMAQg&#10;AAEItCKQ1/X/tRrIIAg0E5g1D2EEBL4Q4KDq4KHQtA4262+zDh9cURSAgHICk8nkQHK7S+V1veyX&#10;KOeIegEQ8LDnxmchgDhIWMWY4lMOWp3ITTo7a2trpwm7FNMhAAEIBEOAgvVgXIWiEIAABP4hYF60&#10;q8Xid3nxTuaFu3HB5CGpQPxB4D4CjfFpAx0xboMiMhwT+PGzYDrxmI48jqdFPASCJiCbgK9sGtC0&#10;QW9zLmTdQYAiFcJiNJoBAQI2CEgx1YkNOciAQIoE8jw/S9FubLZPgINo9pkmI5HDq4O6+p51cTmf&#10;z53fcjao4UwOAQsE5HaRp1Ks/tSCKDqt24CIDPcEPOy9edlDdE+KGUIl0BDjMcSn3LL2uphOdzc3&#10;N8tQ3YTeEIAABFIjQMF6ah7HXghAIAoC5oW7rqpd+XcUhUEPGNG4UPKQTIidMfb1J9AYn/1F/+9J&#10;YtwGRWQ4JnDXZ8F04llZWXnheGrEQyBoAra6rFOoPnAYUJAysAP0TD/Osi3Z4N/SoxGaQAACEEiS&#10;wFmSVmO0dQLj0WjPulAEpkWAdcKg/v52nSxNFf6kiGlQdzB5AATMbZmLxeLApqpfb+O0KRNZELBO&#10;wMMeHJ8F615DYBcC8Ratl1Vd7xcbGxxK7BIPjIUABCCggAAF6wqcgAoQgAAE+hAwCdaiKPbNqdE+&#10;z0fxjIckQhScMMIJAYrVnWBFaGAEWiRan11eXu4FZhbqQsArgS9d1su+k7Ko70vOwnMUoFiAGKWI&#10;WZRWYZR3Aou6PvM+KRNCIAICf/3yy2kEZmDCwASuP33aHmVZMbAaTB8LAW5iGtST9WJxNv/779eD&#10;KsHkEFBOwNySaW7LFDWdfPd52UtRzhj1lBPwtN/MZ0F5HMSsXmxF65IzG+f57uZ0ehSz27ANAhCA&#10;QKwE2NuO1bPYBQEIJEPAnBo1p0djNPjBhbun5EGMXLFpeQJekkrE+PKOQoJTAm0/B3meH9Jt1qkr&#10;EB44gc9d1qXbW1cz6KrelZil8RSbWAIZr5h5XT+O1zos80lA3rXOfM7HXBCIhcBmlpWx2IIdwxGo&#10;5/PZcLMzc9QEOPTq3b3mkDjd1b1jZ8LACMjn5MDclulS7ba5ZJc6IBsCDxLwtCfHZ4E4HIxAJEXr&#10;spdyUlXVztra2ulgLJkYAhCAAASWIkDB+lL4eBgCEICADgLm9KicIt0RbUodGi2vBQv25RkiwQ0B&#10;L7HpKTHmhhBSUyDQ8XNQ3N7emg49/EAAAvcQ+NLtrdV7HIXqA4URhSUDgQ9y2lmQWqO0OgLy977V&#10;94I6xZUp9PVGoNj/qwz7cOrU9elwkzNzTASkaO+PmOzBFoUEWF/4csqpHBI/8jUZ80AgRALSaOSp&#10;fO899aF7i9s6fajBHBC4n4Cn7+eO+yt4DAL2CAS+/1yPRq+L6XSXw4j2QgJJEIAABIYgQMH6ENSZ&#10;EwIQgIADAuYUabWysiOnSk8diPcqsnGhHvhiyitMJrNKoDE2bcxGfNugiAxHBPpuKkiX9dnV1dVL&#10;R2ohFgLBEzAJ1qYu6xSqD+BmuqkPAD38KcdZtsXNIuH7UYMF8r3wXw16+NLBVUG5L/2HnscVPy9r&#10;YIvwKg56WKSZtqg8y2ZpE8B6bwRYczhFLUW4z51OgHAIBE7g+vp6e7FYHPg2I7R3TN98mE8BAQ/7&#10;dHwOFPg5VRUeiG/FcVlWdb1fbGzwbpdq3GI3BCAQFQEK1qNyJ8ZAAAKpE9hcXT2rq2pX/r0JlUXj&#10;QshDkiBUdujtlkBjbNqYnvi2QREZjggs+xmQTcIXZhPEkXqIhUDwBO7rsk6h+gCu9dRNaQDLmNIf&#10;gZm/qZgJAjoILFswrcMKtLiLwDK+9U1U3ptOfc/JfPERuPzwYS8+q7AoCAKsQ6y6qaqqE+mufmJV&#10;KMIgEBGB8/PzQg7JmlsxiyHMWjbXPITOzJkYAQ/7dXwOEospTeaGVLRe12fjPN/dnE6PNCFEFwhA&#10;AAIQ6E+AgvX+7HgSAhCAgEoCpkNnURRPpGg9uJf2xoW5h+SASqei1OAEGmPThobEtw2KyHBEwNZn&#10;QDZBjs1miCM1EQuBoAn82GWdQvUB3EmByADQ45xyXteP47QMq3wSkBtqTnzO9+NcXYuUh9SVufUS&#10;6BpHy647ZL1xoZcGmoVCYJJlfI+H4qxY9WRdYsuzdOC0RRI5URKYTCaH0mBke0jjln33G1J35k6E&#10;gId9Oz4HicRSYGZqiUtZ45/IIcSdtbW108AQoi4EIAABCDxAgIJ1wgMCEIBApASkaH3fXI0UinmN&#10;Cx8PSYFQWKGnXwKNsWlDHeLbBkVkOCJg8zMgmyBbZjPEkaqIhUDwBNZ/++1lvVicsVD37EoKQjwD&#10;T2K6WRJWYmRwBLoUDwdnHApHQ6BtnN5l8IIO69HEwcCG8D0+sAOY/guBr+sU8oadQ2KxWBxR2NQZ&#10;Gw8kRODq6uqZ5Gn3NJj89d1Pgy7oAIE7CXj4Hra5B4MXIdCaQENsDx2X9Wj0uphOd02jn9Y2MRAC&#10;EIAABIIgwD54EG5CSQhAAAL9CJirkarFYleeDvtF3kMyoB9hnoqdgJfFOPEdexgFa5+rzQKzGXJz&#10;c/M0WDAoDgHHBORQxyvHUyDeEKD4gzhwSGAsB7Tku27L4RSIToPAWVszlynwbTsH4yCgjcBdcb+S&#10;52Hnv7RBTlCfz9/fA3ebTRA7JrchwCHbNpS+jilZV3fBxdjUCFxfX29LfvZAm91e9mK0GY0+4RDw&#10;sI/HZyCccIhKU51F66VpylhsbHBbTlTBhjEQgAAE/keAgnWiAQIQgEDkBOTU6ck4z3flyqRTraY+&#10;uAj3kATQygW9hiXgJTlEfA/rZGa/l4Dr+JdOVwcU8hGAELibwOrq6pF8Rs7g44gAhR6OwCL2DgIz&#10;qEBgGQLyffD5u6BNMfoy8/AsBGIiIJ+bk5jswZZBCPD9PQh2Jm1NgPVMIyrZB/nz63tU42AGQCAx&#10;Aufn54V8Ro5Huc4SEdc56cTcjbm2CXjYz+MzYNtpyGtFQFPRel2fmboW05Sxle4MggAEIACBIAno&#10;XI0EiRKlIQABCOglYK6/rKvKFK2faNOSxbc2j6CPIeAlLj0kt/AmBPoQ8BL/o1Exn8+P++jHMxBI&#10;gQDd4Bx4mcIOB1AR+RCBeV0/hhAEliZQ1+XSMhAAAQhAAAKtCfD93RoVA4cmwPrmPg+Uf//99+uh&#10;3cP8ENBKYPLo0WE2Hm991k9x0bqn/LRWN6GXZgIe9vWIf80BELFuHmK7iZ6pY6mqasfUtTSN5fcQ&#10;gAAEIBA2AQrWw/Yf2kMAAhBoTUA6rZfFdLorhetHrR9yPLBx0a1gceQYAeIVEmiMy2V1ZkNpWYI8&#10;75CA8/j/Rne5enZbrqBVd/2sQ7yIhkBrAqbLugwmMdua2AMD+d61QREZ/QjM+j3GUxD4jgDfBQQE&#10;BFoS0NikoaXqDFNEYDwa7SlSB1Ug0Ezg63qHPPpnVpJrem72QZrBMQIC6RG4urp6Jrnf77/nTNG6&#10;4sL19LyExUEQ8PCd63OfJgjmKOmHwAOx7TomTf2KqWPhPc6Pq5kFAhCAwNAEKFgf2gPMDwEIQMAz&#10;gaIo9kd1/dzztD9N17iw8bDgH5oB8+sj0BiXy6pMXC9LkOcdETCx7zz+79b92c3NzcyRWYiFQNAE&#10;zEZ70AYMqTxFG0PSZ+4vBMZZtiXfcVsAgQAEIAABCEAgDALXnz5tS7VrEYa2aAmBOwgkflh3sVic&#10;fTn8TXhAAAI/EJCmIdvSWf3+xiEUrRMzEOhGwMNe30D7Nd04MDo+AgMUrVd1vf+5foUfCEAAAhBI&#10;hgAF68m4GkMhAAEI/I/AdDp9XY1GT+R/KYfg0rjI9rDQH8Ju5tRNoDEul1WfuF6WIM87IuA89hv0&#10;lg3F4/Pz88KReYiFQLAEZKPdXIF5EqwBQyieeIHGEMiZs5HArHEEAyDwAAHpGP0fAEEAAu0I8Hlp&#10;x4lR9xOo53O+twmQOAgkui6aTCYUOsURwVhhmYDJu8p70nGjWIrWGxExAALfEfCw5zf03g0eh8CP&#10;BCzHZDnO853N6fQI0hCAAAQgkBYBCtbT8jfWQgACEPiXwObGxhtZBOxKt/UzVVg8LPBV2YsyKghY&#10;XmD/bBNxrcLPKHFHaOqAUsim4qEOVdACAroIjMfjV7o0UqpNogUZSr2BWt8QmNf1Y4BAAAIQgAAE&#10;IBAGAbnh6I8wNEVLCLQkkNA6yRz2Noe+W5JhGASSIjB59OhQuqtvtTLaFK0rLFwf8HbQVtgYlDAB&#10;D3t/zvcvE3Yfpt9DoCGubcSkHKQ6rRaL39fW1k7xAwQgAAEIpEeAgvX0fI7FEIAABP4lYBYBkszd&#10;MYsCX1geXMR4WNj7spN5wiFgY2H9oLXEdTjBkJCm2pL8Uhiwd3V19SwhF2AqBFoRoMt6A6aECjBa&#10;BQyDNBKYaVQKncIhkOf5WTjaoikEhiUgn5eTYTVg9tAJ5FnG93boTkT/uwkksG7isDfBD4G7CZh8&#10;q+SB9zrzUVi0bmxwvpfTGRQPQMAEpvvIdD8DnoTADwQcFq3XVXVUTKc7m5ubJdwhAAEIQCBNAhSs&#10;p+l3rIYABCDwLwGzGJCFwa5ZHLjGQrG6a8LI70rAeZLHQ6Kqq82Mh4DzuO+JWDr9HFxfX2/3fJzH&#10;IBAtATbe73BtAgUX0QZ0YoaNs2zr5uZmKzGzMdcugTO74pAGAQhAAAJ3Ebj88GEPMhCInsDXdVRk&#10;+crFYnFEd/XooxcDexCQtejM5Ft7PPrPIxSt90bHgwkS8PDdqnVfJ0Fvp2Oyg6L1qq73i6LYTwci&#10;lkIAAhCAwF0EKFgnLiAAAQhAYGSK1j8vDur6lSscLKRdkUVuXwLOY9JDgqqv7TyXLgHncd8X7ZcN&#10;kDrPD8/Pz4u+YngOAjESMBvvZgM+Rts620ShemdkPKCCwEyFFigRJAHpGF0GqThKQ2AAAhQrDgA9&#10;oiknWfY4InMwBQLNBCJaW00mE2d7Gs0gGQEBnQRMfnVR18dLa2dytgoL19XmuJcGjoCgCXjYEyT2&#10;g46QMJW3F9flOM93NqdT9jnCjAS0hgAEIGCVAAXrVnEiDAIQgEDYBKbT6UtzslWsKG1a0riAtrfY&#10;sak2siIm0BiTy9pOTC9LkOcdEHAe9310/mHTQ3TcXnn06EUfUTwDgZgJJL8BH1ExRcxxim13E5jX&#10;NQVwBEdvAo8ePTrt/TAPQiAhAnVdW81jJYQOU/9HYAYMCCRJIPC1lvz9fyUHls6S9B1GQ+ABAuOV&#10;FVOsXliDpLRoXWW+2xp0BAVJwMPeIHEfZGSErfQDcd0mHuV97bRaLH5fW1sjxxV2JKA9BCAAAWsE&#10;KFi3hhJBEIAABOIgYE62ygnXXbGmtGFR40LFw+Ldhh3IiIdAY0wuayoxvSxBnndAwHnc99H5/o2O&#10;Z5eXl3t9RPIMBGIlYDbgk+uyHul19bHGKHY9SGAGHwhAAAIQcE7g1PkMTBAtgZubm61Rlm1HayCG&#10;QaANgTAL18u///77dRvzGAOBlAhcffjwUm5qsr8OVVi0bvyqMu+dUsBh688EPOwREvcEniYCD8Vj&#10;XVVHxXS6s7m5WWrSGV0gAAEIQGBYAhSsD8uf2SEAAQioJGBOuJqTrubE6zIKNi6YPSzal9GfZ+Mj&#10;0BiTy5pMTC9LkOctEzAx7zzu++jcsMGRTyaHn4sG+IEABP4lkEyX9TALJYhUCNxLYJxlW3ynESDL&#10;EJB1+ckyz/MsBBIhUCZiJ2a6ITBzIxapEAiQQEDrMTnU/YripwBjDJWdEpC15yzLMne3V/5wW6ZT&#10;YzoIV5n/7qA/QyMk4GGvkLiPMG40m9QQ03fFY1XX+0VR7Gs2C90gAAEIQGAYAhSsD8OdWSEAAQio&#10;J2CSvXLqdVf+vXGirIfFuhO9ERosAefJG2I62NiIVXHnMd8HXPtNjeJ2sTjsMwXPQCBWAtF3WQ+o&#10;MCLWGMMupwRmTqUjHAIQgEDiBORgx38TR4D5SxCY1/XjJR7nUQjESUD5+kyK1c/W19dfxwkfqyDQ&#10;j8D5+XmxqOvjfk93fEpht3WVufCOWBkeGQEPe4bEfWQxo92c9kXr5TjPdzan0yPtJqEfBCAAAQgM&#10;Q4CC9WG4MysEIACBIAiYonU5+fqkHo06J38fXCR7WKQHARglvRFwnrQhpr35konaEXAe8+3U+H5U&#10;x40Mc3WtucK2z1Q8A4FYCczn8+diWxmVfcoLIaJijTGDEaAQbjD0sUx8Fosh2AEBhwTiej9yCArR&#10;PxMYj0Z7cIEABO4hoHS9JgeVzNqYHwhA4BsC45UVU6xeeIPSMdfrQy+1t436MJ45dBLwsHeoci9I&#10;pzfQygaBppiu69Nqsfh9bW3t1MZ0yIAABCAAgTgJULAep1+xCgIQgIBVAsXGxnNzbVNboSyO25Ji&#10;nA8CzuOxaXHuw0jmgMA3BJzHfB/aPTcwzBW219fX232m5BkIxEjg8w04df1nFLYpLXyIgi1GaCQw&#10;06gUOoVBQP7u/18YmqIlBIYjIIddT4ebnZlDJnD96dP2KMuKkG1Adwh4IaBo/VZV1cnGxsYbL3Yz&#10;CQQCIWCafpjmH97V7Znzda2nyvy4a6ORr5cAe4h6fYNm/QjcE9PyjnY0nU53zB5GP8E8BQEIQAAC&#10;qRCgYD0VT2MnBCAAgSUJmGubzPVNIubBRUZjIoiF+ZKe4PEuBBrjsYuwu8YSz8sS5HmLBNR2kFly&#10;40KKtI7NlbYWUSEKAkET+Pvvv183vY+pNlBRoYNqTigXFYFxlm3d3NxsRWUUxvgk8OAa3KcizAUB&#10;rQSkQIvPiVbnKNerns9nylVEPQjoIqBgPTcej1/pgoI2EBiWgKw1Z6bpx2BamNzvkvlfF7o73xty&#10;oTQy4yXgeC+ReI83dNRa9kNMyz7eflEUrZsfqrULxSAAAQhAwAsBCta9YGYSCEAAAnEQMNc3VSsr&#10;O7LoOL3LosYFseMFeRyUscIWgcZ4XHYi4nlZgjxvkYDzeO+jq6XNimw83po8enTYRwWegUCMBILt&#10;sq6gsCHGeMCmoAjMgtIWZdUQoHO0GlegiGICjx49ujNPpVhlVFNCQAr8/lCiCmpAICwCw63v3qyu&#10;rp6EBQttIeCOgDkYvZBmH+5m6CCZovUOsBiaJAHHe4oq94iSdHRyRpeSt9qRzupHyVmOwRCAAAQg&#10;0JsABeu90fEgBCAAgTQJbK6untVVtStF690Sw44X4ml6A6vvI+A8MUM8E3yKCDiP9z62Wt6gEBv3&#10;ZAPmaR9VeAYCMRIIqsv6cIUMMboemwImMK/rxwGrj+oQgAAE1BKQ/NSZWuVQTD2BPMtm6pVEQQho&#10;JuB5vSeHTJ5rxoFuEPBNQNaZpli98D3vvfNZzgnbsEtl7tyGYcgIk4DjvUXiPcywCFXrejQ6XSwW&#10;v5uGh6HagN4QgAAEIDAMAQrWh+HOrBCAAASCJmA6exbT6a4Urh99NeTBRbDjBXjQMFHeOgHnCRni&#10;2brPENifgPN476Oao40J6RZ0YLoG9VGJZyAQGwHzLqZ+o95z4UJsPsaeKAnMorQKo5wToIuoc8RM&#10;ED6Bs/BNwIIhCFx++LA3xLzMCYEoCfhZ/72W9yL+5kcZQBjVh8D1x48Hkhve7vOs02cs3bppU0eT&#10;Q1eZR7dpJLLCIeB4j5FYDycUQta0Go2OphsbO2afImQ70B0CEIAABIYhQMH6MNyZFQIQgEAUBIqi&#10;2K/qep9i9SjcGYURzhMxjhNJUTgBI7wRcB7vXS1xvxlRfOka1FUzxkMgSgKyUX8kHUzO1Bnnp1BB&#10;ndkoBIEmAuMs2+LgVRMlfg8BCECgFwF970O9zOAh3wQmWcbtJ76hM1/8BNytB8tPnz69ih8gFkKg&#10;HYHLy8s9Gfms3eiBRjlqarKMNery6csYw7NhE3C810ishx0e2rWXhob7xfr6vnY90Q8CEIAABPQS&#10;oGBdr2/QDAIQgEAQBDanU1MstSvKlkEojJLREnCegHGcQIrWMRhmnYDKjjCeNiBM1yDTPcg6VARC&#10;IFACk8lEz4a9u8KEQL2D2hC4k8AMLhDoQ6Cu67M+z/EMBFIgIJ+P/0vBTmx0QoDvZSdYEQoBIWB5&#10;fSh/6/+kgyeRBYF/CJiD0PlkchgED0854y4snO8jdVGGsWkTcLznSKynHV6OrC8X8/nuVGpDHMlH&#10;LAQgAAEIJEKAgvVEHI2ZEIAABFwSkGTxSZ7nu5I4Pv1uHseLbZc2ITssAs4TL8RyWAERsbbOY70P&#10;O/8bD89kY2bWR1WegUBsBFR0WbdciBCbj7AHAt8SkJtC6ORKSPQlcNb3QZ6DQOwEJB/F5yN2Jzuw&#10;7/OtJ1m27UA0IiEAgW8JWFgvmpvFfvvtt5eAhQAE/iHw5QbKIhge/nPHjWhU5tgbtWZAlAQc7z0S&#10;61FGzSBGmRqQlclkx9SEDKIAk0IAAhCAQFQEKFiPyp0YAwEIQGA4Amtra6dVVf2vaN3xIns4S5lZ&#10;GwHnCRdiWZvLk9XHeaz3ITvQhsOiro/Pz8/D2Zjpw5ZnINCSwGBd1i0UHrQ0kWEQiInALCZjsMUr&#10;gdLrbEwGgbAInIWlLtoqIcB3shJHoEYiBJZYPw625k3ENZgZFgFz86S5gTIsrUVbk0MeKI98HyuV&#10;ufbgHIvCVgg43oMk1q14KWkh1Wh0VC0Wu9I8h7V30pGA8RCAAATsEaBg3R5LJEEAAhBInoC5llOu&#10;gdqpsuwoeRgA8ELAeaLFcaLICyQmiYKA81jvSmn4TYZivLJy3FVtxkMgRgKmy7ocGjzxZtsShQbe&#10;dGQiCCglMM6yrc8dXfmBQEcC0snqvx0fYTgEUiJwlpKx2GqHALee2OGIFAh0JtBxPWnWumbN23ke&#10;HoBAhAQuLy/3xKxnQZumsGhdXd49aAejfG8CjvciifPenkn+wXo0el6sr++bGpDkYQAAAhCAAASs&#10;EaBg3RpKBEEAAhCAwFcCZuFiFjAQgYBLAs4TLI4TRC7ZIDsuAs5jvSsuJRsLeZ7Prq6uwt6k6cqe&#10;8RC4h8B4PH7lHE7HwgLn+jABBMIlMAtXdTSHAAQgoI8AXd70+SQEjcaj0V4IeqIjBKIl0HJ96WWt&#10;Gy1kDIuJgDn4nE8mh1HYpCS3/C1Ldfn3KByNEZ0JON6TJM47eyT1B8rFfL47XV9/nToI7IcABCAA&#10;AfsEKFi3zxSJEIAABCAgBD4vYOr6ifyfJUAgYJuA88SK48SQbR7Ii5OAiXPnsd4VnbINhWw8Pri+&#10;vt7uagbjIRAbASnUOnHWZb1lIUFsTLEHAq4I0NHVFdno5Z5GbyEGQqAHAbl94KzHYzySOIFPnz5t&#10;Z1lWfF1zq1x7J+4jzE+IwAPrzS/d1U8SooGpELiTwPn5eSHrSHPTZBENImU5ZsNVXR4+GmdjSCcC&#10;jvcmifNO3kh2sKyzT1cmkx3pqs57WLJRgOEQgAAE3BKgYN0tX6RDAAIQSJrAxsbGmzzLdgVCmTQI&#10;jLdKwHlCxXFCyCoMhEVLwHmc9yGncCPBmFHn+aHZuOljEs9AICYC1jvPUageU3hgiy4CM13qoE0I&#10;BORmGdbUITgKHYcgcDbEpMwZNoH5fL53lwUUsIftV7QPnMAd609Z4+4HbhXqQ8AKgclkciDfUdtW&#10;hGkSYnLNyvLNKnPymnyGLn4ION6jJM79uDHUWarR6KhaLHa5ySxUD6I3BCAAgTAIULAehp/QEgIQ&#10;gECwBNbW1k7lyqjfzWncYI1AcTUEnCdSHCeC1IBEEdUEnMd5V+sVbh58a4LZsDEbN13NYjwEYiNg&#10;rcs6heqxhQb2KCMwzrItc527MrVQRz+BM/0qoiEEBiFArmkQ7GFPKt3VH7ex4NsC9jbjGQMBCFgg&#10;8GU9ulgsjiiUssATEcETkLXjU7lh8mnwhjxkAEXrUbsX43oScLxXqW4PqicmHrNLoB6Nnhfr6/vS&#10;Wb20KxlpEIAABCAAge8JULBOREAAAhCAgHMCZmFjTuOaU7nOJ2OCaAmQQInWtRj2DQF1ca5sw+C+&#10;YDEbN5eXl3sEEwQgMHremwGF6r3R8SAEuhD48l0/6/IMYyFAwRYxAIG7CUhzhAvYQKALAYmZQgrW&#10;O38P0329C2XGQmBJAnVdztfW+q9tl5yexyGghcD19fX2oq7TaNKhLAf99XtfSyygR6IEKFpP1PGD&#10;mF1K88Hd6fr660FmZ1IIQAACEEiOAAXrybkcgyEAAQgMQ8AUrZtTuXI699UwGjBryAS8FPE6Tv6E&#10;zB/d/RDwEuddTFG2UdCkej6ZHNKxtokSv4+dwOebbaQTXWc7+Q7sjIwHINCFwI8dWqVYrlVn1y5z&#10;MDZ+AhI3ZfxWYiEEOhM47fwEDyRN4OPHjzMbAChgt0ERGRC4m4C88/y5mWW89xAgSRM4Pz8v6jw/&#10;FAhFMiAU5qLV5euTCQYM/ZeA45wtMU6syXvX6cpksiN1HCfQgAAEIAABCPgiQMG6L9LMAwEIQAAC&#10;nwnI6dyXdVXty/9J0pmY0EPAcdJHj6FoopGAyo4tCjcIWviuuF0szEYOPxBImsBkMml/OJCu6knH&#10;Csa7I9CiiG3mbnYkR0zgNGLbMA0CvQjkeU5uqRe5dB+S7upODo39eDgtXcJYDoHlCEg36bO/f/31&#10;9XJSeBoC4ROQ3M6BfLdsh29JRwtMTlpZXpqC3o4+ZLh9Ao73L4lx+y4LRWI1Gh1Vi8Uut/qF4jH0&#10;hAAEIBAPAQrW4/EllkAAAhAIhsB0Oj3Ks2xXFC6DURpFByPgPFniONkzGDgmDoKA8/juSkHhpkAX&#10;E6RgZXb14cPLLs8wFgKxETAJ5sYu6xSqx+Z27FFAoEuhmhTLbXEriAKnoQIEIBA8gV9++eU0eCMw&#10;wDeBPdcTdnkncK0L8iEQGoFJlr2iu3poXkNf2wRkrfg0G4+f2pYblDyK1oNyF8p6IOB4H1PdPpUH&#10;pKlPUY9Gz4v19X3prF6mzgL7IQABCEDAPwEK1v0zZ0YIQAACEBACa2trn6+YMldNAQQC9xFwniRx&#10;nOTBsxB4iIDz+O6KX9lGQFf1v46XIsAXsrEz6/s8z0EgBgL3dlmnUD0G92KDEgItuqg3acp3VRMh&#10;fv8jAdbOxAQEfiAg7/4lUCDQloA5LGYOjbUdb2OchfcFG2ogAwJhEJB9AjmAfRSGsmgJATcErq+v&#10;t+WmgQM30gOTqixXrS6XH5g7UdcCAcf7mcS4BR+FIaJczOe70/X112Goi5YQgAAEIBAjAQrWY/Qq&#10;NkEAAhAIhIDpAGqumqqq6k0gKqOmRwLOkyOOkzseUTFVgAScx3dXJso2ALqq/+P4+Xx+eH5+Xiwr&#10;h+chECqBL9d4/i/pTKF6qK5Eb2UEbHZMlYO7j5WZhzrKCUjMXChXEfUg4JUADRC84o5lstnQhth8&#10;lxjaFuaHgG0CcqDkuW2ZyINASARMLrPO80PRmZzmV8cpy1mry+mHFODoaoeA431NYtyOm7RKMWto&#10;00xQuqqfaNURvSAAAQhAIA0CFKyn4WeshAAEIKCWgLlqqphOn4zq+rVaJVHMOwHnSRHHSR3vwJgw&#10;KALO47srDWWJ/67q3zVers3dmjx6ZDZ4+IFAsgQ+ffr0SowvR3znJRsDGG6HgMPCspkdDZGSCoE8&#10;z89SsRU7IdCSQNlyHMMg8JmAFGj8oQmFw3cMTWaiCwRaEajq+kQOXp+0GswgCERKQG7LO5Dvhu1I&#10;zetvlrLc9dfv7/4G8SQEliTgONerbv9qSVw8/g+BajQ6Mk0EvzS6AQsEIAABCEBgUAJ5WZbH53IV&#10;4qBaMDkEIAABCCRPYGNj43ldVfvJgwDAyHkyxHEyBxdC4CECzuO7K35lCf+u6jew3pMr35/alIks&#10;CIREwBwKlKKcP0PSGV0hoIWAjwIy6SC5Jd9T5OO0OD0MPc7CUBMtIeCHgLzn/MfPTMwSEYGZVlu+&#10;ffdQlzfQCg294iIwHtNdPS6PYk1HAldXV8+kAQd5zPu4mRy2sjw239cdg5zhdgk43uckvu26a2hp&#10;9Wj0vFhf3zf7BUPrwvwQgAAEIAABQyDP8nwvv719d3Fx8QwkEIAABCAAgSEJTKfTozzLdkQHFkxD&#10;OmLAuZ0nQRwncQZEx9TKCajrvKIwye/ChYu6Pri+vt52IRuZEAiBwN+//vpaWknyXhWCs9BxUAID&#10;FonNBjWcyYMiIB3W+XselMdQFgIQ0ERAbh/alsNihSadHtLFx+G5UFigZ/wEJHdztPbo0Wn8lmIh&#10;BO4mYHKXUqx+AJ8WBChabwGJIckQYL8zGVcvYWi5mM93p+vrr5eQwaMQgAAEIAAB6wTkOOrnn0Ku&#10;CT8oLy7enZ+fz6zPgkAIQAACEIBASwJra2unUrS+K52yTls+wrBICFCsHokjMeMnAs5juytzZYn9&#10;rup3HF/UeX7Y8RmGQyAaAptZRpf1aLyJIbYJaCgEkzXPY9t2IS9eAo8o5IrXuVjWi4Ac4jjp9SAP&#10;JUlgPp/vhWq4hneWUNmhdwAE5ID1JMteBaApKkLACQGpyyhkXXjsRHisQpXlttXl/mP1O3Z5J0Bs&#10;e0dudUJTZ2HqLaSrOutmq2QRBgEIQAACNgh8LVj/LEs6TGzn4/HbsiwPzQLJxgTIgAAEIAABCHQl&#10;YIrWq8XCFK2ziOoKL9DxzhMfdBoINDLCV9t5bHdFpCyh31X9PuPFB9vXHz/SpagPPJ6JgoDpsi4d&#10;686iMAYjILAkAYUFX7MlTeJxCEAAAhCAAARaEJC9rygOiSl8l2lBnyEQuJ+A5P//XF1dZb1KkCRL&#10;YPLo0aF0V99KFkBfw5XluNXtAfTlynPhEXC890lshxcSRuOqqt6YOgtTbxGmBWgNAQhAAAKxE8gu&#10;Li/re4wsq7p+vjmdHsUOAfsgAAEIQEAvgfLq6lBOVz3VqyGaLUvAecLDccJmWft5Pl4CzmO7Kzpl&#10;ifyu6i87fizdJGQT9GRZOTwPgRAJ3NzcPJWFP7cNhOg8dF6agLrv458t+p0inaXdnIyAjx8/vjMN&#10;R5IxGEMh8AAB+dsZwJ94XKiBgBTEFn/99de5Bl1c6XDfJp+r+ZALASsEpLv6p9XV383NYFbkIQQC&#10;gRG4urp6JsXqNNlY1m9VtawEa8/zfWwNJYK6EqjdRp9b6V2NZfxDBMRXr6br6y+hBAEIQAACENBM&#10;4LsO6z8oWsgVIYflxcXb6+vrbc1GoBsEIAABCMRLoFhf36+raj9eC9O2zPnuMsXqaQfYgNY7j+2u&#10;tiVerG5wSYfpY26R6ho4jI+FgBR0HdFlPRZvYkcbAoF1H521sYkxEPhCoIQEBCAAAQh0IyCHfaL/&#10;rg3s3aebAxkdLQE5hPecYvVo3YthDQRM7QXF6pbCRFHeW92egCXEiAmAgOO9UGI7gBgYjcpRXT+h&#10;WD0IX6EkBCAAgaQJnN/cbD1UsP4ZjiQMZouqendxcfGSAo+k4wXjIQABCAxGYCq3fSzm811RoBxM&#10;CSa2TsB5gsNxgsY6EARGQ8B5bHchZRL2ipL2XVR3MLYYr6wcO5CLSAgEQWCSZa+CUBQlIdCTQKiF&#10;WtL19XFPk3ksTQJnaZqN1RD4noD87TyBCQTaEpA9rqS+a0N9J2rrT8bFQcAcqDYHq+OwBisg0I2A&#10;qbeQdxlylN2wPTxaUf776/ewTfOQBYFWBBzviara92oFJJ1B8p1yKs1odzc2Nt6kYzWWQgACEIBA&#10;aATMOsjUn+e3t+8bC9b/NS7LXuR5/u788nIvNIPRFwIQgAAEwiewubl5YhZbsug6C98aLHCe2HCc&#10;mMGDELiPgPPY7oJeUaK+i9oux8p6Zmau23U5B7IhoJUAXda1ega9liEQSUHWbBkGPJsWAVkP/19a&#10;FmMtBCAAASsE9qxICVBIJO9KAZJH5SYCcqCaG1WbIPH7aAlMHj06lO7qW9EaOJRhynLhqvYJhvIJ&#10;8/on4HhvlLj279KmGauqelMtFrtra2unTWP5PQQgAAEIQGAoAucXF09N3bl0Tn9hdGhfsG5GZ5lp&#10;yX5cluWxac8+lBHMCwEIQAACaRIwiy1ZdO2Yk8JpEojDaucJDccJmTi8gBW2CajrnKIsQW+b9zLy&#10;zHW75trdZWTwLARCJSDvUM9D1R29IfCVQGyFV9L1deuGHBsB3p5A2X4oIyEQLwF5p/lPvNZhmU0C&#10;5jvWfNfalBmqrNjeoUL1A3qPRpXckiEHqk9gAYEUCZhGGvL3eC9F273YrCwn7nwvzAtUJgmOgOM9&#10;UuJaT0TUo9GrYjp9Ik3/yBXpcQuaQAACEIDANwRMTUZ5cfFWmtMemrrzr7/qVrD+5aksz/ekPfs7&#10;06YdyhCAAAQgAAGfBMyia7qxsVONRkc+52WuQAg4TsQEQgE1PRNQl6BTlpj37I5W09V5fmiunWo1&#10;mEEQiIjAxm+/vTHFARGZhCmJEEigwGqWiCsxc0kC0oXkdEkRPA6BWAiUsRiCHc4J8B17B+IE3q2c&#10;BxYT9CcwzrJX/Z/mSQiES0AOUc1MI41wLQhEc2W5cXV7B4G4ETWXJOB4r5S4XtI/yz9ejur6yXR9&#10;/eXyopAAAQhAAAIQsE/A1GFIQ/TDRVW9k0YSP+XmehWsf1GzMG3apQr+nUxC0s++75AIAQhAAAIP&#10;ECjW1/fl5DBdQgOLEqdJDMcJmMBQo64nAk5juo8NyhLyfUzw8Yz4bXsymbBB5AM2c6gjQHGAOpeg&#10;0D0EUiqkkk7BjwkECEAAAhBoT4DDG+1ZpT5SvmP/SJ1Bk/0pvXM1seD37gks6vqI7uruOTODPgKm&#10;YEPi/1ifZpFqZHLkivLk6vYQInU7Zv1AwPGeKXE9TMSZW+ilS+3uxsbGm2E0YFYIQAACEIDAwwSk&#10;AfqzfDx+Lw3Rn943Mru4vJR6v+V/6qo6MteLc93I8iyRAAEIQAAC7QlcXl7uyQGqQ3miaP8UI4cg&#10;4DR54TjxMgQv5tRPwGlMdzVfUQK+q+pDjq/m8yck9ob0AHMPReD640dz/dpsqPmZFwL3JqkSRSP5&#10;tLNff/3190TNx+wOBCRWir/++uu8wyMM7UJA27qytpK270IgmLFSsL7z6NGj02AURtHBCHz8+PFc&#10;OjmRM+zhAf4C9YDGI40EJJf2uxSsnzUOZAAEIiNweX39Vt5fyMMM4ddK7mtW8sN3qxJHpKaG43Ul&#10;ce0voKqqeiN1efvU5PljzkwQgAAEINCegGl4LmueQ6nf22p6apkO69/JNlXxpjreVMk3TcrvIQAB&#10;CEAAArYImEJDc5JY5JW2ZCLHPgGnhb3aigrs40OiQgJOY7qrvRSrdyX27/h8MjmU63gbF029J+BB&#10;CCglQJd1pY5JVC26eo4kf5dt8X2U6Aego9kSK+mte816z9e/jv5wPtyX3QGuqSlWdx59UUzw6dOn&#10;bYrV+7uSd7T+7HjybgJSYPWKYnWiI0UCVx8+vKRYfUDPK8qdq9pTGNAlTO2ZgOP1HnHtx59yMOBV&#10;MZ0+oVjdD29mgQAEIACB9gTOpdaiLMtjqRt/26ZY3Ui2VrD+Rc1CJj4oLy7eXl9fb7dXnZEQgAAE&#10;IACB/gTW1tZOF/P57+YarP5SeNIVAZIVrsgidygCqmJaUcJ9KH8sOW9xu1iYWzr4gUBSBMwV7FVd&#10;nyRlNMaqI/C1CEqdYsMpNBtuamYOiYDpyB+SvksXmwdlbMDK2iiO92S+fAZKT1MxTeAE5vP5XuAm&#10;qFGf4nU1rghXEfnb/fevv74O1wA0h0A/AnIweSaHp170e5qnrBFQlENXtbdgDTCC1BNwXLSu3v6w&#10;FSxHdf1kur7+Mmwz0B4CEIAABGIjIB3VC2ls/jK/vX0vjc475eBsF6x/ZisLr9miqt6Vl5cHRrnY&#10;gGMPBCAAAQjoI2BOFFeLxa5c7nekT7t0NXKefCPJkm5wDWS585juYpeiRHsXtbWNNR2OTKcjbXqh&#10;DwRcE5Au6/uu50A+BH4kQLHT/TEhBZiPiRgItCRw1nKc/WF9iprta4FErQS6xkd/O077P8qTKRGQ&#10;fSq+Wx04nEOHDqAmIHJR1682U7wpJgHfYuL9BEyNhMT+MYyUEFCUS+e7VElMpKaGw/1UVftmEfnV&#10;NOozt8yb2+YjMgtTIAABCEAgAgLnFxdPpaP6eykS73U410nB+leu8mLyTApA3p1fXu5FwBoTIAAB&#10;CEBAOQFTtF6sr++ba7GUq5qEes4TFA6TK0k4CCM7E3Ae0100UpRg76K21rGm05HpeKRVP/SCgAsC&#10;5ip22Tg9ciEbmRD4lgBF6q3jge+h1qiSH1haJdClyNjqxAhLnkD/2LP7GUjeEXECkOKOwjRWitM6&#10;HVbxjqfDDyFoIevOs/Xffnsdgq7oCAGbBMYrK6ZYvbApE1lLEjA5dUV5dVX7DUui5fFACDjcVyWe&#10;7cZAVVVvTKM+c8u8XclIgwAEIAABCPQnIIdyZ+XFxVs5UGVusO+91nFasP7ZvCzbkkmOjbLnNzdb&#10;/U3mSQhAAAIQgEA7AuZarLqq6BraDpeTUc4TEw6TKk6AIDR4As5jugshRUn1LmprHyvXxR9yO5R2&#10;L6GfbQKTLOOQn22oyPsnFfTNP5C0IyBFdVtyeIq8WTtcSY+SIsz/tgLQthi4lTAGQWBgAt/Ec51l&#10;7T4DA6vM9MMS+Pjx42xYDdKanXe/tPzd1Vp5d3ne9RnGQyB0AuY2R3OrY+h2RKu/ovy6qn2HaB2O&#10;Yd8RcLi/SjzbiTXTmK+YTp+YRn12JCIFAhCAAAQgsBwBU0NRluWhdFV/a6NBhPuC9S/2GmXz29t3&#10;FxcXL5dDwNMQgAAEIACBZgLT6fRITnXtyEgWc824rI5wnpBwmEyxCgJhURBQdT2nsg4wUTj4GyOy&#10;8Xhr8uiROQ3MDwSSIUCX9WRc7c1QVd+b3qy2OtHMqjSExU2gqSA9buuxLmECsqFxlrD5mN6SgOxH&#10;PW45lGGWCVC8bhlo4OKquj7Z+O23N4GbgfoQ6ETA3OJobnPs9BCD/ROgaN0/c2bUQ8DhPqvzPWI9&#10;FF1oUo7q+olpzOdCODIhAAEIQAACfQiYWm8pVH+f5fnTPs/f9Yy3gvUvkxfScf2FGPLetIi3ZQRy&#10;IAABCEAAAncRMNdkrUwmO9LF5RRCfgg4T0Q4TKL4IcQsIRFwHs9dYChKoHdRO7Sx4vM92VSyttgK&#10;zX70TZPA5y7rdV2maT1W2yBAUZINiv/IkHULxXX2cMYs6VTyqzHbh20QaCJw1jSA30NACOxBYXgC&#10;HGYc3gdDazDmVq+hXcD8ngmYzoOLuj72PC3T9SWgKOfOCq+vE3lOIwHiubtXTC2DNOLb3djYeNP9&#10;aZ6AAAQgAAEI2CdgartNjbep9Rbphc0ZfBes/6O7XHNsWsRLq/hjs3CzaRCyIAABCEAAAt8SMJ1D&#10;q8Vit6oqFniOQ8N5AoKiDMceRPy3BJzHcxfcihLnXdQOdaxsKh1cX19vh6o/ekOgKwHzriQJ8T+7&#10;Psf4tAlQpO7M/zNnkhEcDYE8z8tojMEQCPQjcNbvMZ5KhYAcQt6SzrZbqdgbgp28O4bgJQc61vUb&#10;WW+eOJCMSAioJSC3N74V5Qq1CqLYzwQU5d5V7UkQK/ETcLznSjy3DyHJzZ+YWgbTiK/9U4yEAAQg&#10;AAEIuCFwLnm18uLirantNjXeLmYZpmD9iyXSKn7PtIyXavxnLoxDJgQgAAEIQMAQ2NzcLIvp9Im0&#10;LHwNkUAJOE6cBEoFtR0RUJVIU5Qwd4Rbo9iizvNDjYqhEwRcEfj7119f02XdFd245NIl060/TXGd&#10;KbJzOwvSIyBwFoENmACB3gTMYbveD/NgKgRmqRgaop0Ur4fotX46y7vt835P8hQEwiRw/fHjgfyN&#10;2w5T+8S1VpSDV7U3kXhYJGG+471X4rlFFEntwnRjY9fUMrQYzRAIQAACEICAMwKm6bjUcL/Mb2/f&#10;y3reaW5t0IL1LwQLqcY/kMr8d3QydBZTCIYABCAAASEg12g9r6tqHxj2CThNOjhOmNingcSQCTiN&#10;5a5gFCXKu6oe+nizuWQ2mUK3A/0h0JbAZpaVdFlvSyu9cRQVefe500Sgd2uY0DoBinWtI0VgQATq&#10;0egsIHVRdSAC8l77x0BTM21HAhyG7AgspOFSfMU7S0gOQ9dlCVxeXu6JjGfLyuH5AQkoysWr2qMY&#10;0CVM7YmA4z1Y4vleP5amZsHULnjyNNNAAAIQgAAE7iVwfnHx1DQdlxruFz4waShY/2ynVOZvL6rq&#10;XXl5eWAq9n0YzxwQgAAEIJAegel0erSYz3fF8jI9691Y7DTZ4DhR4oYIUkMl4DSWu0JRlCDvqnpE&#10;459Jl9tZRPZgCgQeJECXdQLkWwIUqQ8XD1Jk93i42Zk5FAISJ6xnQ3EWetomcGZbIPKiJMA6LjC3&#10;8u4ZmMOa1JX3lE+rq6+ahvF7CMRCwNySlU8m3NYYg0NNTl5JXl7VXkUMvsWGhwk43oslnr/HLzmd&#10;szzLdk3NAqEJAQhAAAIQGJKA1GjPpMn4W/leMuuZwpcuagrWvxosLyvPTMX++T8nkfmBAAQgAAEI&#10;WCcg12qdmIWgLAhPrQtPTKDTJIPjBElirsLcBgJOY7krfSVJ8a5qxzh+UdfHHKaN0bPYdBcBuqwT&#10;F4YAXS5VxMFMhRYooZtAlrGW1e0htHNFoKrOXIlGbhwEPn36tC3NkYo4rEnTCt5Hw/e7ub3LrC/D&#10;twQLINCOwFzyhzKS7552uMIYpSQ/r2rPIgzPoeUyBNiTXYZe62flPemkWix21tbWyOu0psZACEAA&#10;AhCwTcDUP5RleSg12m8ljzazLb9JnrqC9S8KF6LYsangP5dTyU1G8HsIQAACEIBAVwJmISgLQlO0&#10;ftL1Wcb/Q8BpsozECGHmkYDTWO5ih6IOLl3UjnxsMV5ZMZtO/EAgCQK//fbbSzmocZaEsRj5LwE6&#10;WuoKBkkObpkOfbq0QhsIQAACOgjUWfZ/OjRBC60E5vP5nlbd0KsbAd5Ru/HSMtqsJ826Uos+6AEB&#10;1wSuP348kL9X267nQf4ABBQVravZvxjADUzpmYDDvVniWHxZ16+nGxu70liv9OxZpoMABCAAAQj8&#10;S+Di4uKlaSae5fnTobBoLVj/zMNU8Oe3t+8NKDobDhUizAsBCEAgXgJmQWgWhtVodBSvlW4sc5pY&#10;cJgQcUMDqSETcBrLXcAoSYB3UTmVsXmez66urp6lYi92QmCSZVzdnkgY0L1StaNnqrVDueEJcFvY&#10;8D5Ag0EIyGbG2SATM2kwBGRP6XEwyqJoawK8t7ZGNfhA1pODuwAFPBK4/Oe2eHKGHpl7n0pRzl7N&#10;PoZ3JzChdwIO92gTjuOyrqr9jY2N5979yYQQgAAEIACBLwSk9nomNdjvpSD7hfxPxZBgVBes/wtG&#10;QEmhyDsDbkhYzA0BCEAAAnESKNbX981CMU7r7FuVcELBPkwkDkpATSwrSnwP6hDFk2fj8cH19fW2&#10;YhVRDQLWCKyurh7RZd0aTnWC6FSpziV3KiS3QFFsF4arBtOyHo0uBpuciSEwLIGzYadnds0E5Puz&#10;GOIaY81MYtONd1ndHq3kJlOzntStJdpBwA4BcytWPpkc2pGGFNUEFOXu1exnqHYYylkhQNG6FYxG&#10;iKxRzvIs251Op7wjWaOKIAhAAAIQ6ELgXNYu5cXFW+mq/laK1be6POtqbBgF68Z6AWbAlWV5bEC6&#10;AoJcCEAAAhBIk8DnhWJdPxHryzQJtLPaeULMYRKknYWMSoWA81huC1JRwrutyqmOq/P8kFufUvV+&#10;enbTFS8+n9OVMjifzoLTGIW9EqDLtFfcTKaIwC+//HKqSB1UUUbg48ePfH8q84lLdXi/dUm3n+wx&#10;t3X1A8dTQRKY1/WxKF4EqTxKdyegKIevZl+jO0WeCI2Aw/3aVOJYitVPqsViZ21tjXVsaPGPvhCA&#10;AAQiIGDqGqSj+sv89va9tgYP4RSsfwmELM/3BOQ7AfosgtjABAhAAAIQUERAruJ6Y045m9POitRS&#10;o4rzBILD5IcaiCgyOAFVG5qKEt2DOyYABSR2tieTyUEAqqIiBJYmQJf1pRGqEEAHShVu6KWEJA+3&#10;TMe+Xg/zUCoEWLOm4mns/I6A/H0sQQKB+whIfHBDSYLhwTuvDqd/6a5+okMbtICAWwJXV1eHJk/o&#10;dhakqyOgKJfvfK9OHXwUGoyAw33b6OO4rl9PNzZ2Nzc3WcMOFsBMDAEIQCBdAucXF0+lMfh7aRD+&#10;QiOF4ArWv0AsBOiBtKt/J6cBZhrBohMEIAABCIRJwJxyNqedpWj9NEwLAtXaYdIjUCKo7YCAqgSY&#10;ogS3A9TRiszG46eXl5d70RqIYRD4hoB0Wd8HSJgEVB3OChOhFq3Jd2nxhEI98jwvFaqFShBwSoA8&#10;jVO8sQhnrRaLJ3vawXtwT3AWHpPu6qwfLXBEhH4CcrD4qckP6tcUDZ0QMDl9JXl9VXsdTmAjNAUC&#10;kcZxWVfVvjTJe56CD7ERAhCAAAR0ETB11KaeWhq1HopmhS7t/qdNqAXrny2QjhnbchrgbXl5eWDa&#10;2GuFjF4QgAAEIBAWAXPaWU4971Sj0VFYmrvT1mnSgGJ1d45D8r8EnMZwV85Kktpd1Wb8PwTyyeSQ&#10;rrdEQwoEpMv6iemSl4KtsdhIgU4snvzHDinMpEtsXC61as2jR49OrQpEGARCIEB39RC8NJiOZo1m&#10;bigZTAEmVkWArut+3bGo6yNZP575nZXZIOCfwPX19bbEO7cv+kevb0Yl+X1Vex76vIRGtgg43sON&#10;KY7NDe7mJvfpdHpkCz9yIAABCEAAAm0InEterCzLQ1NHbeqp2zwz5JigC9a/gpOXmGemjb1pZz8k&#10;TOaGAAQgAIG4CBTr6/v1aJT8CWinyQLHiY64IhJr+hJwGsNdlVKSzO6qNuO/I1DcLhbmVDI/EIie&#10;gHTJexW9kYEbSDFO4A58WP1Z1NZhHAQgAIGuBLgJryuxpMZXVbWXlMEY25oAhzpbo+o3sK7L+epq&#10;8vnzfvB4KiQCpnFeneequxSGxDMKXZXk+VXtfUThWIy4kwB7uY2BIcXqJ+YGd3OTe+NgBkAAAhCA&#10;AAQsEri4uHiZ396+y/L8qUWxTkVFUbD+hVBh2tlLW/u35tSAU2oIhwAEIACBZAhM19dfm6u7xOAy&#10;GaO/MdRpsosER4oh5d1mpzHcxRpF14V2UZuxdxPI83x29eHDS/hAIHYCdFnX62EKb/T6xpZmpkss&#10;N3rYohmnHNkMPY3TMqyCwN0EpKHABWwgcB8B+d7kZhLC40ECvD+7CRB5H/lzkxsw3MBFqioCk8nk&#10;QP6ObKtSCmWGJ0DR+vA+QAN/BBzu6arZx+tLs65fy83tu+YG974ieA4CEIAABCDQlcD55eWeFKu/&#10;H2XZC3m26Pr8kONjKlj/zFESkzM5NfDenB4wp52HhMvcEIAABCAQBwFzdZe5wkusSWqh6TRB4DCx&#10;EUfUYYUNAk5juIuCShLXXVRmbDMBWXe8kELCWfNIRkAgbAJ0WdflPwptdPnDgzZ8z3iAHOwUFIcF&#10;6zoU70mgqk57PsljaRDgOzMNPy9tJTcULY3wXwGLuj77+9dfX9uTiCQI6CQg+b+n2Xj8VKd2aDU4&#10;ASW5fzV7IYM7BAWcEnC4txtoDJem6d3Gxga3zTgNPIRDAAIQgMC3BEwjb9PQW4q+j6VQeitEOtEV&#10;rP/rBCkgkc6H78xpghAdg84QgAAEIKCLgLnCazGf/55KFzuniQGHCQ1dUYM2QxJwGsNdDFOSsO6i&#10;MmPbE5jP54cckm3Pi5FhEjBd1qUQ4ShM7ePQmqKaOPzYxwpZe9Attg+4VJ6pqrNUTMVOCBgCkusv&#10;IQGBuwiYg8RyoLiADgS6EuAwaFdi34+fZNkruqsvx5Cn9RO4vr7elpzIgX5N0XBQAkr2ANTsiQzq&#10;DCZ3TsDhHm9IMSw5uzPT7M40vXPOnAkgAAEIQAACQsDUJJSXlwemkbdp6B0ylHgL1o1X5BSBOU1Q&#10;luWxOV0QsqPQHQIQgAAEhidgrvKqFovdajSKevEZUkJg+KhAA40E1MSwkkS1Rh/FopN0V9qaPHp0&#10;GIs92AGB+wiYQgTo+CdAAY1/5gpnDDrpqJBnVCrVWfZ/URmEMRBoIGAO0QEJAncRqKqK70tCYykC&#10;vHf3wFfXp/J3OeoceQ8qPBIZAVMQUue5yfsVkZmGOS4IKNkLULM34oIxMvUQSLxoXYrVT6ReYMc0&#10;u9PjFDSBAAQgAIGYCZxfXDzNx+P38q73LAY74y5Y/+KhLM/35HTBu4uLi5cxOA0bIAABCEBgOAKm&#10;aL1YX98f1fXr4bRwN7PzZJbDJIY7KkgOiYDzGG4LQ0mCuq26jOtPQGJuz1wN3F8CT0JAPwEpRDij&#10;y7o/P1Ew44+19pmkS8aWfMdsadcT/SAAAQhAAAJDEpDvyz+GnJ+54yHAzUbtfSmfu+ftRzMSAmES&#10;mEwmB/J3YTtM7dF6EAJK9gTU7JEM4gQm9UbA4X6v5hg2Te2mGxu7pl7AG2smggAEIACBZAnIIdpZ&#10;eXHxTm71iOogbRIF61+itpCO6y+ME40zk41kDIcABCAAASsENjY2ntdVtW9FWCpCHCYvUkGInQ8T&#10;UJPEUpKYJl78ETBXA5srgv3NyEwQ8E+ALutumVMc45Zv4NLJYQXuQFfqS1L3xJVs5EJAG4GaeNfm&#10;EjX6SHfDQgpnWYup8Ug8inCI9H5fVtJVlFsv4ol1LLmbgGlOITcrPoUPBDoTULI3oGavpDNAHgiK&#10;gMN9X40xbOoCPje14wcCEIAABCDgmMC5NDIqy/JQuqq/jTHvlVLB+udQMU40zjRONVd5OY4fxEMA&#10;AhCAQMQEptPpkZxk2xETyxjMdLr4d5i0iIE9NixPwGn8dlFPSUK6i8qMtULg6xXBVoQhBAIaCdBl&#10;3Y1XKIRxwzUmqVKI9zgme7AFAhCAAAQgYJPAx48fZzblIQsCPxLgff2OmBiP6a7ORyVqAqYphTSn&#10;MB0M+YFAPwJK9gj4DuvnPp7SQ0DNvp/UAZh6AFMXoIcOmkAAAhCAQKwELi4uXua3t++yPH8aq43J&#10;Fax/daRxqhSuvz+/uIjWubEGLXZBAAIQ0ERgbW3tdGUy2ZFCklNNenXVxemin2L1ru5gfEcCTuO3&#10;iy5KEtFdVGasPQLmiuDrjx8P7ElEEgT0EZivrj4f1XWpT7PwNGLTMDyfDajxbMC5mVoxgV9++SXo&#10;NahitKimkIDkXP6jUC1UUkBAGhT9oUANVEiAADci/eNkKeI9Wnv0iHeQBGI+VRNNszt57zhO1X7s&#10;tkjA7BUo2S9Qs39iES+iFBGIfA/Y7P8v5vPfTT2AIuqoAgEIQAACERI4v7zck2L199KN+4WYV0Ro&#10;4r8mJVuw/oVAISfhDsuLi7fmtHTMjsY2CEAAAhBwR8B0HK0Wi92qqt64m8WdZKfJqsgTFe68guS2&#10;BJzGb1slzDglyecuKjPWCYFncmXwzIlkhEJAAYHNLCslSf+nAlWCVYFC9WBdN5jiUoi3Jd8tW4Mp&#10;wMRqCUhslGqVQzEIQAACvgjk+Uw28szVuv/84wcCHggk+04vh5cnWfbKA2KmgMBgBCaPHh1m4zHr&#10;r8E8EOHESvYNeEuKMLY0meTwPXzI2K1Go6PpxsbO5uYm+RdN8YYuEIAABCIjcC77P6Z2WYq4jyW3&#10;lcRaJPWC9c8hLBs8s0VVvSsvLw/MyenI4hpzIAABCEDAAwGzWC2m0ydm8ephOmtTOF3oO0xQWAOA&#10;oKAJOI3fLmSUJJ27qMxYdwSk29gxawp3fJE8PIG/f/31NV3Wu/mBbozdeDH6TgIzuEDgLgL1aHQG&#10;GQikQEA2MU5SsBMbuxEwB7rkPWvru6coXu8GkdFLEUitcN0cXjaNW5aCxsMQUEzg6urqmXyu9xSr&#10;iGqhElCyf6BmPyVUP6L3wwQc7gkPEbt1Ve0X6+v7uB0CEIAABCDgioCpJzC1yvnt7XtTu+xqHo1y&#10;KVj/xivyovMsz/N3psW+RmehEwQgAAEI6CdgFq9mEatfUzmw5VJJh4kJl2ojOxwCTuO3LQZF13q2&#10;VZlxXggU45UVrg72gppJhiBAl/X21FMrYGlPhpFdCUhx0OOuzzA+GQJnyViKoUkTkJx9mTQAjL+T&#10;gNx0uPcgmm+L18lTEUUOCSTx3i/d1T8fXuYHApESMDexS2f1g0jNwywNBCha1+AFdHBNwOE7t8c9&#10;wTLPsp3pdHrkGhfyIQABCEAgXQLnFxdP8/H4valVTpECBes/el1a65sW+6bVvmm5n2JQYDMEIAAB&#10;CCxHwCxiF/P5rkgpl5Pk7mmnC3uHCQl3RJAcEgGn8dsWhJIEc1t1GeeXgBTUzExXJr+zMhsE/BGg&#10;y/rDrJMoWPEXbsz0D4EZICAAAQikTODRo0enKduP7XcTyPK824EuCtgJJccEYl4HSLe35+bwsmOE&#10;iIfAIARMZ0M5JEzziUHoJzapkj0FFfsribk+KXMd7hG7jl35LjiV/f3f19bWWH8mFbQYCwEIQMAf&#10;AVl7zKQm+Z0cjjqUWQt/M+uaiYL1e/xhWu1Ly/13FxcXL3W5DG0gAAEIQCAEApubmyfykrFrFrch&#10;6IuOEAiFgOuEVCsOShLLrXRl0GAETFcm051pMAWYGAIOCZhChUVdv3I4RZCiYy5QCdIhsSgtG31S&#10;kLd1Q1OFWDxq1Q5Zb/7HqkCEQUAhAYnzUqFaqKSDwGwpNb4tYF9KEA9D4HsCX9cFKnJYFpwja7+z&#10;1dXVIwuiEAEBlQTkYNzheDw2De34gYB7Akr2FmL5jnLvMGboRSDAovVqNDqabmzsyP4+689eTuch&#10;CEAAAhB4iIBpml2W5bF0VX8rNcnbqdNi7fVwBBSjLHshRevvzQmH1IMF+yEAAQhAoBsBcwK7WixM&#10;0fpJtyfdjnaaiHKYhHBLBekhEHAau20BKEkot1WXccMSqPP80HRpGlYLZoeAGwLrv/322hQuuJEe&#10;llQK1cPyl3pt7+/+Sl5KvfNQEAIQcEIgy06dyEVo0ATkINdMNvjsrbXovh50PGhWPoa1wiTL9jUz&#10;RjcILEPgyw2Je19lUDixDE2ebU1AyR6Div2W1tAYGBwBh/vFtmO3rqr9Yn2d953gggyFIQABCOgn&#10;YOoETLNs0zRbGhP9u+7Qr7lbDVl3teGbZVvmhIOcdKDgpA0vxkAAAhCAwL8EzElsOZG9a05ma8Bi&#10;exH/nU0Okw8a2KHDsAScxm5b05Qkktuqy7jhCUjcbk8mk4PhNUEDCLghIIULyXZZj61ropsIQWpr&#10;Ai06vMoh2Met5TEwHQJVdZqOsViaLAE6rCfr+ocMlzzbzCmYFt/NTudHeHQEQi1cr6QRi3RXP4nO&#10;IRgEASFgbkaUzuo/5e1M8QQFFISIcwJK9hpU7Ls4h80EELiXQCm3pe9Mp9MjGEEAAhCAAARsEzi/&#10;vNzL8/ydaZYtsgvb8kOWx3qrg/fkpMNTKVx/LycfnnV4jKEQgAAEIACBkTmZXY9Gz4dE4TTxRLH6&#10;kK6Nem41G3pKEshROztS47Lx+OmlLEgjNQ+zEidgroVPrcu6mu+lxGMvCvO7FsLl+SwKuzHCKgFJ&#10;eJdWBSIMAgoJSC7lvwrVQqWBCcg72R/eVKD7ujfUKUwU2npinPAh5RTiMWUbTadDeZd++xADiihS&#10;jhBPtivZc3C6d+gJJdMoJeBw73jZuJXGEKeL+fx3c1u6UnqoBQEIQAACgRIwB2PLi4u3sp44lmL1&#10;rUDNcKo2a63ueAsJpgMTWCbAuj/OExCAAAQgkCqB6fr661FdPxH7S98Mll24P6ivw4SDb07Mp4uA&#10;07jtYqqSxHEXlRmri0A+mRzKlfUsSHW5BW0sEUily3pohSWW3IsYmwSWLHaTGNziu8SmQ6KRdRaN&#10;JRgCgfsIVJX3HArO0E1AikuKLMu2B9Oy66GzwRRlYs0EQlhfyOHkI7qra44idFuGwMrKyrE8XzTJ&#10;oJCiiRC/X5qAkr0HNXsxSwNFgDoCDveQ+8atuRVdbkffMbekq+OFQhCAAAQgECwBcyi2vLw8WFTV&#10;O8lbzYI1xIPirLN6QjaBZQLMBJoJuJ5ieAwCEIAABBIjsLGx8UauF9uVzbUzX6b3XbC30s9hoqHV&#10;/AyKloDTuO1CTUnCuIvKjFVJoLhdLA5VaoZSEFiSgOmyLgfyTpcUo/bxEApJ1MJDsZE0PPjfPzs8&#10;SHLa4RiNFPkb7G1dGQ00DAmOgHQ/jfY9IzhnKFH448ePer4P7X/XK6GMGr4IaF5vpHI42ZevmUcP&#10;gQ8fPryU94vW3yWmmIKCCj3+i1ITJXsQavZkonRy4kY53EvuGrd1Ve2bW9ET9wjmQwACEICAZQIX&#10;FxfP8vH4vXwvPbMsOkpxrK+WdKsJNBNw55eXe0uK4nEIQAACEEiEgLlerFosdsx1Y0Gb7DDBEDQX&#10;lF+aQNcE09IT3idASaLYmX0I9krAbIRdyYaY10mZDAKeCMiB7ueepvI2jebCEW8QmKgfAYeFa7J+&#10;eNxPKZ6CAAQgEC4BeY8uw9UezV0QkHfPP1zIXVrmkrepLD0/AoImoG39IcVcrzgYF3RIofw9BOTW&#10;qpl8j7zoA4iiij7UeKY1ASV7EWr2ZlqDY2AwBBzuKbeM21Iayu1Mp9OjYJihKAQgAAEIqCcgTa5n&#10;5cXFO2ledCDKFuoVVqJgdnF5WSvRJXg1ZOPwpP5//29/k+5GwfsSAyAAAQj4IlBeXR1KovOpq/la&#10;LtL7Te8wudBPIZ6KgYDTmO0CSEmCuIvKjA2DwFhu2eBK7TB8hZbdCFx//PhWkv6zbk/pG63me0gf&#10;GjR6iICn92JJ4J39+ssvv+MMCHxL4ONff72Vv13B//3FqxC4j8DqL7/w9Ux4fEdA/u6ZjlVbQWGp&#10;2YYLyl8KlB00Yuq6/LS6+vtmlpUKUKACBKwRMDemP3r06L0ILJYRWi3zMM9CoIlApSPCBv0eamLE&#10;78Mm4PC9+L64NQ3kpJHc7ubmJu82YUcP2kMAAhBQQ+D85mYr+/TpIMvzPTVKBaQIh4EtOktOZM/y&#10;29v30ub/pUWxiIIABCAAgYgJmGvHZAH9yoWJTnd0PRXluOCCTL0EnMZsF7MpVu9Ci7EdCczn80Oz&#10;QdbxMYZDQD0BOYzh5H3Gl+HaOhr6spt5ehIYqIOqKc6TjoBbPbXmMQhAAALBETAHdYJTGoWdEjDf&#10;g8EVqxsiDm9gcQoc4YMRGHJ9sqjrVxSrD+Z6JnZIYGVl5VjEL52To7jCoZMQPRqZvQkF+xNq9mqI&#10;ifgIeN5fliMgR9ONjR2K1eMLJSyCAAQgMAQBs8dv6oKlPvgdxer9PcCaqj+7+5+Uq8QkON+btv8u&#10;xCMTAhCAAATiIjBdX38p16zui1WlLcucJpM8JxNsMUGObgJOY7aL6QqSwV3UZWxYBMziazweb0k3&#10;p8OwNEdbCDQTMDcHVHLrWPNIXSOGLATRRQJtGgnoKTQj19TorMQGSKewxCzG3LQInKVlLtY2Eaiq&#10;aq9pjPrf63mnUI8KBeWsg0DwmTOTYvWz9d9+ew17CMRG4MOHDy/zPLe2ljI5PoosYosSZfYo2Kfw&#10;+f2jjD7qBErgx5g1e++mcVyg5qA2BCAAAQgoI3B+ebkna4p30pTghahWKFMvKHVYS7lyV5Zt5ePx&#10;27Isj+mg6AoyciEAAQjEQ2A6nR7lWbYrFpXLWuU0iUSx+rLu4fk7CDiN2S7EFSSBu6jL2HAI3LGJ&#10;tSedAZ+GYwGaQqAlgfH4ecuRgw/zXfgxuMEo0I+AwoIyucb4cT9jeCpWAtKB+iJW27ALAqOqOoMC&#10;BL4lIN2r4voeVPiuQcTpJPB1/eI6hybvmsGs6XR6Cq00EpAc3ExuSTdFJdZ/KLSwjhSB3xJQsF/h&#10;+nsHhydKwOFe85eYLRfz+a7Ze0+UMGZDAAIQgIBFAtfX19vlxcVbefc/lmL1LYuikxXFOsqx6037&#10;fylcfy8d1585ngrxEIAABCAQOIG1tbVTWUD/LhsDp31NcZo8cphA6Gsvz4VPwGnMdsGjIPnbRV3G&#10;hkPgvgWX/K0/MAvccCxBUwg0E1h79OhUOvIdNY8cbgSF6sOxD2Zm7YVjFrsCBuMTFH2QgLxrnIEI&#10;ArESqLPs/2K1Dbt6E5j1flL7g9rfQbTzS0g/V2sac2PWxm+/vUkIJaYmQMA0lZMc3LFLUym2cEkX&#10;2SMF+xZq9nAIh7gIONpzNnvsK5PJzubm5klcwLAGAhCAAAR8EzBrifLy8mBRVe/kAGy8+SjfYGU+&#10;1lB+oBdywuJATlu8k2AmgP0wZxYIQAACQRKQBXRZLRa71Wh0pMoAR4kDVTaijHcCahKdCpK+3uEz&#10;oRcCDYutQq4NO/SiCJNAwCOBSZa98jhd66lcFXW0VoCBugkEVCAmsbwlHQK3dANFO88EzjzPx3QQ&#10;8EaAAxneUAcx0ZcOuUUQyi6rZEDvJsuayvP9Cdhe44yVruX6E+JJCIxGjx49eiscnH933HG7Ivgh&#10;YI+Agv0LNXs59qgiSQMB+3vPRwvZY19dXSVPosG/6AABCEAgYAKmMbVpUC3vQM8CNkOt6hSse3SN&#10;nLbYlmB+a05fmFMYHqdmKghAAAIQCIiAKVov1tf3R3X9uovazhJG9hMGXcxibKQEnMVrV14Kkr1d&#10;VWa8fgIdNqm2P378eKDfIjSEQHsCZkNAU5d120Uc7UkwUj2BsAvBZur5oiAEIAABOwTO7IhBSgwE&#10;pLlDmt9/Yb+zxBB66m2wsuap6zeyljtRbywKQqADgS85t+0Ojyw9lMKLpREi4D4CCvYx1OzpECVx&#10;EbC3B/18XfbWzR57XICwBgIQgAAEfBIwjailWP29aUwt8xY+505pLtZNA3jbnL4wpzDOLy6eDjA9&#10;U0IAAhCAQCAENjY2ntdVtd9GXRJFbSgxRgsBNfGqIMmrxSfoYY9AjwXWM9Mp0J4GSILA8AQ0dFm3&#10;UrQxPEo0sE0gkoIvud74sW00yAuXAMVl4foOzVsROGs1ikFJEJD3uz+SMPQhIyN5l0nej44ALLMG&#10;koZbzx2phVgIDELg8vJyTyZ+NsTkPXKDQ6jJnCESULCfoWZvJ0T/ofP9BJYrWi/n8/muFKu/BjEE&#10;IAABCECgL4FzudW2LMtj04haitW3+srhuXYEsovLy7rdUEa5ICCbjCf1//t/+5tcS+MCLzIhAAEI&#10;REHg+vp6u6rre6+udJogWi5JEAV/jLBLwGm8tlVVQWK3raqMC4vAEhtS5adPn36n+0dY/kbbhwl8&#10;7mSWZc98c1LxPePbaOZ7mECE77OSyDv79Zdffsf1EPhK4Oavv8jvEg5RElj95Re+2qP0bHejZB+l&#10;+OvTp/PuTybyRM3XQCKe7mRm66iQWz5//fVXCtY70WWwZgLSGGJLvjfeiY7F0HrK7SD8QMA+gWr4&#10;yGr9HWPfeiTGTKDjO638rT9dWVl5Ym78jBkLtkEAAhCAgDsC0lG9yPP8mexnvnA3C5J/JLBETQUw&#10;bRCQrgWz/Pb2vVwn8NJ8CGzIRAYEIAABCMRFYG1t7XRlMtkxC+8fLXO6cxthcU9ckRGeNU7jtS0O&#10;itXbkmJcRwJLLqwKSawed5yS4RBQTeDT6uqrUV2XvpRcppugLx2ZxyOByLuPSrxvmSIMj0SZSjmB&#10;u9aKylVGPQg0EiCuGxElNUAOQ86SMrirsZG/+3TFwfh/CLTKw8ma7fPajR8IRERA3iFMjq3QYNKS&#10;+UINJqCDRgIK9jhafcdoZIdOMRE4WiwWuxSrx+RSbIEABCDgl8D5xcVTKVZ/R7G6X+5mNtZJ/pnf&#10;PaOc1DAfAilan2lRCT0gAAEIQEAPAbPgrmThbW7m+KqV04QQxep6nB+JJk7jtS0jBYnctqoyLhwC&#10;ZkFlY1Ela4HZ1dXVs3AsR1MIPExgM8tKeW/50zUnCtVdEw5M/tdircDU7qku+aOe4KJ8TP7mRmkX&#10;RqVNgLhO2/8/WC+Nf/4ASEsCFK+3BJXGsKb1klmzmbVbGjSwMgUCn297G422NdlqI2+oyR50UUJA&#10;wV6Hij0fJe5ADUsE2u9NP19fX9/nxlpL3BEDAQhAIDEC19fX2+XFxds8yw6lWH0rMfNVmMsaSYUb&#10;vighH4J8PH5bluXxOZ2yNHkGXSAAAQioIGAW3tONjV257O/IqULtEwJO1UB4PARUJC4VJHDj8SiW&#10;fCVgezE1Ho8PzCIZwhCIhcDfv/762lWX9abCi1gYYkcLAokWZUlx0eMWdBiSCoGqOkvFVOxMiMAd&#10;t8wlZD2m/khADvgCpQeBRN+TepCK/pG71k+Luj777bffXkZvPAYmQ+Dy8nJPjH2m0WDbOUSNNqLT&#10;AAQU7Hmo2PsZAD1TOiTw8B51OZ/Pd6VY/bVDDRANAQhAAAKREpAm0oXU5B4uquqdNEYgzzSgn1kf&#10;DQj/vqmzPN/Lb2/fXVxckChS6B9UggAEIDA0gUJOjddVte9ED4rVnWBNWaiKhKWCxG3KMRCr7a4W&#10;UtJp/dAsmGPlhl1pEXDRZZ1C9bRi6F5rKb6S6z0o3OPT8D8CdZb9HzwgEBuBejS6iM0m7OlH4Eaa&#10;+8g74Fa/p3nqXwJp3USD4+8h8O16apJlrwAFgVgImO+KyWRyqNkeW7c0arYR3QYgoGDvQ8Ue0ADo&#10;mdIhgTv2qqVxw6n8nd+R5m4nDmdGNAQgAAEIREpAanCfSRPp91KT+zRSE4Myy1WdRVAQlCpbyLUD&#10;L+QKgndSsDJTqiNqQQACEIDAQASm0+mROUUu05cDqcC0EGgkoCJRqSBh2wiKAUER8LC5tC2JV3N9&#10;MT8QiIKArS7rFKpHEQ7LGUGR+nf8TOGeKcpYDipPQwACEFBMoKpOFWuHah4JVFW153G6+KfinSp+&#10;H7exsK5PVldXj9oMZQwEQiAghYzHomcRgq4UZ4TgpcB0VLAHomIvKDC3oW4Dge+L1o8Wi8WuvLuc&#10;wQ0CEIAABCDQhYCpuZVi9fdSg2v23oNYL3SxL9SxrImUe06uINiWEx5vzZUEdFpU7izUgwAEIOCZ&#10;gDlFLt8Tu+ZUuZWp6a5uBSNC/iGgIkGpIFFLPMRFwNfiaTweP/1yjXFcALEmSQKmy7q8rzzvazyF&#10;6n3JRfIcBVVNjpw1DeD3aRCQd5STNCzFypQIyM1DZUr2Yuv9BKT71WP4OCLAu5YjsPrFyhqN7ur6&#10;3YSGLQlcXV2ZzurbLYerGOYrx6jCWJTwQ0DBXoiKPSE/tJnFF4F/9q2fr8vN47InzvrQF3fmgQAE&#10;IBABgXNp9iO1tsem5laK1bciMCkqE1gPBeJOcyWBuZrg/OLiaSAqoyYEIAABCHggsLa2dmpOlS9d&#10;tE6xugdvpTOFisSkggRtOh5Pw1LfCydzjTGdc9OIrRSsNJ37FnV91sVWCtW70Ipw7NfiqQhNs2mS&#10;rAEo4LMJFFkQgIAqAr/88supKoVQZkgCsyEnT2Zu3r+ScbW8Q5ru6ifJGIyhUROQ3NlT0/ghRCN9&#10;5xpDZITOHQko2BNRsTfUERvD1RIo5+PxrhSrv1arIYpBAAIQgIA6AqYZtHRUf5nf3r6XWts9dQqi&#10;0GcCrIXCCoQiz7LD8uLi7fX19XZYqqMtBCAAAQi4ImBOlW9sbOyI/KNec1Cs3gsbD91NQEVCUkFi&#10;lviIi8BAi6ZCDiSZDlH8QCAKApOWHfwoVI/C3f2MoMNnd255Puv+EE/ESIDC3hi9ik3S/beEAgSk&#10;EHEmsVBAwiMB3sk8wh5mKvlM7Q8zM7NCwC4Bs1cuBzAO7Er1K83kHAfKO/o1lNn8EVCwN6Jij8gf&#10;cWZyQMA0aZuMxzubHLBzQBeREIAABOIlYJpAy42N76Sj+ot4rYzDMtZAAfpRkkmzRVW9MydCzMmQ&#10;AE1AZQhAAAIQcEDAXIkmYp93Ek2xeidcDH6YgIpEpIKELHESD4GhN41kUT378OHDy3iIYknKBJq6&#10;rFOonmh0UBC1lOPlc7PFbRxLIYzmYQp7o3ElhnwhsPQtcpCMhkA9Gv0RjTEhGsK7Wohee1Bn+ft6&#10;JGuzs+gMw6DkCJj9ccmbmUYPRQzGU7ARgxcV2aBgj0TFXpEil6BKBwLyrrKYz3d5X+nAjKEQgAAE&#10;EidgDrKa5s+mCbQUq28ljiMI81n/BOGme5SUEyHmZMj55eVeyGagOwQgAAEI2CNgrkaTjYcnIrFs&#10;lEqxeiMiBrQnoCIBqSAR254YI7UT0LJQkgK0F6aroHZe6AeBNgTkHeXOg3UqvkPaGMAYewS+Fj/Z&#10;k5iyJL4jUvb+N7ZLUecZKCAQDQG6q0fjSguG8D1nAaIVEby/WcE4pBBZj5VS/NWt2cmQCjM3BB4g&#10;MJlMTGf17ZggaclFxsQ0aVsU7JWQ70s6AvsZL7lj05zN3CzeTwBPQQACEIBASgTMIdayLA9N02fT&#10;/Dkl20O3lbVP6B6UkyHixGP5AB6f39xshW4O+kMAAhCAwPIENjY23sgL2a5sQpwtLw0JEAiEgIIE&#10;bCCkULMFAW2LpPl8fsjNSi0cxxD1BDZ+++1NVdcnXxWlq7p6l9lVkA6ddnl+kSbv/I+dCEZoiARY&#10;/4XoNXS+k4D8bfsPaCAgcVBIfmsbEsoI8E6nzCHt1ZHP1J/cytKeFyP1EpDGDk/H4/FTvRr210xb&#10;TrK/JTypgoCCPROK1lVEQghKlPPxeNc0ZQtBWXSEAAQgAIHhCVxcXDzLx+P3WZ5HuS4YnrBbDVj3&#10;uOXrTbp8APfy29t38oF86W1SJoIABCAAAbUE1tbWTheLxc6912jTXV2t70JUbPCko4LEa4h+Q+e7&#10;CWhcIMkm3NajR4/MNcf8QCB4AuMse0WhevBu7GYA3Ti78eo6Os9nXR9hPAQgAAEIQCAEAn/99dde&#10;CHomrSPF68G43zQ2+fXXX18HozCKQuAeAtfX19sSz6a7erQ/JjepMT8ZLfDYDVOwdzL4/lHsPg7c&#10;PrOPLTGyu7m6ehK4KagPAQhAAAIeCEiDt5nUxr4fZZlZExQepmQKBwRY7ziAOqDIQj6QL8wH03xA&#10;B9SDqSEAAQhAQAEBc2WaFK3viipH36lDsboC78SjwuDJRgUJ13i8mbYlAWwG7V1dXT1L20tYHwMB&#10;uYL+RDYiTmKwBRseIEDxkrfwkHexLekwuOVtQiZSS4CO1Gpdg2I9CMi7Oe8KPbjF9gi3iATmUQ4p&#10;qnaYdFZ/RXd11S5CuRYEzO2DeZ6bhg5Fi+HBD6GII3gX6jFAwR7K4PtIeryBJt8QkJs43yzm813T&#10;hA0wEIAABCAAgYcInMseSHlx8Va6qr+V2lj2QwIPF9Y6gTvwTvXlg2k+oGVZHprFe4wmYhMEIAAB&#10;CLQjYIrW5Qq1fRn96vMTFKu3A8eoVgQGTzIqSLS2AsUg9QRCWRRJp/UXppOUeqAoCIEGAqZYAkiR&#10;EqBQaSjHzoaamHkhAAEIQAACzghwi4gztE4Fc3DRKd4+wk3nUjk4fNTnWZ6BgCYCk8nEdFFMKi8W&#10;Ss5SU5ygyz0EFOylDL6fRHDoIlDXr6br60/MPrYuxdAGAhCAAAQ0ETB1r9K4+WV+e/te9hZnmnRD&#10;l/4EWOf0Z6f+ySzPn0rh+nv54D5TrywKQgACEICAUwJStP6ymkxM4ToLf6ek0xE+eHJRQYI1HW/H&#10;bWlgC6KvnaTidgrWRU+ALuuRuZiipMEdSgfawV2gQ4GqOtWhCFpAYHkC5l1heSlICJnAp0+fts0t&#10;IiHbgO5CgMOMKsJANvWfq1AEJSCwBAG5VeqpNHJ4uoSIYB8NLHcZLOckFFewpzL4vlISjlZvZFlX&#10;1ROzb61eUxSEAAQgAIFBCZxfXHyue5XcwotBFWFy6wRY41hHqk5gIR/cA3MtAt0Y1fkGhSAAAQh4&#10;JTCVTjqSDNqVSUuvEzNZdAQGTyoqSKxG59REDQp0MbT98eNH01GKHwgETUCKJsxBOn5CJkABkh7v&#10;ZdmeHmXQZCgCeZ6zzhsKPvNCAALWCczn85l1oQgcjgAHHAdjLwcbTzgENBh+JrZE4FoOMUksJ50L&#10;MznMQPOYlqIAMdYIKNhbGXx/yRpMBHUlYG59MfvUGxsbb7o+y3gIQAACEEiHgHRVn5k61zzLDsXq&#10;Ih3L07GUtU0ivjbXIiyq6l15eXlgrktIxGzMhAAEIACBHwisra2dzm9vfzdJAeBAoA+BwZOJChKq&#10;fbjxjD4CgS+Enl1eXu7po4pGEGhPQIomzuR95Kj9E4xUQYBiIxVu+FEJyfkUphOtSuVQyhsBCta9&#10;oWYixwTq0ejE8RSID4CA3B77OAA1UbEPAQ499qHW+xnpSE139d70eFADgfO6LurF4liasxUa9Bla&#10;h8DzmUPjY/6vBBTssQy+z0Q0eCdQ1fWbxXy+a/apvU/OhBCAAAQgEAQBU89aluWhdFV/a+pcg1Aa&#10;JXsRYF3TC1u4D8nL/zPZwHp3ToFLuE5EcwhAAAJLEtjc3CxNUsAkB5YUxeOJERg8iaggkZqYy6M0&#10;N5aORJPJ5JCDqFGGaFJGScLpVVIGh2wshUXqvUcnWvUucq7go0ePTp1PwgQQ8EGgrksf0zCHbgLy&#10;nrinW0O0W5oAByGXRtgkwBwQ5v2giRK/107g0c3N4TjLtj7raf5u8EOndWLADgEFey18ou24Mggp&#10;df1qur7+xOxPB6EvSkIAAhCAgHcCFxcXL6VQ/b00MHjqfXIm9E6AgnXvyBVMKAt7cfyxuT7h/Obm&#10;n0U+PxCAAAQgkBQBkxQwyQHpXPY6KcMxtjeBwZOHChKoveHxoBoCkS1+ipWVlWM1cFEEAj0I0GW9&#10;BzSfj1BE5JP20nPRiXZphAiAAASUEJA8xX+VqIIaAxG4ubmZDTQ10w5FgMOR1slLsXrJAWHrWBHo&#10;mcDVhw/PpEh977tpKVr/jCOyHKfnyGK6fwmw50IwuCdQ1lX1ZH19/aX7qZgBAhCAAARCJCDN2WZS&#10;rP5e3vtfiP5FiDagc3cCrGe6M4vmCXN9Qn57+96cUonGKAyBAAQgAIFOBDbW1p5X4/F+p4cYnBwB&#10;itWTc3mUBse48JGbk2ZXV1fPonQYRiVDgCIKha6mYEihU1qpNGs1ikFRE5BC35OoDcS4NAhUVZmG&#10;oVh5HwH5W/YHdBIlwHuoNcdLwfqf5oCwNYEIgoBnAtefPm2P8/zgzmn5W/EZS4y5Ts9hxnSfA2nY&#10;SBp874kocEZA3kVOxb+7Gxsbb5xNgmAIQAACEAiWgGmwbBotS1f1t1KsvhWsISjei8Cwb6C9VOYh&#10;6wTklIo5rWJOrViXjUAIQAACEFBPYLq6eiRJgx1RtFSvLAp6JzB4wnDghKl34EzohEDMi57xeHxw&#10;fX297QQcQiHggYApoqiq6pWHqZiiiQCb/k2EVP9eDn8Un6SoQ7WSKAcBCECgBQE5lHnaYhhD4iYw&#10;i9s8rGskwE0/jYgeGmC6q//666+vlxLCwxAYkMB5XRf1YtF8qyDd1j8Xrcec9xwwDNOaeuA9mMH3&#10;oNLythdrq7p+s5jPd9fW1ljbeSHOJBCAAATCISC1qYVprGwaLJtGy+FojqY2CbCGsUkzZFlyWsWc&#10;WinL8tj8cQjZFHSHAAQgAIHuBEzSYDIe75gT792f5olYCQyeKBw4URqrX1OzK4UFj/zt5h0+tcCO&#10;zF5TTGGKKiIzKwxzKAYKw08ttZzP5yR4W7KKdhjruTtda9Y1sf+LKaalYJ13gpgc2tEWeScsZMNy&#10;u+NjDI+ZAIcqO3tXPkPP5R9/SzuT4wEtBB7d3ByO23ZZpGj9s9tSyH9qic9o9Rh4L2bwvahoHTuA&#10;YXX9arq+/mRzc5N3kQHwMyUEIAABzQTOLy6eSm3qe+mo/kKznujmngDrF/eMg5ohy/M988dBTrM8&#10;C0pxlIUABCAAgaUJmA6n5sR7XVUnSwtDQPAEBk8QDpwgDd6BGJBUhyHpsr41mUzuviaZWIBAAARM&#10;MYW5sj4AVeNRkcKfeHz5jSWS03kcpWEY1ZpAPRpdtB6sdKCLwnKlplpVyzY3q8p1FPbo0aPTjo8w&#10;PCICf/31115E5mCKTQK8v7aiKeuqM8nxHrUazCAIKCRw9eHDMylg6fZdwN+Hz56k6ENhQIem0sB7&#10;MoPvSYXmL336lrK//GR9ff2lPtXQCAIQgAAEhiQgjZNn5cXF2zzLDkWPYkhdmFsHAdYuOvygTYtC&#10;kgEH8sfi3fX19bY25dAHAhCAAATcETAn3jc2NnZHdX3kbhYkaycweGJw4MSodv+gXzOBFBc5UrT+&#10;9PLycq+ZDiMgoJMAXdY9+YWNfE+gB5tmNtjMTKyDQFWVOhTp39Fci/6p69G3AH5Zbty4sizB8J+X&#10;GODwVfhudGsBNwQ9yFcOA++7dQDSIeCOwPWnT9vjPO/fkIFu6xStuwvPdCQPvDcz+N5UOp62aqm5&#10;vVt8tyv7y2+sCkYYBCAAAQgETUAK1YuyLA+lcfJbWauydxG0N+0qn2Ith12CEUszV28uqupdeXl5&#10;YP6IRGwqpkEAAhCAwA8E5AT8fjUes8GRYGQMnhAcOCGaoMujMznlBY50WT+8ubnZis6pGJQEAbqs&#10;O3QzRT0O4eoSLZ+j4pMUeejSCm18Esjz/NTVfF0LmF3pgVzdBJaOkyxzFsO6yaHdvwTyfAYNCLQm&#10;wGHM71BJsdiJdFc/ac2PgRBQROC8rot6sTheWiWK1ilaXzqIEDAaeI9m8D0qQqATgaqu35jbu9fW&#10;1ljLdSLHYAhAAAJxE7i4uHgpherv5VbYp3FbinV9CKRcz9GHV5LPyKLgmfkjcn5xwR+RJCMAoyEA&#10;gVQJTOX62Pl4vCv2l6kySM3uwROBAydCU/N3jPayuBkVskG9/OZejMGBTUEQ+NJl/SwIZUNQkgKe&#10;ELxkXcf5fD6zLhSBURNoW2AcNQSMG4zAT/FX1+QfBvPG8BObQ1cSE1vDa4IGwRHgvfezy+Tw4qvg&#10;fIfCEPhCYOXm5nicZXa+A/ibQNE6n6zlCQy8VzP4XtXyBNOQUNevpuvrT8zt3WkYjJUQgAAEINBE&#10;QBoiz6RY/b0sUF/I2KJpPL9PkwA1HWn6vY/VRZ5lh+XFxdtzujb24cczEIAABIIksCldecw1blIA&#10;eRakASjdmsDgCcCBE6CtQTFQLYHkFzb/66C8/eHDh5dqHYViEHiAgOmyTpGFhRBhc94CxHBFSMeS&#10;x+Fqj+bLEvixq2qbYvRl5+R5CFgm8F/L8hAXEAEOXQXkLK2qJnyzkORuj+iurjUw0auJgMljyR70&#10;rGlc598n3m3d5EqTz5d2Dhoe+I7AwHs2g+9ZEQ4PESjrqnoit3W/BBMEIAABCEDAEDC1pKamVBoi&#10;v5Vi9S2oQOAhAqxTiI9OBKR4YJbf3r43VzfIqZii08MMhgAEIACBIAmYa9zkOrcd2fg4DdIAlG4k&#10;MHjib+DEZyMgBqgmwOaLuOeHDTgpVnxxc3MzU+04lIPAPQSkyOKIg3I9wiPh4pwetGJ/hL//sXu4&#10;wb5vi9QTR4H5YRI4C1NttLZBgENXNigi418CiR3i5OAvsR8qAZO/MnksZ/onXrRuuFIM4iy60hA8&#10;8N7N4HtXaXi5k5Vmr9g0OtvY2HjT6UEGQwACEIBAlARM7Wh5eXlgaklNTWmURmKUdQKsUawjTUSg&#10;XN2Q5/k7c5VDIhZjJgQgAIGkCZjr3DbW13dG0q0naRARGj94wm/ghGeELk3KJBYz4u57Nt7mdX14&#10;XtdFUgGBsdEQoNiigysTK8TpQCbZofL5KT59+rSdLAAMlyUbB40Jg6AJnAWtPcovRUC+w/aWEsDD&#10;ELiLQALvy1VVvZKDv/z95BMQHAGTt5J312Pniifwd6CJITnUJkL8/kECA+/hDL6HRXj8S0C6qp9I&#10;g7Nd0+gMLBCAAAQgAIHzi4un0lH9vXxXP4MGBLoQYH3ShRZjvycgVziYqxzKsjw2VzuABwIQgAAE&#10;4icg17vtSwXE8/gtTcPCwRN9Ayc60/ByvFYmv5Bp2Gwby7v6o5ubw3gjAMtiJkCX9RbeZcO9BaR0&#10;h8zn81m61mO5FHyWUIBAwATOAtYd1ZcgwA1RS8Dj0XYEIn1/lmLf8tdff33dDgKjIKCLwMrNzbE0&#10;Yii8aZV4t/Xkc6neAi3SiQbeyxl8LytSt3Yxqx6NXktX9V3T4KzLc4yFAAQgAIH4CJjmxuXFxbs8&#10;y8w+tL/3+fhQJmsRa5NkXW/PcLmqbU+udnh3cXHxzJ5UJEEAAhCAgFYCUrT+Wk7RPxH9SEpodVII&#10;eg2c4AwBETreTyD5RUzbDTbpUHj14QPv6HyYgiQgBZf7QSruWulIC21cY0tNvuRpHqdmM/b+j4Ap&#10;XIMHBEIlQIfgUD23vN5SAPPH8lKQAIEWBCJ7n5bv/VccVmvhd4aoI/Dhw4eXUuAy865Y25yad8X8&#10;TJh8TtUP5nhnGXhPh6L1wUKrrMbj/Y21NZqZDeYCJoYABCCgg4BpZixNjQ9Nc2NZh27r0AotQiTA&#10;uiREr+nUuZBT8AfmBI05SaNTRbSCAAQgAAFbBOQU/RtJDu2KvNKWTOT4JUByzy9vZrNHIPkFTMeN&#10;Nem0/uL60yeSBvZCEEmeCEjB2okUX5x4mk7/NJEV1ugHHryG5GWCd+FSBvx3qad5GALDETgbbmpm&#10;VkCA7y4FTkhKha/v1x3X2JoYyXrp7LfffnutSSd0gUAbAuZWDTlk+6LNWCdjAv7c2+BhcqvJ51dt&#10;gExVBkXrSXnevGuYveDp6upRUoZjLAQgAAEI/ERAmhi/NM2M5T3+KXggsCwB1iPLEuT57wiYEzTm&#10;JE15eXkghesFeCAAAQhAIF4Ca2trp/Pb298lYXEar5VxWjZ4sfrASc04vZqGVckvXvpsqMnVyvli&#10;Ya5k4wcCwRGQ9eWr4JS2qXAERTQ2cSCrPQH57BSfOKzUHhgjIQABLQTOtCiCHn4JSF6poDOXX+bM&#10;9gOBQA+HymeHTqcEc3AEzuVvvsTu8eCKB/q5t8kt+TyrTZipyRp4f2fw/a1E/C03bZ8s5vMdsxec&#10;iMmYCQEIQAACdxA4v7zck2L199LE2Bw4LYAEARsEWIvYoIiMnwjIQuGZFK6/P7+4eAoeCEAAAhCI&#10;l8Dm5mYpCYvdUV0fxWtlXJYNnswbOJkZlzfTsibphcuym2hyqPTjx48HaUUM1sZAINku68t+5mNw&#10;PjYsTWA+n8+WFoKAUAmchKo4eqdNoKqqs7QJpGv9X3/9tZeu9ViuikBA7+HmNirprv5GFT+UgUAL&#10;Ais3N8dS7FK0GOpnSJ/mEH408zJL0vlWL4QjnmTgfZ7B97kidq0xrR6NXstN27tmDzhyUzEPAhCA&#10;AATuIXB+c7NVXly8lfdF8/6+BSgI2CTAOsQmTWT9SKDIs+zQ/AG7vr7eBg8EIAABCMRJwCQs1tfX&#10;96VoPe0uqAG4d/Ak3sBJzABchIp3EEj+mlpbG2dZ9uzyw4c9ggwCoRFIqst6QAUyocVRivrK1ZyP&#10;U7QbmyEAgXAJyHf+/4WrPZovQ0AKb/nOWgYgz9onEMB7eVLrJPseRuJABEwzBdk3ng00/f3T2sq9&#10;qTOsnUIUi7TjxKi7EvdET4RxUVbj8f7G2hq3uEToXEyCAAQg0IbA+fl5UV5eHuS3t+9l3anv3b2N&#10;EYxRT4C3SPUuCl9B8wdsUVXv5IqIl+YPW/gWYQEEIAABCNxFQIrWX5pEhvyuhJA+AhSr6/MJGjUT&#10;SH6xYnnDbCKHSc3Vy83kGQEBPQS+dFl/o0cjB5oEUBDjwGpEuidAMtk9Y5Uz/PLLL6cqFUMpCDQQ&#10;kA7rxG6qUZLnfGel6nvtdit9T5dDHm/MOkk7PvSDwLcEPjdRkGYKaqko/bz74pV8DtYX6BjnGbBJ&#10;0eB7XpH5U94vzoTp7nR19Sgy0zAHAhCAAARaEji/uHiaj8fv5ftA73t7S1sYppsA6w/d/olLuyx7&#10;kef5u/PLy724DMMaCEAAAhD4SsAkMkxCQ/7/Eip6CAyeuBswaanHC2jSlUDSCxVXm2Ry5fLnq5f5&#10;gUBgBOQQdJxdfVx91gPzL+q6ISCfm+LTp0/bbqQjVTMB8T1rMc0OQrd7CUjemNhNMD7Md5XkLLYS&#10;NB2TQyKg7L092vVRSDGBrp0I3NzcbJkmCp0eGmqw5eYRQ5nRZ96kc7F9gPHM/wgMuP8z+N5XJHFQ&#10;V9XJYj7fWVtbO43EJMyAAAQgAIEOBKT58Ky8uHgntyGZd/aiw6MMhUAvAqw9emHjod4EsmxLgu64&#10;LMvjc0lQ9JbDgxCAAAQgoJaASWhMxuMdOY1PYkOBlwZP2A2YrFSAHxV6Ekh6keJ4Y8xcvXz14cOz&#10;nq7hMQgMQkC6B57Je8XRIJO7mFRZwYsLE5Gpg8B8Pp/p0AQtfBOQv5ml7zmZDwLLEuB2gGUJhvk8&#10;31Vh+i1ZrRW8x8t3/GuzPkrWBxgeJAGJ22Pprl4Eo7zj3JxmDknnZDU7Bt0eJDD4Hljg/qlHo9cb&#10;Gxu7m5ub5BEC9yXqQwACEOhKwNRtSv3moXRVfysHo7e7Ps94CPQlwLqjLzmeW4pAlud7+e3tu4uL&#10;i5dLCeJhCEAAAhBQScBsnMhp/N1KrqhVqWAiSg2eqKNYPZFIs2tm0gsUTxti4zw/uKbrrt3ARZpz&#10;ApIse+V8EtcTKChwcW0i8nURkNzLY10aoY0vAvI389TXXMwDAVsEuB3AFsmw5PBdFZa/0PYLga/v&#10;9Z7W8F+5mwNpknMNf11EICVF4OPHjwdSrL4dnNGeP9+a+JjcbNL5WU3OCEmXgfeCBt8LC8lX/9O1&#10;rMbj/Y21tThvtgzTJ2gNAQhAwBsBU69p6jYlL/PU26RMBIEvBFhvEApDEigkSfHCXCthrpcYUhHm&#10;hgAEIAAB+wTMafzp+voTczrfvnQkNhEYPEE3cIKyiQ+/10kg6cWJ542werE4Pq/rQmckoBUEfiYQ&#10;dJd1CtUJ6eEIkGsZjj0zQwACHQhwQ1sHWJENlYMKe5GZhDmpEfD4ri9/K//kcE9qARa2vZcfPuzJ&#10;PvCzYK3w+PnWyCjpPK1Gh4Sg08B7QoPviYXgoy86yjvFmfDana6uHgWkNqpCAAIQgIAFAueXl3tS&#10;rP7e1GuKuMKCSERAoDMB1hqdkfGAbQLmWglzvYS5ZkIK1/ljaBsw8iAAAQgMTMCczjen9AdWI6np&#10;B0/MDZyYTMrZERmb7MJkoM2vcZZtTW5uDiIKIUxJgIDpsm66CgZj6kCf72D4oKhzAvKZKT5xo4Zz&#10;zhonkL+V/9GoFzpB4D4CFGCmGRs3NzezNC3H6igJOH73N4Vlv/3228so2WFUlATkb/zWJMsOozDO&#10;c5MJTcySzddqckJougy8NzT43lgA/qqr6kRuyN5ZW1s7DUBdVIQABCAAAUsEzuX9XBoKv5X3u2Mp&#10;Vt+yJBYxEOhFgHVGL2w85IKAuWZCCtffy0meZy7kIxMCEIAABIYjYE7pS6JoRzQoh9OCmb0QGDgh&#10;6cVGJrFKIOlrZgfe8JKi9aefu13xA4FACHzpsv6nenUdF6uotx8FVRGYz+czVQqhDAQgAIE7CNBh&#10;Pc2wkBv5/kjTcqyOmoCjtYA5vBs1N4yLjoB8t5tCmCIawwbO4Q3JkWKSIekHOvfAe0QUrd8fN+ZG&#10;7I2NjV1zQ3ag0YXaEIAABCDQkYBpHFxeXh7kt7fvZV3JXkFHfgx3Q4A1hhuuSO1PoJAExoE51XN9&#10;fb3dXwxPQgACEICANgLmtL65Yo6NaLeeGTQZN3Ai0i1ZpLsgkPRiRMlGl+l2ZbpeufAvMiHggsCv&#10;v/76Wm2XdUfFKS44IjMdAtIc4HE61mLpVwJVVZ1CAwKBEbgITF/UtUNgZkcMUiCgkIDFtYGsf07k&#10;8O6RQitRCQJ3Evj48eOB7PVuR4dHSS5vCK5J53CHAB7DnAPvFQ26T6bTf6W5CdvciK1TPbSCAAQg&#10;AAEXBEzDYNM4WL4Xn7mQj0wI9CXA+qIvOZ5zSsCc6llU1Ttzysec9nE6GcIhAAEIQMAbAVO0LlfN&#10;7Zor57xNmtBEgybhBk5AJuTmaExNeiGiaYNLul197nrFDwQCISBrxVJiVleXdYvFKIG4ATXDIjAL&#10;S120tUEgz/PShhxkQMAXAQ5Z+CKtZx55nyvkvW5bj0ZoAgFHBCysFeiu7sg3iHVCQJoiPJVi9WdO&#10;hGsQauEzrcGMPjokncvtA4xnRqOB94wG3S9T5H957z4zzcTMTdiK1EIVCEAAAhBwSEDqLGfSKPid&#10;aRgs0xQOp0I0BHoRYG3RCxsP+SJgTvnIJtu788vLPV9zMg8EIAABCLglYK6aM1fOjeqa5IhF1IMm&#10;3wZOPFrEiChPBJJehGgqVv/qbykU+fDhw0tP7mcaCCxNQE2X9YQ3qpd2IgK8EZACp+LTp0/b3iZk&#10;IhUEKFhX4QaU6ECAmO0AK5Khf/31F/n+SHyJGS0J9Fw7fOmuftJyFoZBYFAC17LukJg1RTHx/2jM&#10;73mgnnRO1wPfKKcYeO9o0H0zBQ41zcOkidiOaSamQB1UgAAEIAABxwTO5UbtsiyPpav6W5oEOIaN&#10;+KUIsK5YCh8PeyGQZVsSqMdy+uet+ePqZU4mgQAEIAAB5wTW19f3zRV0zidKYIJBk24DJxwTcG90&#10;Jia7AOm5Oe0rALI8fyFdsGa+5mMeCCxD4EuX9VfLyFjqWeWf56Vs4+EoCcznc/6+R+nZ+4169OjR&#10;aWImY27gBFZXV08CNwH1OxKQgsbHHR9hOATiINBxLSFrH3KncXg+eivO5eaMfLE4lC6ORfTGfjWQ&#10;ovVkXI2hSxJgD2lJgD0fl6ZhpnmYaSLWUwKPQQACEIBAIASko3pxcXHxMr+9fSf7vXuBqI2aCRNI&#10;tl4kYZ8Ha7ok5mbmj6v5IxusESgOAQhAAALfETBX0MkJ/yfyP5Iw6RkbFKv3BMdjgxBIdvERyAbW&#10;vK4PzQbjIMHBpBDoSOC33357ba607fjYcsM7FpcsNxlPQ8AeAUlSUxRoDyeSIAABCEDABoEs27Mh&#10;BhkQCJZAi7WFrHeO5ECP3zVPsEBRfGgCk5ubAylW3x5aD+/zB5Lzs83F5HiTzfPahpmKvAGL1gfd&#10;QxvIv6ZZmGkaNtD0TAsBCEAAAh4JnF9e7snNhe/kXfyFTFt4nJqpINCbAGuJ3uh4cCAChfkjK0Xr&#10;7+WE0GwgHZgWAhCAAAQsEpAT/m8kYbTrvejMog1DiRo00TZggnEo3sy7HIFkFx4BbVyN5WajRzc3&#10;h8t5mqch4I+AHGr202W9RTGJP6uZCQK9CJA/6YUt+IdOgrcAA1IhQKym4ukvdn769Gk7lw68Jqcx&#10;aF4jMe6Yq5TAPWsNyZOWUqz+XKnWqAWB7wjIjX1PJaf0NFksAeX+bPso2XyvbZCpyBtwTymhd85S&#10;bN0xzcJSCSvshAAEIJAqgevr6+3y4uKtvI8dSx3lVqocsDtMAqwjwvQbWssf23w8fluW5bG52gIg&#10;EIAABCAQNoG1tbXTxXy+I5sxp2Fb4k/7hBJs/qAykzMCyS46Qtywkk6HVx8+PHMWDAiGgEUCUsBx&#10;5PTAG4XqFr2FqCEJyOGOwhQHDqkDc0MAAhCAAAS+EpjP57NvaXwtXCfPQYwkTeCHtYesc/6Ud7gy&#10;aSYYHwSBa1lnSLweBKGsSyUTzh8km/d1GU8xy6Zo3Zl3zf7q/Pb2d7Pf6mwSBEMAAhCAwOAETI1k&#10;eXl5sKiqd7Jm/C6/MrhyKACBlgRYQ7QExTCdBORa6z0pXH8vHdef6dQQrSAAAQhAoC2Bzc3NcmN9&#10;fWck1922fSbVcYNv4g6YVEzV56Hanez1sIFvUklXrBdmwzHUuEPvtAg46bIe+Gc4rQjA2rYEfiwO&#10;bPsc48IlwGHgcH2XmuYSq/9JzebU7R2Px3/cx+Db4vXBcx+pOwr7hyEgaxFzKPfXX399PYwCzAqB&#10;9gTO67rIF4tD6ehYtH8q8pEhNq+w4BIKTixATEnEgPtL0b5fyr6q2V81+6wphRK2QgACEEiNgKmN&#10;NDWS8n32LDXbsTcuAqwf4vJnqtYUkgw5kKsu3pkrL1KFgN0QgAAEYiGwvr6+LzszXHl7j0MHT6gN&#10;mEyMJcZTsSPZhUYMG1Oy0fh5w5EfCARA4EuX9VMrqlKobgUjQnQSkAP/j3VqhlYOCVw4lI1oCEAA&#10;AssQmLV9mAL2tqQYFxMBcyiX7uoxeTReWyY3NweyP7sdr4U9LYshN9jD9GRzwT1Y8YgQGHCfafA9&#10;NssBUI3H+5/3VfmBAAQgAIFoCUhX9ZmpiTS1kWJkEa2hGJYMAdYOybg6fkMlgbdtrrwwV1+YKzDi&#10;txgLIQABCMRLQJIrr02SRSws47UyQMsGTCIGSCtplZNdZMS0ISXv1h8/fuRK56Q/yeEYL2vB5Q66&#10;UagejrPRdBkCs2Ue5tnwCFRVxVoqPLelqvFJqoanaPeHDx/2lrH72wL2ZeTwLAS0EjA3pJhDuVr1&#10;Qy8IfCVwc3PzVG7oewqRewjElCPs4ORkc8IdGDH0GwID7jdFUrReih07U94b+FhBAAIQiJbA+c3N&#10;VlmWx9JV/a2piYzWUAxLjgDrhuRcHr/B5uoLcwXG+eXlUsnv+ElhIQQgAAHdBEySRf6m74qWpW5N&#10;/Wk3aBJtwOShP8LMZINAsguMGDeisuzZ5ZIFJTZiChkQaCIgBR0nUthx0jTup99TqN4ZGQ+ER+Br&#10;YV8ut2d8+vSJpHZ4LuytcZ7np70f5kEIeCQgscqa3yPvoacSf1u78YPu60N7k/ldEJC4Xu4wrgul&#10;kAmBHwhcy7pC1uA0OWiKjBhzhU02y++TzQ23YMMQXQQG3W9bEoU54Da/vf19bW2Ndf+SLHkcAhCA&#10;gEYCpknvxcXFy/z29p3cnLqnUUd0gsAyBFgzLEOPZzUTKCS4j+VKjLfmxJFmRdENAhCAAATuJ2CS&#10;LSbpYpIvqXMaNHlGsXrq4dfa/mQXFxFvQE2y7PC8rovWQcBACAxEQLpLvGo9NYXqrVExMDwCDxXv&#10;zefzWXgWoTEEIBA7gUePHiW/3o/dxz/Y5+y7iO7riUVShObWo9GJOYwboWmYFBEBkyOqF4vjkRyI&#10;jcgsd6Ykmn9INkfsLpLilczeU3ff1vXRxvr6zubmZtn9YZ6AAAQgAAHtBExzXjns/07et1+Irrxz&#10;a3cY+vUiwHqhFzYeCoWAFC3M5MTRe3PyKBSd0RMCEIAABL4nYJIui/l8dyRJmFTZUKyequfDsjvJ&#10;hUUKm06yAblyc3McVjSibYoEWnVZT+Ezm6LzsXnUtkDPZldbsOsnQMGbfh+h4UiW+XUJh3QI3Ehj&#10;GV9XWNN9PZ24isnScZbRXT0mh0Zqy6Obm0OJ1a1IzXNnVsTNLu6DlmSu2F0ExS15wKL1Qffeeni1&#10;Go/319fX93s8yiMQgAAEIKCcwPX19bZpymua80qxOu/byv2FessRYK2wHD+eDoWAnDySovX3cm3G&#10;LBSV0RMCEIAABP5HwBStf07C1HX77qmRABw0YTZgojAS9yVjRpKLioQ2mnI5BHr14cOzZAIaQ4Ml&#10;cG+XdQrVg/Upit9NYIkiPHIiBBUEIKCKgHx3n6pSCGVcExjse6jt4S7XAJAPgfsI1FV1xI0TxId2&#10;Ap9zQ1m2p11PtfollEv86oMkc8ZqA1C5YgPuRQ26B9feLaXouTNdXT1q/wgjIQABCEAgBAJSx1iU&#10;l5cHi6p6Z5ryhqAzOkJgWQKsE5YlyPPhEJATSPl4/LYsy+Nz6eYSjuJoCgEIQAACXwlI0fpL00Eg&#10;FSKDJsoGTBCm4t9Y7ExyQZHgBtM4zw+uP33ajiVusSNOAl+6rH+/cZPg5zVO72KVjUI7SXgXn/hb&#10;nlQwSffq06QMxtjgCNBhPTiXLaWw+PvxUgIsPWzjO9WSKoiBwGcC5m/hvYdvYQQBJQRMTsjkhpSo&#10;E64aCeYokswdhxuhw2o+4J7UoHtxDdTNun5+e/v72toa6/thI5TZIQABCFgnII13n0kd43v5Hnpm&#10;XTgCIaCYAGsExc5BNTcEsjzfy29v35k//G5mQCoEIAABCLgkYDoImE4CMkfpcp6hZQ+aIBswMTg0&#10;d+bvRiDJxUSCG0tfo6JeLI7P67roFiWMhoBfAv8WetBV3S94ZnNCwEVB3Xw+nzlRFqEqCcjfxKjX&#10;TCqho1RXAv/t+gDjwyUgf5P2tGnv4rtWm43oo59APRr9KYdvz/RrioapEjC5IJMTStV+63YnmFs0&#10;OeQk88jWgycBgQPuTQ26J3efa+v6aGN9fcfcQp2A9zERAhCAQDIEpKv6TGoW38vtReZAaJGM4RgK&#10;gS8EWBsQCqkSKMwf/vLi4p35IkgVAnZDAAIQCJWA6SQwGY93Yu0YOGhibMCEYKjxmKreSS4kEtxQ&#10;+ja+x3Jj0eTmhm5aqX7oA7HbFHrI+8FRIOqiJgR+IuC6cC7PcxXdbXG9HwJ0r/bDmVn6E6iqquz/&#10;NE+GRMDc8GFu+tCs87ffwYPmZTRDQjfrBMx39a+//PLaumAEQsAigUc3N4cmJ2RRJKISPWSfZD6Z&#10;aO9OYMA9Kk3vgOa2abl1Opkbp7sHCk9AAAIQCI/A+c3NVlmWx9JV/a3ULPJ+HZ4L0dgSAdYFlkAi&#10;5v+zdyZWcSTLAqW7Ydj1Wx4wHiAL1FgwyAPwAFkgZAEaC8AD5AE8C+BZAM8Cml09dFf9CA2a0QJ0&#10;Lbnn5Rydf/6brIyIG9mVWZGRkXESkCD5uk4Ew6urPUlcDzpgHidhtIYABCBgj4AmpE3G442iLD/b&#10;k0LPEIDAUwSy/IjIPFn92ziQDcqtq9vbTX4ZEAiZwD9V1kNWEt0g8B0B20nqP8EeAD8rAlSvzsrd&#10;8Rkrh2hO49MajZsQiPGGD8fzcxOsPJMAARln77kRJQFHJmzC9e3tjiTTEAey5eMM441ZxpVtjZ+U&#10;+807aX2ot0zrbdMpuxjbIAABCOREQPMRpaL6bvfh4azT7bK2zsn52PokAb4JGBgQEAKy6N+RxPWz&#10;i8vLLYBAAAIQgEA8BPQavP9bXX0nV+d+ikfrlzX1WsHBYxAwFf/lYEd2HxCZVjx6aSzPdjr791IF&#10;IIfxjo1xEnissp7M2iBOL6D1NAK+kuC0uq1WuZ2mH/8dAhCAgAsCkrA+dCEHGf4J9Hq9P/xr0VwD&#10;X/N2c415MgYCEs88l2+Xgxh0Rcc8CdzId0Ov2+WmPdvuJ2ndNmH6j5WAx/0qX/t0eqv0+OHhd71l&#10;Ola3oTcEIAABCPxIQPMQJf51IodAP8AGAhD4m0B2+SY4HgIvEOh3JflmeHl5pNdwQAoCEIAABOIh&#10;8Gpl5b1ejxePxk9r6isI9veqkGVh7OPHtv46QrIbJRluGFUaR5LsKMHzw0ptaQQBTwQWFxY+yjgd&#10;ehKPWAj8QuD7RDevaz7RLMYqtwypxgSOGz/JgxBwQGB+fv7UgRhEhEFgEIYa7bUgeb09Q3r4m0Cn&#10;LKOPZeLLdAlclGW/nEyI/bhycYYxyOzizK7GUmpyctq3KsuDV6urb7RQV2puxB4IQAACORK4ublZ&#10;1/xDzUOUZPW1HBlgMwSeI8C3AGMDAj8RkGpjA72GQ6/j0Gs5AAQBCEAAAnEQ0Ovxxr3ehmgbZTDH&#10;a+JSTkG/OIZzcFpm+dGQ4UZRrYHX6azf3t7u1nqGxhBwSEC+64ZSsfBPhyIRBYFfCISa0CYVXd7i&#10;LghAAAIBEDgPQAdUcEBAvhs2HYjxIiLUud4LDITWIiDfKsdSXf241kM0hoBDAvP39/s9EmscEhdR&#10;GcYis4w5ux1VSGtBwOmeXVm+X11d5SBbC3/xKAQgAIFQCGie4XA43J8UxYnmH4aiF3pAICQCfAeE&#10;5A10CYuAXMeh13JcXF0lG1APCzjaQAACEGhP4LVs9EgQaUOvzWvfm7senAa+fjaLZHV3jo5UUpYf&#10;DBluEDUZnp1u98P9/T3BlibweMYJgaWFhU9UWXeCGiHfEYgkcY13dz6j9jwfU7E0QgKMzwid1kTl&#10;XA5KRbIGaOJCnrFAQKqrf7TQLV1CwAiBrwUKOp1NI53RST0CGcYks4w91xsVtPa4h+Vg726ohbgk&#10;Wf0TjoYABCAAgfgJSGHcnW6vdyb7p1vxW4MFELBHgG8Ae2zpOQUCUj1AfiSHcvrp8OL+fi0Fk7AB&#10;AhCAQOoEVlZWTifj8UZZFMcx2Oog4PU8Bo+Bvhh8g44zM1l+LGS4MdRmrI/Lcl+viW7TB89CwBYB&#10;qqzbIku/TxH4lqQWAx35bfRHo9F6DLqiYzsCUrn1vF0PPA0BewSKomB82sMbWs+D0BSyrQ/J67YJ&#10;x92/xCwPqK4etw9T1l4LE2iBgpRtDN42jU1mFp/MMgYd/EAMTEGPe1m29vC08NZsr/dGC3EFRht1&#10;IAABCECgJgGpqj6QZPUzWcPtyaP9mo/THALZEWD9n53LMbgJAQnObHYfHk5kgtlt8jzPQAACEICA&#10;WwKvX78evnr1amOmLA/cSq4nzVagq5IWHgN8lfSjkXcCWX4oZLYZZGKQ6fXQek20ib7oAwI2CFBl&#10;3QZV+vxGIOZktPF4PMCTeRDgpok8/ByjlXJ45n8x6o3O9QhI4uOa+Hq93lNptY55vZCWJ8KxRn4T&#10;VFcPxx1o8h0BLUgga8dDoARCILM4ZZax6ECGWjRqeNzTMr6XJ3uXWniLQ+bRjD4UhQAEIPAkAS18&#10;qwVwpar6kSSrr4EJAhCoRoC1fzVOtIKAEujLBPNheHl5oqejQAIBCEAAAuETkGv0tiVp/X34mjrW&#10;0GNgz7GliGtIILuPhAwrFzUcGk8/JtdEX9/e7hjtk84gYIiAVlmXTSXWAoZ40o0UuhMIMVVTf85n&#10;3W73Lf7Mg4C8B0/zsBQrIyRwHqHOqFyfwKD+I+k+kco6Il0P2besKMuPJKfZ54yEZgTm7u8PZR+0&#10;3+xpnrJCgKR1K1jpNGICHve2jCWty56l7l1q4a2IPYHqEIAABLImIDmDfS14K4Vvz7QAbtYwMB4C&#10;DQhkl4vSgBGPQOAHAloRRk9HySmpfZ2EwAMBCEAAAmETkMDPJ7lq951oGVTwx1hwqy5+jwG9uqrS&#10;3g+B7D4QMtv4sTWqpNL6h5vRaN1W//QLgTYEJCHkoJyZOW/TB8/mTSDR5LJB3l7FeghAIAACzM0B&#10;OMG2ClKplwNSz0BO4QCc7fGTWv9664neAJWaXdiTBoHb29vdbqfDN0KI7swsdpldbDrEMRe6Th73&#10;uFru6w3Hvd6G7lmGjhj9IAABCEDgeQIXl5dbUgzmRAvewgkCEGhGgDV/M248BYEZOSW1JYnrZzoZ&#10;gQMCEIAABMIm8OrVq88SSNqQjaHzEDRtGdQKwQR0SJRAdh8HmW34WB22UoGrO5nsW5VB5xBoQaAj&#10;lQxbPM6jGRJINEn9H0/KYfz+iINGWYxs+Qb6TxaGYmSMBIL4Po8RXEw6y3yzGZO+PnRNfc3hg2mo&#10;MqWgxke9ASpU/dArXwL39/cD2fMk4SbkIZBZDDO7GHXIYy9U3TwmrTdBIt/lp7O93pvXi4vHTZ7n&#10;GQhAAAIQ8E/g5uZmfXh5eSSHPPclWX3Nv0ZoAIF4CbDej9d3aB4Ggb5ORjop6eQUhkpoAQEIQAAC&#10;TxFYWVk5nYzHbzQw5JOQ12T1yIJ4Pv2Uo+zsPgwy2+hxMqblJqK7u7s9J7IQAoGaBKiyXhNYps1z&#10;Sxgbj8eDTF2N2RCAQAAEZG4+D0ANVLBIQA9G6QEpiyKS6zq3tUhyDnzBIL3xaXl5+VNONmNrHAQu&#10;yrIv8fLDOLTNXMvMYpnZxaozH96NzPe031V7j68sD2RvcoPvn0Ze5iEIQAAC3glcXFz0h8Ph/qQo&#10;TiTGQTzdu0dQIAUCrPVT8CI2eCegk5JOTpeXl7s6WXlXCAUgAAEIQOBJAq9fvx6+Wl19MyMBIh+I&#10;ageyTCrpKXhn0gT6skcgu4+CzDZ47I2cJ3rudHaubm83ncpEGAQqEqDKekVQGTb7lhyWm+lydenb&#10;3GzO1N7zTO3G7IAJ+D5IHjCapFTjYFQ7d5K83o5faE+Xk8n70HRCHwgogbn7+0OpENmHRiQEMotp&#10;ZhezjmQYBqWmp32vynt9Zfl+dXV1W/cmg+KGMhCAAAQgUImA5ADudHu9M7mNaKvSAzSCAAQqEWCd&#10;XwkTjSBQkUCn80E2fE8urq42Kz5BMwhAAAIQ8EBAA0SStP7RpejKASwbSnkK2tkwhT7NE8jugyCz&#10;jR3zI2Z6j7NyA5FW6JrekhYQcEvgscr6sVupSAuVAElgXz0zCNU/6GWUwLnR3ugMAgYISPGPoYFu&#10;6CJwAr1e74/AVYxGvVwP10XjoCmKSnX1Y6mu/jkVe7AjHQK3t7e7cos03wSxuTSz2GZ2sevYxmPG&#10;+k7Z8xuOe70N2Yv8lDEiTIcABCAQLQEpVDuQZPUzOdipt0r3ozUExSEQKAHW+IE6BrUiJtDprMkP&#10;63B4eXl0cX+/FrElqA4BCEAgaQISKNoter1tMXJo21CS1W0Tpv+mBLL7GMhsQ6fpuGj9nFTm+lqh&#10;iz8IBEiAKusBOsWhSiSp/whbEkb7o9Fo3aELEOWBgBRWsP6948EsREZOgArrkTuwuvqD6k1pWYUA&#10;a5kqlMJrwzdIeD5Bo5kZvR1PKkV+gEWkBDTGmVGcM7sYdqTD0pvaHgs2PbX3p986s73em9eLi8fe&#10;mCAYAhCAAAQaEdAcP831k6rqR7LWWmvUCQ9BAAJTCbC+n4qIBhBoRkA2fgfdh4cTOXW126wHnoIA&#10;BCAAAdsE/m9x8UACShsiZ2hblpf+PQbqvNiL0FoEsvsQyGgTp9ZAsNRYK3Rd397uWOqebiHQmIBU&#10;WT/WCoeNO+DBKAlQlfR5t43H40GUTkXpygTm5+dPKzemIQTcEbh0JwpJPghI1d5NH3Jzkknyehze&#10;lqS1z/oNEoe2aJkLgXtJxNHb8XKxN2k7M4p3ZhfLTnrgWjDO417YD0nrZXkwGY83ZO4/t2AlXUIA&#10;AhCAgCUCUlG9r7l9kuN3prl+lsTQLQQg8EiAtT1DAQJ2CfTl1NUHvSpErwyxK4reIQABCECgCYGV&#10;lZXT8cPD77YqvHmrru4xQNfEDzzjlkBWHwGZVRxyO5JeltbrdvduqNwbkkvQ5ZEAFQ7zGAokcVXz&#10;s1TfflutJa0gAAEImCNQFMWpud7oKUQCzC9uvcLhPLe860gT37yv0562EHBBQOLgh7J32XchCxkO&#10;CJC07gAyIqIg4HtPrCzfy83O269fvx5GwQslIQABCEDgK4GLy8stqah+prl9IIEABNwQyCpXxQ1S&#10;pEDgCQJyVYheGTIcDvf1ZBaMIAABCEAgLAIaQNKqBzNS/cCkZiSrm6RJX6YIZPUBkNGGjanxYbqf&#10;cjI5vChL1r+mwdJfKwJUWW+FL+iHSVJv5J5Bo6d4KDYCx7EpjL5pE5Bk5mHaFmKdEGB+8TAMWAt5&#10;gP6CSEkK/kSF1bB8gjYzM3d3d3uSjLMOi8QIZBQDzSq2ndgwdWKOn6T14WyvtyHJ6p+c2IgQCEAA&#10;AhAwQkCLzg4vL4/kxmi9eahvpFM6gQAEKhFgTV8JE40gYIZAp9v9ejJLKq7vmOmRXiAAAQhAwBQB&#10;TVrX6gflzIyRoJK3ZHVTQOgnSQJZLf4z2qgJebD25ODm7P39Xsg6olueBGRsUukwIddTVbS5M+WK&#10;0/6I2zCaA+RJCECgEYGFhYXTRg/yUBQE7u/v12R+WY9C2YSVZH3k17mSrD5cXFj46FcLpEPgRwJX&#10;t7ebkqy+A5dECWQUC80qxp3ocLVqlsOkdb25udfrvdHiGFZtonMIQAACEDBGQIvMarFZLTorsYuB&#10;sY7pCAIQqEyA9XxlVDSEgDECfQkI7elJrZubGwL3xrDSEQQgAAEzBF6trLwver3tNr15TVZ3GIxr&#10;w4hn3RPIauGf0QaN+5FUX6IkBm993RTlDwIBEZifnz8ti+IgIJVQpSYBKojWBPZC8/F4PDDXGz2F&#10;SKAoivMQ9UKnfAnIhuAwX+uzsJx5JSA3s2by4wwpiPEn7zo/7JH6NAE9TDT7d/VI/lImkFFMNKtY&#10;d8pj1pZtDvbJJFn9QOIpG9ymYsuJ9AsBCEDAPAEpLrurRWa12Kz53ukRAhCoSoC1fFVStIOAYQJ6&#10;UmtSFCfDq6s9PcFluHu6gwAEIACBFgT+b3HxQDb03kgXw7rdkKxelxjtXRDIatGf0caMi7FjSoZu&#10;iurmqKn+6AcCJgjINxkVD02AdNwH1ULNA+92u2/N90qPIRGQ993/QtIHXfImoFUI8yaQvvXiY+aV&#10;QN1M8robx0iy+vny4uKuG2lIgUA1AvJuPpRiWv1qrWkVNYGMYqNZxbyjHpTpKS/v1Pd6Y7Pe3Jye&#10;dVgEAQhAID0CkpM3kGT1M1kPfxDrWBOn52IsiowA6/jIHIa66RGQIPGOnuC6uLraTM86LIIABCAQ&#10;L4GVlZXTWbnKL5rNdAcVI+L1Zt6aZ7Xgz2hDJrpRLZuiXzdH+YNAQAS0AhJV1gNyyAuqkFxl3U8D&#10;6xIQ4JWAVFgfelUA4RD4jgAVh9MfDuJj4twRuJlDgPac1ClLDsbaw0vPDQjc3d3tSXLOeoNHeSRW&#10;AhnFSDX2nVX8O9Yx6UNvO3tmQ/m+fifJ6p98mIRMCEAAAhCoR+BCCmkNLy+PJCfvSNbDa/WepjUE&#10;IGCLAOt3W2TpFwL1CPTlx3ioE6VOmPUepTUEIAABCNgioIlsE7nSryjLz1VkeKuubifwVsVk2gRO&#10;IKvFfkYbMYEPu+fVk83R29vb3Wj1R/EkCVBlPWy3kkjlxj/yO+iPRqN1N9KQ4oOAVNE/9SEXmRB4&#10;ioAcYvwPZNIloPOJzivpWpieZRwMNOtTqa5+LPHEA7O90hsEmhOQOMymJOfsNO+BJ6MloLHSjOKl&#10;WcXBox2UHhQ3uHf2WNxq49WrV589WIJICEAAAhCoQUAqqvelovpu9+HhTGIUgxqP0hQCEHBAgLW7&#10;A8iIgEBVAjpR6oSpE2fVZ2gHAQhAAAJ2CeiVfv+3uvpupiwPXpJEsrpdP9B7fQJZLfQz2nypPxLC&#10;eqLT7X64v78nOBSWW7LWRg+nycE0KiAGNApImvLjjPF4zLvZD3qkQgACEEiKAPNJ3O7ksGB7/1Fd&#10;vT1DejBH4PEQ0b63uLU5U+ipDYGM4qZZxcPbjIncnjWQtC7J6p9lnbuhNzPnhg97IQABCMRG4OLy&#10;cksqqp/Jwb0PsemOvhDIhQDr9lw8jZ1xEZCJU5LWz+TUFxvGcXkObSEAgYQJyBV/20Wvt/2Uid6C&#10;/gYCbQm7LGvTslrkZ7TpksqgHpfl/kVZ9lOxBzviJ7C0sPBJNp6G8VsStwUkSPn1n1TgfutXA6Tb&#10;JCCHc45t9k/fEKhJgPFYE1hMzXu93h8x6YuuTxNgXdZsZDxWV+cd1wwfTxkmIN+4/clksv/t1gtv&#10;8WvDdtFdQwIZxU+zios3HA5ZPtZiL03epx9lf/CdFrfKkh1GQwACEIiEgObXDS8vj7qdzr6o3I9E&#10;bdSEQJYEWLNn6XaMjoJAp7Mmp76OhsPhoV5XEoXOKAkBCEAgcQL/J1f6jnu9DTHzn8AUwf7EnR6h&#10;eVkt8DPabIlwKD6rck/WufP39xow4g8CQRCQDfyhJJf8GYQymSlBNfWgHD4IShuUgQAEIACBWAkw&#10;n8TquSf0Zq1Wz5lSXf3JQhf1eqE1BMwQkNvt9uRbd/373jiMYoZttL1kFEfNKj4e7YD0oHj9pPVh&#10;URTvJFl914O2iIQABCAAgYoENJ9O8ur2Nb9O1r/EJCpyoxkEfBJgve6TPrIhUIFAp9vd1OtKpOL6&#10;ToXmNIEABCAAAcsEXkt1Qgnub0hVhVPLol7uvn5wzau6CHdDIJvFvW6wZLTJ4mb0OJbS6Wxe396y&#10;vnWMHXHPE6DKutvRQaKEW95VpGnlxdFotF6lLW2iJXAereYonhQBKv4n5c4fjLm9vd1M1zosY/32&#10;8hgoi+JA3m/MtfxUgiAgyepbsr7fek4ZCrAE4SY/SmQUT80mTu5nJMUrteK+2uP+38arV68+x2ss&#10;mkMAAhBIn4Dk0e1qPp3k1T279k2fAhZCID4CrNXj8xka50mgL0lZe3J9yYleY5InAqyGAAQgEA6B&#10;lZWV08l4vCGbUcdetKoYVPOiG0K9EchmYZ/Rxoq3weRIsFRa/3BDcqQj2oiZRoAq69MImfnvJDqZ&#10;4Wirl/F4TLzBFtww+j0PQw2HWnw75JjT/3WIF1EQ+JlAt9t9C5X0CVB1/VcfS1LbUJLV36fvfSyM&#10;gYAeQpUxuTdNV5LWpxFK+L9nFFvNJl6e8KhVELcAAP/0SURBVHD1YZq8Qz9LfGRD9wF9yEcmBCAA&#10;AQhMJ6B5c5KsfiZ5dB+kdX/6E7SAAARCIsA6PSRvoAsEphDQ6/v0GpPh1dWeXmsCMAhAAAIQ8Efg&#10;9evXQ6muoJXWD5xqQbK6U9yxCMtmUZ/RhkosY6+VnlLNtzuZ7Lfqg4chYJDA1yrrMzPnBrukKyFA&#10;UlM8w4BEw3h81URTTaZr8pzzZ0wmlztXPgCBpvjZM+XYXtf07JuAxK43feuAfLcEOIz4N2/5hvhT&#10;D8C6pY80CPxKQNZ7/YnEWfT2pCp8+A1XoZRom4xirNnEzRMdqlbMemGPTd6jH1dXV9/p/p8V2XQK&#10;AQhAAAKtCFzc369JodcjzZuTZPW1Vp3xMAQg4I0Aa3Rv6BEMgeYEJIi0o9eaXFxebjXvhSchAAEI&#10;QMAEAQlebUsQy00VJZLVTbgsuT6yWdBntJGS3CB9ySA5kHl3dze18ldWTDDWGwFNMunIxpQ3BRIT&#10;TPJDlA4dRKk1Slcl8N+qDY21a5I8bUw4HbUiYMl30RycaAUvz4fvZdNYLNd//GVIIOd1nx541YOv&#10;GbodkwMkIO/iPS18VVc1qq3XJZZI+4xirdnEzxMZmk7M+HWvbVgUxTvZ79t1Ih8hEIAABCBQi4AW&#10;dNXCrt2HhzNZ7w5qPUxjCEAgOAKsz4NzCQpBoDKBfrfT2dfTY3qKrPJTNIQABCAAAeMEJIj1SYNZ&#10;0vHQeOffOiRZ3RramDvOZjGf0QZKzOOxse6dzs7V7e1m4+d5EAIGCSwuLh5QZb0d0JwTltqR8/+0&#10;VmIcjUbr/jVBg6AJ1ElkDtoQlDNOoMrYmJlxf3DCuKF0+AyBAWQgkOM6UA+8Ul2dsR8CAUlW35Kx&#10;uNVUF5LWm5KL/LmMYq7ZxNEjH5JO1X/cc5NDtacid0NuVP7sVD7CIAABCECgEgEt5KoFXbWwa6UH&#10;aAQBCARPgLV58C5CQQi8TEBPj+kpssvLy109VQYvCEAAAhDwQ+AxmLUhwa1zPxogNTcC2SzkM9o4&#10;yW0Mf2/vrBzEvJCrq3NmgO3hEKDKejNf5Jig1IxU2E+Nx+NB2BqiXQsCx1OfrZZwPLUbGkDgOQKF&#10;3GYCnWQJ/JGsZRhWm8C3dWHqCbCa4KYHXmsD4gEIGCagh05lPLa+vY5vOsOOiaU7Yq+xeAo9LRAo&#10;u93PEgfZWFlZObXQPV1CAAIQgEALApL/NpACridayFW66bfoikchAIHACGST5xIYd9SBgHkCnc6H&#10;brd7opO2+c7pEQIQgAAEqhDQoJYEt948VmSo8ki1NlRXr8Ypo1bZLOLZMMlnVEtV37n7+8N8DMbS&#10;kAlQZb26d3JJRqpOJP6WEld4G78VWPAkgdnZmZlpCemgg4BlAlIR69SyCLr3R4CYtD/2QUtOOQFW&#10;bHsfNHyUy4KAxKH7k8lkX29LMmVw6odNTHFKqp9MYrDZxNSTGpz2jJH358fVpaV3r1+/HtqTQs8Q&#10;gAAEIFCXwMX9/dpwONyXGNKRrHHX6z5PewhAIHwCrMvD9xEaQqA6gU5nTSdtmbwPdRKv/iAtIQAB&#10;CEDAFAENbmlFBgl2HRjpk2R1IxhT6iSbBXwmGyUpjc22tvTk5qDb29udtv3wPARMECgnE5JPXgCZ&#10;cuKRifETeR+DyPVH/ecIjMfnwIGAbwLdohj61gH55gloZV+TiZLmNaTHEAiktn4sZ2aO5aDrcQhs&#10;0SFvAvf395qsvm6aAknrpolG0F8msdhsYusRDDmPKg6L8fjd6vLyrkcdEA0BCEAAAk8QuLy83O0+&#10;PJx0ut0tAEEAAukSYE2erm+xLGMCMnlv6iQuk/lOxhgwHQIQgIA3Apq0vrq6uq0VGlopQbJ6K3wp&#10;PpzN4j2TDZIUx2hTm75thEpl3z1NeGnaD89BwBSB5eXlz5qEYqq/VPpJLdEoFb+YtEMTDnkPmyQa&#10;Tl+SVHcejjZokiuB+fn501xtT9nuoig2U7YP28wSSGU9KQeuOeBqdmjQWwMCeuhf1u/W3sEkrTdw&#10;SuyPZBKTzSbGHvt4tKC/xPpOZ4pi49WrV58tdE+XEIAABCDQkMDF1dWm5Ledye2QH6SLfsNueAwC&#10;EIiEAOvxSByFmhBoQKAvk/ne8PLy5OLiYtDgeR6BAAQgAIGWBCRpfbfX621LN8PaXZGsXhtZ6g9k&#10;s3DPZGMk9fFax76fN0DlKutDvdK6Th+0hYANAp22B89sKOWpz1QSizzhi06s3BZEDCE6r1VTuKS6&#10;dTVQtLJCgPFnBWsQnUqy5NsgFEGJqAh8W1/GmBAr77MDDuBENdySVFYPmeqhf9vG8S1om3CA/Wts&#10;NoP4bDax9gCHmC+VJFn983g02lhZWTn1pQNyIQABCEDgRwIX9/drktN2JPPyoaw/1uADAQjkQYC1&#10;eB5+xsqMCehVgN1e72g4HO5L4no/YxSYDgEIQMALAalkeCCCN+TfsLICJKtXRpVLw2wW7RlshuQy&#10;ZqvY+dymp6xf1+RKa+ubrlV0pE3eBGQOP865ynrMSUR5j9z21kviC4mH7TEG2YPMsadBKoZSWRBg&#10;/KXp5seDpoM0rcMqVwRiSoiVMT+U91m7GxVdgUVOsgT03auH/V0aGOPhEpd8kpSVQZw2m5h7kgO0&#10;nlF6G/Lq0tI7vR253pO0hgAEIAABGwQ0d214dbXXfXg4k+8rYgo2INMnBAImwDo8YOegGgRMEuh0&#10;u1uSuH52cXm5ZbJf+oIABCAAgekEtGLDw8PD7xIUO53emhYQ+JFANgv2DDZBGNv/Epi20SkBqi25&#10;2noTZhDwTSDHKusxJQz5Hh8Jy2eTIGHnYhoEfBEoO52hL9nItUfg7u6OOcMe3ux6jmEdKgda/5SD&#10;refZOQeDgyIgh/z39bC/a6WmxXJc64M8BwQyiNdmE3t3MFwCFTEsxuN3q8vLu4Hqh1oQgAAEsiOg&#10;OWuauyZry53sjMdgCEDgKwHW4AwECORFoN/tdPb1SpWbm5v1vEzHWghAAAJ+CWjlhvF4vCFJ659f&#10;1ITq6n4dFZj0bBbrGWx+BDa0vKpTdYNTNl/3ZRN2zauyCM+ewNcq69Pm7kQoxZAglAjq4M2Q929/&#10;NBoRMwjeU/UVlPfZf+o/xRMQMESgKP5rqCe6CYgAt3IE5IyEVAl1XarV1ZcWFj4lhBpTIiQgh/t3&#10;ZL2+6Uv1UH+fvnhkITeDuG02MfgsBuy/RpaTyflMUWy8evXqc2amYy4EIACBIAlIVfWB5KqdaM6a&#10;KNgPUkmUggAEnBBg/e0EM0IgEBYBvVJlUhQnl5eXu3rVSljaoQ0EIACBdAlo0vrq6uo7sfDTk1aS&#10;rJ6u8xtYls1CPYNNjwbuT/KRupuamjApCQFOr7hOEjxGtSYgY/d9604C7qDubzNgU1DNIAE5aDkw&#10;2B1dQQACEFAC52BIj4DPpMn0aGLRzwRCW6fqd4GM+SGegoAvAnqoVA4K7fmS/73cqsUIQtAVHQwQ&#10;yCB+m00s3sBwiKGLoiiOJa7xRm8/jkFfdIQABCCQMoELKUw1HA73par6kXxPradsK7ZBAALVCLD2&#10;rsaJVhBIk0Cn80GCWycXV1ebaRqIVRCAAATCJCBBsve9Xm/7B+1IVg/TWZ60ymaRnsFmh6chFJzY&#10;phuZGryS6mG7wRmEQlkRkCrr52VRHKRmdGgJQKnxjd0eKubG7sFn9T9P1jIMC5/A7CzjL3wv1dLw&#10;8TaktVoP0RgCDQiEsG4t5dCNfBck903QwB084omAHOjvTyaToA71N431eEKI2LYEMojjZhOTbzsW&#10;wn/+06uVlQ0tIBW+qmgIAQhAIG0CWkS1+/Bw0ul2t9K2FOsgAIE6BFh316FFWwikSKDTWZMXwaGc&#10;aDvUk20pmohNEIAABEIk8LjJ9UZ0G86QrB6ii7zplM0CPYNNDm+DKDDBbTcwJWnygyTDDAIzC3Uy&#10;IyCHJz6mYnIICT+psEzcDt67KTqYhOEUvRqPTePxeTzKomlFAswVFUHRzAyBb+vYtt+YTbTplOWP&#10;hSeadMIzEGhBQOIi+/JdutaiCyuP+vg9WjGETqsRyCCem01svprHY2s17HU62ytLS0nflBibU9AX&#10;AhDIk4AWTZVk9bMZKaIqBPp5UsBqCEDgOQKsuRkbEIDAVwJyom1TT7bpCTeQQAACEICAGwJ6HaFU&#10;Wn8jVZpO3UhESugEslic68ZGBpsboY81V/qZ2riUSmKHWk3Mld7IgcDPBFKosk6iOuO6DgFJhumP&#10;RqP1Os/QNnwC3aIYhq8lGqZKQOfSVG3L2K4/MrYd0z0TcLm2lbjdsbzDjj2bjPiMCejNc7I+3wwV&#10;gcvfY6gMstIrg7huFjH6xAZtOZmczxTFBrehJOZYzIEABKIjoEVSh5eXR1o0VfaC16IzAIUhAAEn&#10;BFhvO8GMEAhEQ6CvJ9z0pNvFxcUgGq1RFAIQgEDEBHTTfjwabRRFwcZXxH40oXoWC/MMNjRMjIUU&#10;+jC9WamJk1pNLAU22BAvAa2yLgcnhrFZYPr3GJv96NucwHg8Ji7QHF+QT87Pz58GqRhK5UDgPAcj&#10;M7SReSJDp4dmsou1rlRXT+a2pdD8hz7TCeiNc3rz3PSW/luYKlrg3xI0mEoggxhvFrH6qY6Oo4Hu&#10;rUn84o0WiIpDY7SEAAQgkB4ByS/rX11d7fUeHs5kH4VYQXouxiIIGCXAWtsoTjqDQCIE5KRbt9c7&#10;Gg6H+7qwSMQqzIAABCAQLIHXr18PX62sbEgViINglUQxqwSyWJRnsJFhdZBE1LmtDUqtJiZVxXYi&#10;QoGqiRH4WmV9ZubPGMz6lrhj6/cYAwN0bE9AEmPetu+FHiAAAQgIgbI8h0NaBPQWDj1UmpZVWBMz&#10;AVuJ62VRHFBdPeaREbfuetOc3jgXkxV8g8bkrZa6ZhDrzSJm33IYBPD4J91b0z22AHRBBQhAAAJZ&#10;EpCCqDtyo/yZGL+TJQCMhgAEahNgnV0bGQ9AIB8CnW53SxLXz3SBkY/VWAoBCEDAH4HV1dXtXqez&#10;7U8DJPsgkMWCPIMNDB9jJ0SZtjcmJSnmgybHhGg7OuVBYGlh4VPIVdZtJerk4V2sfILAACoJEijL&#10;4wStwqTACRQzM+eBq4h6NQlIJcvNmo/QHAJOCJheD+stS04URwgEniAg1dUPYzwcZDs2xGAJiEAG&#10;Md8sYvcBDakaqgx1L21lael9jWdoCgEIQAACBglI8dOB5JKdyHp1T7rtf+uataBByHQFgUQJsMZO&#10;1LGYBQGDBPozssAYXl4e3dzcrBvsl64gAAEIQOAJAlK16UACbRvyn4YASp9AFovxDDYu0h+p1Sx0&#10;EYTSjdrJZLKvVcaqaUUrCJglIGNwGGKVddOJOWap0VusBPSdyyGhWL2H3hAIi0CnLP8XlkZo05aA&#10;zBHcwtEWIs9bJWBifVyU5Ue9ZcmqonQOgWcIyA1zu/KuHcQKyMRvMFbbs9M7g9hvFjH8iAau3FR8&#10;PlMUG7qXFpHaqAoBCEAgGQJyqHJN8scOe7OzR7JeXU/GMAyBAAScEWB97Qw1giAQNwENjE2K4mR4&#10;dbUnJ+X6cVuD9hCAAATCJvD1qmEJuElC3GnYmqJdGwJZLMQz2LBoMwZSedb1JqQGwCQg9iEVftgR&#10;H4GQqqy7/v3F5y00bktgPB4P2vbB82ERoNJ1WP7IRRupxs23bULOfjw8yvyQkE9TNqXpellvVdJ1&#10;f8pssC1cAhLzGHS73STiHi6KG4TryYw0yyAGnEUsP4IhK98VxxKneLOyssL3RQT+QkUIQCAtApon&#10;dnl9vfswHp/IWnXzJetYA6ble6yBgGkCrK1NE6U/CCROQBYWO7L4OLm4unpxAZI4BsyDAAQgYJ2A&#10;BtzGoxFJ69ZJ+xGQxSI8g40KP6MnLKm+gk6StL4j1cZYj4Y1HLLRJoQq600Tb7JxEoYaIyDf/1TQ&#10;NUYzjI6odB2GH3LTovvbb8PcbE7Z3ru7u0HK9mFbmgTqrp/Lovio6/40aWBVyAT0UJD8OwxZx7q6&#10;+Yod1dWT9i0JZBALziKm33IYWH7806uVlY3Xr18zP1sGTfcQgAAEfiZwJflh3V7vRNZ1eqiy/89/&#10;z2D+ZzRAAALmCbCuNs+UHiGQPoFOZ01eHodyzcvRhVz3kr7BWAgBCEDADwENvK0uLb2RKw4P/GiA&#10;VBsEsliAE6CwMXSC69P3hqMkD+w/VncMjg0KpU9geXFxV25COXdtad1EG9f6IS9JAoMkrcrYqILk&#10;u4y978/0hdnZU3/SkWyaAIeZTBOlP5cEqqyndZ2/vLz8yaVeyILANwJSXf1Q4h391Ij4jiGlxjNY&#10;ezKICWcR2w9vgA17nc72ytLS+/BUQyMIQAACaRO4ublZv7y6OprpdHSNulbHWtZ/dWjRFgJ5EWBN&#10;nZe/sRYCRgnIgmTQfXg4uby83DXaMZ1BAAIQgMAPBFZXV7claZ1gHOMiDgIZbEzE4Qi7WoYQaNIN&#10;XN3ItWspvUPgeQJSpfijKz5VEmtc6YKcvAjou3Y0Gq3nZXXa1ko1pNO0LcS6EAlQpThErzTXqTPl&#10;6u/mPfMkBNwReGl9TQzOnR+Q9CMBuUluV/fdUuXCd22qnv3JrgxiwyTYuBvLMiefzxTFxuLi4oE7&#10;qUiCAAQgAIGLi4u+VFXfK8ryZOr69IW5P4S9RLwJAQiER4D1dHg+QSMIxEagLwuUD5K0fiaLlmQD&#10;abE5BX0hAIH0CEjS+qdiPH4nlg3Tsy4fi5JffGewIZHPaH3a0tA2FzVQphu6ufsF+/0Q0M0y21XW&#10;Q/vN+SGNVN8ExuMx3/q+nYB8CERMQG7EOY1YfVT/iYAcGF2T/2lNqqvN/PMPShCImMDP621Z3x9L&#10;dfXPEZuE6pESkPfrQG6w+BCp+rXUJnGpFq44G2cQI04+zh/AyCuK4ljiEW9WVlb4ngjAH6gAAQjk&#10;Q+Dy+nqnNzt7Jt/8O/lYjaUQgIBLAqylXdJGFgQSJPAtsKTXv/R6vaPhcHiop+0SNBWTIAABCHgn&#10;8OrVq89aTUIUGXpXBgVqE0h+4Z3BRkRtpyf2QKgbirqhS/XfxAZbRObYrLIe6m8uIvegqiEC8p59&#10;a6grugmAwMLs7GkAaqBCRgRkPuP7NS1/D34x5/vkdb4L0/J2RtZ8S1y3ub7PCCem1iSgh4HkgFdW&#10;N8jxvVtzkMTYPIM1QfLxfr/j7tOrlZWN169f8y3h1w9IhwAEMiKgBUovr65OZJ22J2b3a5lOlfVa&#10;uGgMgdwJsI7OfQRgPwQME5CN7E1JXD+Tius7hrumOwhAAAIQEAJaTeJhNPpdKj6dAiQeAskvujPY&#10;gIhntNnRNPSNxMlkciibu/UCaHZQ0WtmBGxUWaeqemaDKA5zB3GoiZZVCEjBgWGVdrSBgCkCVFg3&#10;RTKQfrrdP6ZqQgL7VEQ0CJOAvK8+y/r+OEzt0CplApqsLmu07GIaoceaUh5zzmzLIGacfNzf2WD5&#10;R9Cw1+lsrywtvXcvGokQgAAE8iSghyeHl5eHUlX9SNak640pZDDvN2bDgxCAwA8EWEMzICAAgcYE&#10;Xggm9Tvd7p6evru5uWm+oGmsGQ9CAAIQSJuAVpUYj0Yb5WRykLalaViX/IKbAEQaA/UFK2LYQNTb&#10;fiSoplUf+IOAcwJShXHbhFAS1U1QpA8bBDR5hpssbJD12ue5V+kIz43AZW4GJ21vUQxq2/d9Anvt&#10;h3kAAk4JkBznFDfClMDd3d1eq8SgyDHGEHOKHLF/9Ykd+/dBJBrIfte53jCsxSEiURk1IQABCERN&#10;QCqq9y+vr3cfxuMTLUxq0xjWfDbp0jcE4iOQfP5MfC5BYwgkQOAx+KBBtqIsT66urvZ0sZOAZZgA&#10;AQhAIBgCmrS+urq6LRV4PgajFIr8QiD5xTYbDsmP+piCSLL23JKk9a3knYKBwRHQKoxy88lxU8VI&#10;VG9KjudcEhiPxwOX8pBlmUBZnluWQPcQ+JfA7GzjORKMYRHQw0tSpKRdjJfq62E5FW3+ISDxtU+y&#10;rmd+ZEw4JXB7e7spsYwdp0IDFMY3cYBOMa1S4jHk5PcATI+HJ/rTG4Ul7vBGbxh2IA4REIAABLIn&#10;IDlcm91e70TWYR8ERrvv/O9pvjDnx7TfmP0AAQAELBNg/WwZMN1DIFUCtRYTEnCT62POdNGTKg/s&#10;ggAEIOCLwOry8q5ekSjyh750QO7TBJJfaCe+0ZD7uI51s1CSDPb0+sLc/Yf97glIlfXaB8hi/Z25&#10;p4tEbwS+Syrszs6+9aYHgo0TKDsdvh2MU6VDCKRPoCgK87Fdqq+nP3AisFC+I4cLCwu11/MRmIaK&#10;ARPQ2IUkq+8HrKJz1WrtOzrXDoGtCSQeS05+L6D1AHi+A71JeHVp6Y0WabIohq4hAAEIQEAI3Nzc&#10;rF9eXR3NdDqHenMxUCAAAQj4IMDa2Qd1ZEIgZQLPBxz6uujRxQ9JRCkPAGyDAAR8EPh6RaJclSiy&#10;Cej5cMATMpNfZCe+wRDIMPKmRswbhBJg60uywaE3eAjOlkCdKuskqmc7TOIw/LnEwaIYxGEAWlYi&#10;UBT/rdSORhAwQGBxbu7YQDd0EQABWWvbPbxE9fUAvJytCn/K+Camlq37/RiusQuNYfiRHq7UmGNS&#10;4VINSLPEY8rJ7wlYGEpajElvErbQNV1CAAIQgMB3BC4uLvpSYHSvKMsTWYPajfNSZZ2xBwEITCHA&#10;upkhAgEI1CbQJmCki5+H8fjs8vp6VxdFtYXzAAQgAAEIPElAr0qU4N4bvToRRH4JJL/ATnxjwe/o&#10;8S+9zTrPv/Z/ayDrzXW5Vns3FH3QIx8C06qsk6iez1iIytKKyYGdbrc/Go3Wo7INZSEAAQhAwBgB&#10;SazUYiQDYx1W6Yjq61Uo0aY9gXM5fMr3Y3uO9FCDwN3d3Z7GLmo8klXTFGJTWTmsrrGJx5aT3xuo&#10;6+/n2w+lCNObr8WY+IMABCAAAasEJDdrpzc7eybf9DtWBX3feeLzvTOOCIJAogRYMyfqWMyCgC0C&#10;LwaKaiw6pJ8P3V7vRJLWB7Z0pV8IQAACuRGQ4N75eDTakKT1z7nZHoq9yS+ua8z1ofgEPaoTSGlD&#10;sNvtfpBbfVhnVnc/LQ0Q+FplvSgOfu6KRHUDcOnCLIGGCYDjsuS9atYT3noriuLUm3AE50WgLI/z&#10;MjhdayW50u8c0HDuStcjWGaKgBzG+GiqL/qBQBUCcsB+U5LVd6q0zblNSjGqnP34rO2Jx5iT3yNo&#10;Oai16NLDaPS7FmFq2RWPQwACEIDACwQ0F+vy6upM1lV70qwfCizWeaF4Aj0g4I8A62V/7JEMgewJ&#10;SFBuTU7yHQ0vLw8loWgteyAAgAAEIGCAwOvXr4erS0vvpKtPBrqjixoEkl9YJ76RUMPVSTZNMUCk&#10;12t/rQTJHwQcEpBvnH8SXkhUdwgeUdMJGEj063Y6b6cLokUMBLq//TaMQU90hAAEwiEgB0LDmQMM&#10;zGnhkEUTzwSOqezq2QOZidd9MPlm3M/M7Mbm8k3dGF0cDyYea05+r6DhKCsnkwPZv3qj+1gNu+Ax&#10;CEAAAhCYQkDXnJqDpblYmpPlDVjic703rgiGQAIEWCsn4ERMgIArAqaqq/+sr2x4bD6Mxyd6FY0r&#10;W5ADAQhAIHUCK0tL73udznbqdoZiX/KLaoIKoQw1K3qkmKyuoCQQ15fAHBvBVkYNnT5HQG870Srr&#10;qf6u8HxkBEwn9BXFIDICqPscgfH4HDgQcEFADg/+x4UcZNgn0JH4rX0pDSR8P9fx3doAYN6PUF09&#10;b/+7tl4P1OvBeo1VuJYduzy+r2P34Av6Jz53J79nUHNo6n7V6uoqe1Y1udEcAhCAQFUCUlG9LzlX&#10;u5J7daY5WFWf89GO9Z0P6siEQDgEWCeH4ws0gUC8BMwEFPp6FY1cSXOiV9PECwPNIQABCIRD4GuV&#10;qKJ4IxoNw9EqPU2SX1CbmefTc3wCFuVQqUo2gjfluu2dBNyFCRER+L7KekRqo2oqBEwnqX/HRZIV&#10;+6PRaD0VVDnboYdrcrYf2yEAgXoEHm/GXKv3lKfWFudBTxYh1h4Bra5+bK97eobAjwTkXbon34qs&#10;pRsODJKaGoKL4bHEY8/J7x1UG2ND3afiVpNqsGgFAQhAoAmBy8vLrW6vdyJrpg9Nnrf2zAvzPOs7&#10;a9TpGALBE2CNHLyLUBACYRBwtVjQgJ1eTXN1dbWnJwDDsB4tIAABCMRLYGVl5VSCgRvlzMxpvFag&#10;uTcCiW8YeOMagGBXa7sATNVK6x9IsAzBE/nooImghVRZz8diLPVKwHFl2XFZDrzai3BjBOQ2iKGx&#10;zugIAs8RmJ09Bk4SBOJ895O8nsTgs2WEVLqmwqstuPT7CwFJVt+S2MQWaNoRyCmW1Y5UhE8nHoPO&#10;OSFH96UeRqPfv+5T8QcBCEAAAsYJ3NzcrEtR0CMpNLIv68014wLoEAIQgIAFAjmvjy3gpEsIZEjA&#10;VhCh09mRxPUzPQmYIVVMhgAEIGCUgAYDx6PRhiTPHRvtmM5mkl5M25rjGTfeCeS2wafXbU8mk329&#10;fts7fBTIhoAkrb+XMTfMxmAMdUvAYwJet9N569ZYpNkiIPPjqa2+6RcC3wh0ORiRxmDodv+I3hCP&#10;c2f07BI0QA+XcttIgo4N1CQ9QC8Jm3uBqhedWrnFtKJzUBuFE49FJ72P8Izfy8nkYHVp6c3r16+J&#10;j7X5bfAsBCAAgScIaPHP4fX1flGWJxLjGwQNiSrrQbsH5SDgg0COa2MfnJEJgagJeAwA9fUkoJ4I&#10;1JOBUUNEeQhAAAKeCWhQ8NXKyoYGCT2rkoz4pBfSiW8QJDMIGxjicV3XQFtzj+gtPlLRLKyrEM2Z&#10;R08BEpAxNxS1/gxQNVSKlUAoiXZFEfYGSKz+RW8IJEpgfn7+NFHT8jIrtXd/KHNqXqMoGGv1UKke&#10;Lg1GIRRJmoAenJ8UhVa77Mv1b0nb6tI4SLqk7VhW4r+TpPcTfhoqvU5ne3V1ldtMHP+EEAcBCORB&#10;4PL6+mvxT5lXtqKxOPE5Pho/oCgEAiGQ07o4EOSoAYG4CLwY+HG0qNATgXoyUBZeu3pSMC6CaAsB&#10;CEAgLAIaJNRgYVhaxadN0otoR/N7fF6PX+PcN/RkTblze3u7Gb8nsSAWAgsLC5+osh6LtwLVM8CE&#10;OjlU3tcqkYESQ60aBOT9dFqjOU0hUJtASXX12sxCfOD+4WGg7/4QdTOiU4BzrRG76OQlAn8+Hi6F&#10;EgSsE5CD83t6gP4fQcTcjDHXGFfucS5jMEPriN9JaB6pq89wpijeyOGwg7oP0h4CEIAABF4mILlS&#10;Ayn2eSZrIL29J5nvdNZ0jHwI5Ecg6Vyb/NyJxRBIm4AsVD50e72Tq6urzbQtxToIQAACdglosFCS&#10;1jdEytCupDR7T3oBzYZAmoNWrCLg87drZaN4XyucJetoDAuKAFXWg3JHXMp8S54LVOtxWQ4CVQ21&#10;6hG4rNec1hCoR0DmwdN6T9A6SALjcT7vfJLXgxyChpU610OlhvukOwg8SUCS1bfkwM/WL/8x8LV+&#10;bO4k3hWbxyrqm3CMOuW9hXJm5vRhNPp9ZWWF74CKQ51mEIAABKoQkHXl2vDy8lCqqh9JrGWtyjNB&#10;tkl4fg+SN0pBIGACKa+JA8aOahCIg0AI1dV/JvV1AdbpHOqCTBdmcZBESwhAAALhEZCk9WOpdLFR&#10;Tibn4WkXrkYsnsP1DZo9TYCKUz9y0Wu4ZQ15yHiBgCsCVFl3RToBORElyXU7nbcJEMeEmRm+AxgF&#10;VgmUnc7QqgA6d0Og0/nDjaDApEQ0LwdGLmh15PDyR6qrB+2iZJTTG4kkcVMrXz7/R8KOMX+TtG4M&#10;ZVgdJfwbSXGPQfaZDlaXlt68fv2ab4CwfkloAwEIRExAKqr3L6+vdx/G47Nut7sZsSlTVWc9NxUR&#10;DSCQFIEU18NJOQhjIBAkgQCCBLogk4XZiS7QgmSEUhCAAAQiIKCVLsbj8RutfBGBut5VTH7hHMD8&#10;7t3JiSlAgOdph0qCwuD29pY1ZGLjPVRzNCGmKIqPoeqHXp4JxJoMVxQDz+QQb4LA7Oy5iW7oAwLP&#10;EiiK/0InbgJ6M5GsZdbjtsKA9lRDNgDRfxcynk/1xkH/mqBB6gT03Tkpin09MD/VVmJxUxFVbUAM&#10;rCqpyNol/BtJaa9BbvPdXl1d3Y5sdKEuBCAAgaAJXF5ebnV7vRNZ43wIWtG6yr0wt7OeqwuT9hCI&#10;l0BKa+F4vYDmEAiQQCSLgb4u0C6vrk7kdOEgQIyoBAEIQCB4AlrxQitfaAWM4JX1qGDyi+aEg/8e&#10;h41X0ZGs5bwxksOPH7TimTcFEJwVgeXl5U9i8HlWRmPs8wRiTVL/zqJOt9vnHRr/IO8WxTB+K7Ag&#10;ZAIFFdZDdk8l3e7u7oi3fk8qgTm8kuPTbfQ+XdOwLCQCcqvbXq3DPhyKMeY+YmHGUIbVUcJx6wT2&#10;HIZyi+8bDoSF9ZNBGwhAIG4CNzc365L/dCTxVz0AuRa3NWgPAQhA4GkCCayDcS0EIOCUQICBAQ3+&#10;9WZnj4bX1/t6LY5THgiDAAQgkAgBrYAhSets3j3hz+QXzAHO7Yn8rLyZwQZdNfSTyeRQK59Va00r&#10;CLQjIGONKuvtEMb9dIIJbuOyHMTtFLSfn58/hQIEbBKQSmCMMZuAHfTd6fX+cCAmThEJzu1xOqKy&#10;1seSTHdcuTUNIdCQgNzmtiPJRVuNHic+1wjbzw8REzOCMbxOEv59xLr3oLf2PoxGv+stvuENGDSC&#10;AAQgEB8BzXPSfKeiLE/0luD4LKihMVXWa8CiKQTSJBDrGjhNb2AVBAIhEGtAR15oW5K4fqbX4wSC&#10;EjUgAAEIREVAktY/FePxO1F6GJXiFpVNfrGccLDf4rAIuutY13E+oGp1Cq185kM2MvMj8Fht6jw/&#10;yzO3OOFqid1O523m3sV8CEBgGoHxmHlvGqPA/7u86weBqxiGeiSvh+GHF7SQbz8KNATvpfgV1BuI&#10;5LBWuxgDcTojA0FjY8THjKAMq5OEfx+x7UHobb16a6/e3hvWIEEbCEAAAnESuLy+3tE8J813itOC&#10;BlonPK83oMEjEMiOQGzr3+wchMEQcE3gxSBOHIuGvl6Po9fk6HU5rvkhDwIQgEDsBF69evVZrnHc&#10;EDsINsbuzGn6xzGvT7OC//4dATbj6g8HSVzYkqT1fIKA9RHxhEECVFk3CDPkrnJJWiuKQchuQLdq&#10;BOS9dFqtJa0gUJ+AHNY6r/8UT4RCQNbIa6KL/uOvDoGED6vVwRBS26IoDrhVJCSPpKmL3t42KctD&#10;I9YRrzOCUTshTmYMZTgdJfz7iCVpR2/p1dt6wxkUaAIBCEAgXgJSVX0geU1nsmbRQ4/9eC0xqzlr&#10;OLM86Q0CIRKIZe0bIjt0ggAEAiag1+TodTlXV1d7en1OwKqiGgQgAIHgCOg1jnqdo17rGJxyDhVK&#10;eqGccHDf4RAJShQBnObukI3lvceEnOad8CQEKhB4rLJ+XKEpTWIjkEuS+nd+kYPifa0iGZur0PdH&#10;ArJ+GMIEApYInFvql24dESg6nU1HotIUk+HaIERHyrfeUPYJPoaoGzqlReD+y5d9WVetGbOKwy/m&#10;UBrriY6CIZBwXDvw/Yhhr9PZ0Ft6gxkLKAIBCEAgUgK6H6UFOKWq+pHeBBypGe3VTnhObw+HHiCQ&#10;NoHA171pw8c6CIRGIIHq6r8i7XR25BpGTVxnkyW0AYc+EIBA0AT0OsfxaLSh1zsGragl5ZJeJBMA&#10;sDRq/HTLNcftuUtAsC8HdMxUQmuvDj0kToAq6wk5mES0mXFZDhLyaJamFDMz51kajtH2CZQlY8s+&#10;ZasSup3OW6sCcuqcNYNPb//JbQ8+8ech+/b2dkfiCnb2n4jhGRlEFHkwgpFOMiaghY0kWf2NzKnH&#10;GWPAdAhAAAKtCWihzcvr692H8fhMC3C27jDhDli/JexcTIOAEEg6FwcPQwAChghEHhT7eiqx0znU&#10;U4pUzzQ0JugGAhDIgoAmrev1jrkl1yW9QI58Ts/ih1fDSAI2NWC91FR+F7JeXL+9v9811CPdQOBZ&#10;Ao+be8cgipgA1Q7/cR7JjBGP40fVO2X5v/itwIIQCXAYIkSv1NSpKAY1n6B5FQKsI6pQMtJGq6sv&#10;LCx8MtIZnUDgGQJ645AUTNqzCohYnhG8xNCMYAynk4R/F6HtTWhBIy1sxAGwcIY/mkAAAnESuLy8&#10;3JKK6meyJvkQpwWWtE54TrdEjG4hkASB0Na8SUDFCAjESCCHYI2eUpTTiid6ajFGH6EzBCAAAV8E&#10;VpeXd6WCxrYv+S7lJr045qPf5VCyLiuHtZt1iCrgu9+FJF5+kMONAydyEZI1gdwOgiXhbCqjPu1G&#10;khmjH95FpzOM3ggMCJIAhyGCdEtlpe4fHgadbrdf+QEa1ifA2qI+s/pPvJf9AOa5+tx4oiIB+a7r&#10;T8rSzW1tHHap6JWXmxFLM4IxnE4SjnWHskchyervtaCRFjYKx/FoAgEIQCAuAlJVfaCFNeUbe180&#10;5zu7hvtYu9WARVMIREYglPVuZNhQFwIZEUjvg7+vpxZlUXimi8OMPImpEIAABFoRkAoaBzNF8UY6&#10;STY4mfTCOL35vNV4jv1hgjQGPPjMZq9ccXuom84GJNAFBJ4lQJX1iAYHiSEvOkuTGbWqZEQeRdWf&#10;CEhF0FOgQMASgXNL/dKtCwLjMTFTF5y/ySB53Qbt869xLP4gYJHA/Zcv+xKfWbMo4teuie+1xk1M&#10;rTXCsDpI+Dfhea9iKAWMNiRZ/VNYDkcbCEAAAvEQkFyk/vD6el+qqh9pYc14NPeg6QvzOWs3D/5A&#10;JAQcEPC81nVgISIgAIGpBHKc5GVRuKaLQ10k6mJxKiQaQAACEIDAzMrKyqkEKt9IQudpajiSXhQn&#10;HLhPbRxWsSfHdVsVLrXavBT86nT6uulcqz8aQ6ABAfkeed/gMR5xQYCksVqUx2U5qPUAjSEAgTwI&#10;zM6e52FoolZ2On8kaln4ZnFYzoiP5BByFrcEGoFFJ40I3N7e7sg33Wajh9s+RJyvLcEZYmutEYbV&#10;QcK/CR97Frr3o3tAj8UWwvI12kAAAhCIhMDl9fWu5CKdyXt8KxKV/auZ8HzuHy4aQCA8Aj7WueFR&#10;QCMIQOBpAhksCnSRqItFWTTuMAwgAAEIQGA6AQlUno9How0JXH6e3jqOFkkviDOYy+MYZWa0ZEPN&#10;AMcKvwnddNbNZwPS6AICzxKYn58/LYriAEQBESBBrJEzup3O20YP8lAQBBZmZ0+DUAQl0iMwHp+n&#10;Z1QeFultQ7IeXs/D2oCt5ABdG+cck2TXBh/PTiNwf38/kFtq9qa1s/rf+XZpjZcYW2uEYXVQId4X&#10;lsLVtXG5d1FOJge696N7QNU1pCUEIAABCHwjIIUyB5dXV2eyzvgg/1sfMmYIsG4zw5FeIBASgY68&#10;LCXfiD8IQCBXAi9O7gl/4D/lb9mQOe11u9taQTjX8YDdEIAABOoQuLm7082ZnTrPhNjWZdDXqf2Z&#10;zeNO2XoQRkDGAPQavwlZFw5lXbihScUGJNMFBJ4kIIkOa5IQdgYejwRqvBc8ahm06LIohrKZ/Tpo&#10;JVHuRQJfRiNiw4wR4wQW5udZvhqn6qZDObi5KcU9Dt1IQ0otAiWv6yq85FtOE+2Oq7SlDQTqEtBD&#10;PXIr25l8x/XrPmutPe+G1mh5u7ZGGE4HCf8eCsuUJVn9/erq6ifLYugeAhCAQJIENM7/18PDvqwR&#10;B0ka6NKoZ+Zy1msunYAsCNgnkGx+jn10SIBA/ARIVv/Rh1o9qCjLk6urqz05/RhOwDH+oYYFEIBA&#10;ogRWlpbey/WQUV+znOximAS8pH51ZPu0dGeDymO6+Twpin3djG4pncch8CwBrVhFlXVPA6TBe8GT&#10;psGL7XS7/dFotB68oij4EoFz8EDAJAEtCGGyP/pyS6DT6/3hViLSKhNg/TIVla6tSVafiokGLQjc&#10;j0aHQSWrqy3EAFt49O9Hibu1RhhOBwn/HizuYwxlj2eDZPVwhjGaQAAC8RDQnKLL6+vdh/FYDzQO&#10;4tE8Pk1Zr8XnMzSGwEsELK5tAQ8BCEAgUgKdzo5UEjqTxPXNSC1AbQhAAALOCMhG4IEGNEXg0JlQ&#10;Q4KSXQgnHJg35PqouiEI09JdLX4PephRKqfp1Y38QcAaARlnH611Tsc/EviW5NXivQDSpwmMy3IA&#10;m4gJlOV5xNqjeoAEZP0a3bdhgBi9qdRlk90b+8qCWdM8i4q1deVRRMMGBG7v73dljgtz3cs3TgOP&#10;/vS52LoHOgiGAL+Hyq6QarWnsrfzhsNelZHREAIQgMA/BC4vL7c0p0jWh+whmRwXzOMmadIXBIIl&#10;kGyeTrDEUQwCgRCguvpUR/SlMsXh5dXVkV7hM7U1DSAAAQhkTOBrQLMoNjTAGQuGZBfBfMjHMgSn&#10;6qlrNZLVp2J6uYGB34MkPOzc3t5uttSExyHwLAGtsi6VaD+ByCIBqpFahPt315Lc+Na6EARYI1B2&#10;OkNrndNxlgSosB6v2x9joGvxWpCh5qxz/nG6vHs+6to6w1GAyQ4IyPtxIGvesJOReB+0HgnE4Voj&#10;DKcDAzHBcIz5VxOTexrlZHIwHo02mDtD9DQ6QQACIROQquoDzSGSWyf3Rc9+yLqmphtrtdQ8ij05&#10;EzC5rs2ZI7ZDIB0CiX7EN3WQXt2jV/joVT5N++A5CEAAAjkQWFlZOdUAp1y/fBy6vSyAQ/cQ+hF0&#10;MTAGDK5pNfAoyQ8EHg24hS6eJrCwsPBRxtgQPoYJkLBhGOgL3RXFwJ0wJBknUBT/Nd4nHeZO4DJ3&#10;ALHaX3Q6m7Hqnr3emVdd17W0rKk/ZT8OAGCFgMYDpEjHoZXObXRqMB5iQ73Q+yQmF7qHauiX6G/B&#10;xN6GJKu/X11d3X79+jWxqBpDiqYQgEDeBCRRvT+8vt6XqupHmkOUNw3L1ic6h1umRvcQiIqAiTVt&#10;VAajLAQgQLXOJmNAr/KRk5JnemKyyfM8AwEIQCAHAhrgfLWysqHVOUK1N+nFLx/woQ67WnqxMVYL&#10;16+NLSSoSvCxfz8axbM53RIhj7snIGNsKFL/dC85QYmZJ2v58qgc7OmPRqN1X/KRCwEIhEVADjGf&#10;hqUR2lQlwI0ZVUkF3s7CN1HgFsulf8XHxzV16KqiX4QENB6gcYGoVCdG2MpdxOZa4Qvr4UR/Cy32&#10;OIa9TmdDktU/heUotIEABCAQNgEtbimJ6mfy/t0KW9P0tWOdlr6PsTAPAi3Ws3kAwkoIZEUg0Q93&#10;Uz6UoOSanpgcXl4ePl6Ra6pr+oEABCCQFAGtziGBz+3QjEp64cscHtpwa6QPgZZG2P59yOLvQHwz&#10;uL2/322pIY9D4FkCWhGSKustBkiGiVktaFl5dFyWAysd06l1AiQXW0ecnYDub78NszM6FYO5MSMV&#10;T/5tRz7ro/Pl5eVPaTkPa0IhoHEAjQeEok8tPSzGSGrpEWljYnSROu4ptRP9LdTd65CbIk5lz+bN&#10;4uLicULexRQIQAACVgloMUstaqnFLUVQ36owOv+RwAvzN+s0BgsE4idQdy0bv8VYAIHMCTB5tx8A&#10;3W5382E8PpGTlDvte6MHCEAAAmkSkMDnQTEevxPrhmlaGJBViQbdAyLsRBXWaC0xO/gdSMXJD1QQ&#10;buknHn+WAFXWGw6OfBKxGgJy9xhVed2xNi2J5GLTROlvYXb2FArxEbh/eBjojRnxaY7GUwkkfgPN&#10;ZDJ5P5UBDSDQgIAULRpoHKDBo+E8wvdSK18Qq2uFL6yHHcQNfRhcNdFHb8Qdj0Ybsmdz7kNPZEIA&#10;AhCIjYAWr5RE9SMtZqlFLWPTH30hAAEIhE6g6jo2dDvQDwIQaEsg0Y/1tlheeL4vwao9Waie6MlK&#10;i3LoGgIQgEC0BF69evVZ7mXekICo90Bosote5u9ofx/fK84GWEs3OvwdTMryUKpg91tqzOMQeJIA&#10;VdYrDozEk64qUgivGVV5w/NJVY3GY+9r9aqq0i4OAo+HsOJQFi3/JTAeE9/MYTykl7x6LNXVP+fg&#10;Omx0S0CTlKQa8aFbqRalOYybWLTCS9fE7LxgR2gNAtP2PWRv5r3eiPv69ethjW5pCgEIQCBLApL3&#10;07+6utqT4pVnEtvgG9n3KKDKum8PIB8C1ghMW8NaE0zHEICAewIEVswzl4Xqup6s1IWrLmDNS6BH&#10;CEAAAnETWFlZOR2Px2/0yklfliS74GWzydeQMiqX9VkLnB6SLcRfa7JxvddCax6FwLMEHhP8qBD5&#10;HCEPv3mGa3UCWpWXWyiq8wqpJVX2QvJGArqU5XECVuRpQqfzR56GZ2p1IusqOUz8MVMPYrZlApqs&#10;Lt9nae33EEdsPGqI3TVGF9aD+f0GhnoDriSrfwrLEWgDAQhAIEwCl5eXW5L3czbT6eyEqWGmWuU3&#10;f2fqaMzOjUCy+Tu5ORJ7IdCKAJN8K3xfH5aFqy5gdSHbvjN6gAAEIJAWAa3esbq09EavnnRtWbKL&#10;XeZu10PJijw2vFpg9fgbkKTMLUlaZ83Xwn08+jwBSRzVufIcRt8RSCShKgefjstykIOdKdpYFsUw&#10;Jbt0jZXzv5R8iS1uCOgNQlqUw400pARFIOKba2Tcfpa183FQPFEmCQJ3ckg92Xeix1hK7IODGF7s&#10;HnzUP9HfwM97IF+LB8nNt19vwOUPAhCAAAReJCBFKQeXV1cnsu+zLw374IqHAOuzeHyFphD4mUCy&#10;OTy4GgIQ+JEAk7WTEdHXhawsaI/0ykgnEhECAQhAICICevWkXkHpSuVkF7qJBtZdjYtQ5LA2a+GJ&#10;AH4DsvGzx3qvhQ959EUCVIp8xEOienS/lG6n8zY6pVH4KwFJyjoNCUXbZPOQbPGhS1t+bdapMof9&#10;x4fNyGxH4O7ubtCuB55OgkB8ay9n8aUk/IsRlQjc3t5uyrpop1LjWBsFEFOJFl2siqP3jwQS/Q18&#10;2wuRmOXn8Wi0oTff4noIQAACEHiegO7vDK+v96Uo5VGyhxVTGQCJzt2puAc7INCEQLJ5PE1g8AwE&#10;UiXw4kYTk7txt8uCdvAwHp9dXl/vyonMvnEBdAgBCEAgYgJ6BWWv09kWE4Y2zUh2kcu8bXPYOOu7&#10;TRKQMyVDFRTIb0CvBtcrwkPFhF5xE8i6ynrEVT7jHnWGtC+KgaGe6CYhAk2SpxMyP1pT6votWkNR&#10;/CuBTq/3Bygg8A+BCBLX5XDMJ1kzn+M1CJgkoElLj5U1TXYbZl8R/M7DBPfvLT6h6odeFQkEEl+s&#10;qG3lZp2y/Cg33b7TG28rP0RDCEAAAhkS0Dweyec5kb3krQzNT8pk9luTcifGZEQg2VyejHyIqRCA&#10;QKAEZHH0odvrneg1QoGqiFoQgAAEvBD4mognV1KKcAKndTyQaCC9DoIU2hI8aejFADdTterG7f39&#10;bkOLeAwCLxKYOLyRJAhXBPgbD4JLZEpIgk9/NBqtR6Y26goBSfw7rQuiakJz3X5pHyeBb+Nhdnb2&#10;OE4L8tZabsgY5E0A658kEOj6TOas4cLCwke8BgHTBPRQuh5ON91v0P0Ra2zsHuJ7jdGF82Ba4384&#10;Ho/fLS8v74YDGE0gAAEIhEfg6upq8/Lq6kzzeES7vNZ94bmjnkZpzdv1bKc1BBIkQMJ6gk7FJAh8&#10;T4Dq6n7HgwQ41/QaoeHl5aFW6PCrDdIhAAEIhENAr6R8GI1+l82gU9NaJbnA5UPc9DDx0h+bWQ2x&#10;Bzz+Jbnng6zxBg0t4zEIPEtANhk/y388Th5RoIlQyXO3aOC4LHknWuRrsevLn2NJ0xLSLepC1xCA&#10;gEMCj/FKYpYOmUcnKrz12p8Scx9GxxGFgyZwd3+/p4fSg1bSlnIBx1xsmWyqX+J8pkh67CeN8X9a&#10;SHGgV69eaRyJPwhAAAIQeIKAfvdKovrRTKejBxT5/k1slLAmS8yhmJMFgSTzebLwHEZCoC2BND7C&#10;21Jw9ny3293Ua4X0eiFnQhEEAQhAIHACejXleDTaKCeTA1Oqsrg1RZJ+TBMgYNKQaARrVq3CJlX+&#10;+g0t5DEIPEtAxlW6lSPDS3xiJBoiIAd53hrqim7cEjj/PkHdrWikpURgbm7uOCV7crCl6HQ2c7AT&#10;Gw0QCGP9di639u0asIYuIPAPgdvb201JXNrJGkkEsZdQ/UO8L1TP1NAr7vH/WW4529DiQDUspikE&#10;IACBbAhcXFz0par6nuTpnMl6b5CN4akaGvecnapXsAsCjQiQ09MIGw9BIA4CBEqC81NfrxeS05sn&#10;sjhmQRyce1AIAhDwQUCT1ldXV7dF9qe28pNd2PIB3nZoeH+eNVlDF0Qy9vXK8PsvX/YbWsljEHiW&#10;gCTjHMt/1H/p/IWR6JQOzxAtKQq+dUP0yxSdZmdnzyNUG5UhAAEDBDhoZABibl18W895+F5L+kBn&#10;buMoEHu12man2+V7Xv3h4TcdyDBorQZxv9YI/XcQ4fjXOXFpaemd7q/4B4gGEIAABMIjcHl5udWb&#10;nT2TNc5OeNqhkWkCrMdME6U/CNglkGxej11s9A6ByAlE+OEdOfEf1NerJWVxfDS8vt7XU50p2YYt&#10;EIAABJoSWFlaet/rdDRxvdFfsota5uxG4yGkhwiSNPRGZGNf1nebUpWNwGdDd/PY8wSSScohUT2b&#10;YS4JP32p8LaejcEYCgEI/ENA5qxjcERIgINGETotIJXdrvGO5UDnQUDWo0rkBPSmNL0xTQ+hR26K&#10;OfXd/qbN6R1AT8T/AnBCWxXiiUUOx+Pxu+Xl5d22JvM8BCAAgRQJaOFILSD5eCiRdV5qTo5nvk6N&#10;PPZAwCiBZHN7jFKiMwhESIDgSPhOkxfw11OderozfG3REAIQgIB9Al83HovijUga1pGW7IKWj+46&#10;wyC4troWYz3W0C2Rjn0JgH4gSbOhz3nsWQJRV1n3WH2TIeWXwLgsB341QHpdAnNzc8d1n6E9BH4m&#10;IAl/tb7jIOifwP3Dw0APGvnXBA2iJ+AgyTWZg5zROzsdA6S6+p4WF0rHIoOWRBqXMUigUVfEARth&#10;46F6BE6Loth49erV53qP0RoCEIBA+gT05hwtGKmFI1njpe/vpyxkLZan37E6TgLJ5vfE6Q60hoAD&#10;AgSaHECuJaKvpzvllOfRzc0NwdFa6GgMAQikSGBlZeVUKq2/kQpHpynaV9km5uvKqEJsSFCkoVcc&#10;JDk01KzSY1qVbVIU+1qlrdIDNIJARQIyphrfQFJRhNlmkf+WzcLIs7dup/M2T8uxGgJ5E5Dkmf/m&#10;TSBC68fjQYRao3LIBOytA7W6+nHIpqNbXAQkoWlL9mW24tLasbbEJhsBJybYCFs4D4U97j9LoYwN&#10;3T8JBxiaQAACEAiDwOX19e7DeHyiBSPD0AgtrBJ4Yb5mLWaVPJ1DwBgBEtaNoaQjCIRDgEk4HF9U&#10;1UQSnAZFWZ7oYlquKepXfY52EIAABFIkIJuQ52MJvkrS+udp9iW5mA07MD7NJdn/d9ZhDYdAIuNe&#10;K3fcf/nyoSEFHoPAkwR0XpQkwIPg8dhLUAredBT8iUBRDGASHwE5HHMan9ZoHBIBKqyH5I2KunQ6&#10;f1RsSTMI1CNgeF0Y3QHOerRo7ZiA3owmMcc9x2LjFJdIrMY1fGKDrokblhfguNdbRpaWlt69fv16&#10;aNhauoMABCAQNYGrq6tNKQx5JnOv7sn0ozYG5esRCHC+rmcArSGQN4Ekc3zydinWQ+AFAkzawQ8P&#10;XUx3e70TXVwHrywKQgACELBIQIOvqxKELSeTg+fEJLmQZa62OKrsd82GVEPGiY17Sdbaub29ZS3X&#10;cDjw2NMEZFx9DJaN4YSkYO1EscoEpFplXxOBKj9Aw1AIDENRBD3iJNDr9U7j1DxPrfVWIK5Jz9P3&#10;Tq02sE7Ug5t6gNOp3ghLloC++/RmNL0hLVkjTRuWWMzGNJ7n+iNG6Iq0JTnhjPvheDx+t7y8vGvJ&#10;UrqFAAQgECUBuS1nTRLVj2Y6nUNZ161FaQRKWyPAOswaWjqGgDECSeb5GKNDRxCIkACTb4RO+0nl&#10;r4tqWVzrIlsX2/FbhAUQgAAEmhNYXV3d7nU62z/3kOQiNpxAeHOHZfwka7CGzk903Euy5r5uhDek&#10;wmMQ+IVAkFXWDSQg4ep0CYzLcpCudcladp6sZRjmhIAklQ6dCEKIEQJ3d3e8p42QpJNKBBquG+Wb&#10;aijr4PeVZNAIAhUIyH7LHod1KoD6uUnD33ADSUk9Qqwwcnf6j1meyvp649WrV58jJ4n6EIAABIwR&#10;uLi46Evhx72H8fhM1nR80xojG2lH/ufqSMGhNgT8E0gy18c/VjSAQIAEmKwDdMrLKukiWxbbJ5fX&#10;17vRKY/CEIAABAwSkM3JA0la35Auh9ptkgtY5mmDI8Z9V2xANWSe8LjXam33o9FhQzI8BoEnCQRT&#10;ZZ1kBUZoBQLdTudthWY0CYiAJAX+LyB1UCVCAvPz86cRqp2typ1e749sjcdwfwTqryP/lDXw11gQ&#10;fxBoS0CS1bfkcPlW236yfj7hOI4tvxIztEXWUb/+xvxnubVsY2VlhfW1I1cjBgIQCJ/A9fX1Tm92&#10;9kwKP+6Ery0a+ibAGsy3B5APgZcJJJnvg9MhkCsBJt0kPd8Xv36QautncmJ0kKSFGAUBCECgAgFJ&#10;Wj+ekYoisnglSFuBF03cEWD91YB1/SSFBkL8PyJjY3B7f7/rXxM0SIWAVlmXhNKP3uzJ5LfrjW9q&#10;gouC79fUfIo9EHiBANXV4xsecrCI93R8bktH42rryvOFhYVP6RiNJT4JSOLnejkzs+dTh2Rk+0vg&#10;jRYhscNoXfe34o7HvMZ9lpaW3r1+/XoYOTnUhwAEIGCEgObISFX1E+lsT+bUvpFO6SQdAo7n6XTA&#10;YQkE/BIgYd0vf6RDwA0BJmk3nC1KkUoya3Ji9Gh4fb2vVx1ZFEXXEIAABIIloBVFtLKIJEMcB6tk&#10;E8WYp5tQC+IZNpwauCGz8S6JQB90Y7wBKR6BwJMENGlHNi+HTvFUSyhyqhLCwicg1Sv7vP/C99P3&#10;Gs7Ozqa1xo4Lf/TaStzqNHojMjLg8f28lpHJmBoqgRfWmZqwR3X1UB0Xl14ylvqTotjXm9Di0jxg&#10;bTOL7ZjwBDFEExQ99uFmzA/H4/G75eXlXY+WIhoCEIBAMATkdpy1y8vLQ4lXHck6bj0YxVAkGgKs&#10;v6JxFYpmSICE9QydjslpEmCyTdOvP1slL+0tveroUq48ysNirIQABCDwIwGtLCKJ6xuTyeQgCTZu&#10;gt1JoArNCNZeDTyS6XiflOWhbpA3IMYjEPiFwGPSzp9O0JCo7gRzykLGZTlI2T5sgwAEfiBwDo94&#10;CPB+jsdX2Wj607pTvp9O5XahNOI+2TgxXEMl2WmPJCcL/sk0xtOGJLHENvTSflb2Os6lSM/Gq1ev&#10;PqdtKdZBAAIQmE5AizdeX1/vyiGek263u/nzE8yn0xlm14J1aXYux+D4CZCwHr8PsQACMy8uypic&#10;UxwhffH53uXV1dHNzc16igZiEwQgAIFpBFZXV7clkPt+Wrug/ztzdNDueUk5AmINXJfxeJfxsqYb&#10;5A2o8QgEniRgvco6ieqMPEME5JaJt4a6ohsHBKRi1akDMYhIlIAkl/4vUdOSNIv3c5JuTcOof9eh&#10;ccd70vBGElbIt/iW3PyzlYQxIRqRcaynqTuIKTYlF8Bzlsa73iYrSZlv9HbZAKxEBQhAAAJeCVxd&#10;XW32er0TUeKD/Ot7VQbhSRBg7ZWEGzEiQQIkrCfoVEyCAATyICBVQQZFWZ7Iwn1PT5rmYTVWQgAC&#10;EPiXgCStf9JrMuV/GUbHxVKAOzoOESpMcKOB0xjvM7pBrhvlDejxCAR+IWCtyjqJ6ow20wSKYmC6&#10;S/qzR+Dx3WJPAD2nTuA8dQNTsk++aTZTsgdbEiNQlsdSXf04MaswxwOB0Wi0PtPp7HsQnZdIYj61&#10;/U1ssTaycB4wP94/6W2yeqtsOEaiCQQgAAH3BLRIo+S8HEls6lD+rU3TgLl0GqEM/7v5OTpDiJgM&#10;AXcESFh3xxpJELBCgOrqVrDG1Wmns9ObnT3TE6dxKY62EIAABNoT0Gsy9bpMvTazfW+OeuCj2RFo&#10;82IIgjVgynj/B1opN+RI0vrUYGsDyjySIQFJ4tkVs83MfSSqZziC3Jgsh3X6XxOF+IuJgJn3SkwW&#10;o6sRAlKhn7FjhKT9Tu4fHgb2pSABAs0JSIIK1dWb4+PJRwJy80d/UpaHAHFEgG/K2qCJMdZGFs4D&#10;ZmKdQ5nvtpeWlpjzwvEsmkAAAh4IaFFGLc4oa7cTLdboQQVEZkCAdVcGTsbE6AiQsB6dy1AYAhUJ&#10;mPlgriiMZgEQ6Eu1kMNLOXlKIlQA3kAFCEDAKQG9LlOvzRShp04FNxHG/NyEWhDPENBo4AbG+w/Q&#10;JODal6R1NswbDCUeeZqABPI/tmbD77Q1Qjp4mcC4LAcwioeAvFfO49EWTUMiIN9jjJ2QHPKSLuPx&#10;H7Goip75EZDbRA/m5+fDj+3k55roLL7/8mVf4jhr0Skeu8J8X9byILHGWrjCatxirGvhHS3AI4UI&#10;DsIyCm0gAAEIuCVwfX29I4ffz2TfZKeJZObRJtQSf6bF/Jw4GcyDQHAESFgPziUoBIHqBFiEVWeV&#10;S0s9efowHp9dXl/v5mIzdkIAAhBQAnptplQkeSMBXwK9DAnjBFhz1URKZa1ngclabf32/p51Ws0h&#10;RfOnCTxubp434sPvtBE2HqpPoNvpvK3/FE9AAAKxEZA5qdl8FJuhCeirsUO+bxJwZIImlEUx7Jg4&#10;kJkgG0yqR+D29nZH3nWb9Z6itTECJArVQsmcXAtXWI0bjHVJVD/WwjtagCcsY9AGAhCAgDsCUlV9&#10;IFXVT0Tinvzrt5HMPNqGXl7PMlby8jfWhk+AhPXwfYSGEKhPoMFHcn0hPBEyAVlwfZBq62e64A9Z&#10;T3SDAAQgYJrA6urqtpGKs6YV0/6Yn21Qtd4nQYyaiBnnU4FJ8uYHuRGHNdpUUjSoQqD2nEeiehWs&#10;tDFJoCh435nkabkveaf8x7IIuk+TwHmaZqVnlfzG+3qA8uvn6U//0rMWiyIk8CeHXyL0WmAqj0aj&#10;9W6vp8lP/PkkQGyoFn1ij7VwhdW43lj/JInqG1p4Jywj0AYCEICAGwKyJ7ImRRcPpar60bfvUjeS&#10;kZIVgXpzc1ZoMBYCIREgYT0kb6ALBGoQIIBRA1amTWWhv9aTBf/w8vJQEtf7mWLAbAhAIEMCy8vL&#10;u/IO3BbTwwn+8oEc5UhkvVXTbYzzysDKmZlDTRiq/AANIfAMgcpV1klUZwx5ItDpdvuaOORJPGIh&#10;AAEHBGRNc+5ADCIMEPjy5cvmc92QwG4AMF00JqDV1RcWFj417oAHISAE9Bt7UpaHwAiEADGiWo4g&#10;BlkLV2yNh7pXIbfDvo9NcfSFAAQgYIKA5qlcX1/vjieTEynms2m6uBdzqAkv5dEHYyUPP2NlHARI&#10;WI/DT2gJgeoECAJVZ5VJy163uyknVc/kQ2AnE5MxEwIQgMCMJvDJFZsbgmLoHQdzs3cXNFGAwEVN&#10;aozzWsBko6p//+XLfq2HaAyBZwhIYoYe0nr6j0R1xk0ABGRNthmAGqhQgYD46rRCM5pA4GcC5yCJ&#10;g4CsQd9W1fT7BPaqz9AOAi0IvJfxOWzxPI9CYEa/seXdtQaKgAgQK6rlDGKRtXCF0/iFcT6ZTM51&#10;j+Kx2EA4OqMJBCAAAUcErq6uNqXA4okkqX8QkX1HYhGTOwHWoLmPAOyPgAAJ6xE4CRUh8DMBghaM&#10;iaoEvhsr+gGwJx8FJzc3N+tVn6cdBCAAgZgJyBWbp1LR83ex4dSbHXwUe0PfRjBrrZr0GOc1gf3d&#10;XBIyNm9vb3caPcxDEPiOgGx8Hsv/q//+/SNRnTESEIE6CZIBqZ2lKr/99tswS8MxuhUBOTj1v1Yd&#10;8LAzAvI+HjQRRvX1JtR4pgaBcxL5atCi6ZME9Ntav7HBEyABYka1nEJMshaucBo/Mc4lUf14PB6/&#10;0T2KcBRFEwhAAAJuCGg+iuSlHMnNi4eyRlv7Rarh9QHzpxu/piCFsZKCF7EhBQIkrKfgRWyAwDcC&#10;hhd2gE2PgHwQrMtG4ol8IOzp9UvpWYhFEIAABH4k8Pr166EkrW9INZMD52yYl50jNyGQYEVNiozz&#10;msB+bC4B2w/yjlpv1QkPQ0AIyBr/41cQJKozHkIk0DBBMkRTUtdJEirOU7cR+8wToDK/eaY2enxc&#10;c66Z6Jvq6yYo0sc3AmW3+/xtQWCCQAUC+n7r9np7FZrSxBcBYke1yBObrIUrnMY/jvNPkqi+oXsT&#10;4SiIJhCAAATsE9D8k6ubm71yZuZE9j4G9iX+K4H50yXtCGSx/ozASaiYMwES1nP2PrZHSYCFVpRu&#10;86L0S2NFEtd3Zmdnzy4vL7e8KIdQCEAAAg4JaGB4dXVVN0A/ORPLh7Az1CYFsc6qSZNxXhPYr81l&#10;TdafFMW+JBv3W3dGB1kTeLLKetZEMD4EAt8nND48PAxC0AkdXiYg75JzGEGgLgEq89cl5qe9rDet&#10;vIepvu7Hn8lILcvjxbm542TswRDnBPRbWr6pj5wLRmB9AhyursWMGGUtXCE1Hkqsb3tpael9SEqh&#10;CwQgAAEXBK6vr3dm5+bOZA7bqSSP/aVKmGhkngDrLPNM6RECdQmQsF6XGO0hECoBFnSheiZkvfrd&#10;bndfr2O6v79fC1lRdIMABCBggoAGijVgbKIv+kiPAAGKmj5l7VkT2PPN9Qac+y9fPhjrkI6yJVD2&#10;en9XWecPAp4IvJS0KJW7B57UQiwEIGCZgBREOLUsgu4NEJA151sD3UztgurrUxHR4DsCrF8ZDm0J&#10;3I9Gh3oQvG0/PO+QAPGkyrCJVVZGFUTDSVmeF73ehhwCPghCIZSAAAQg4IjAxf394Or6+kxu/tQb&#10;b+qtywyvC5g7HTk9FjGGx1csZqMnBGIgQMJ6DF5CRwg8EmCBxVCoSqDOWJGA7kCSB87k1OuuXtNU&#10;VQbtIAABCMRIQAPGcmX9G9F9aE1/PoCtobXVcZ1505YOUfXLGDfuLr395vb2dtN4x3SYFQGtTinX&#10;rX7OymiM9U6gamKiq0RJ70ASUEAqlR4nYAYmOCQgv29731YO7chAlPO1ZtU5IgP2mPgEgaIsD6iu&#10;ztBoQ0CK8OzKJvegTR8864kAcaXK4IlZVkbltaHMacfjxcU3K/Pzp14VQTgEIAABhwS0IOLl9fXh&#10;7GRyJHGBNYeiEQWB1gRYY7VGSAcQaEWAhPVW+HgYAoEQILgTiCPCUKPF4upDr9c7kaR1grxhuBIt&#10;IAABSwRWVlZOJXiiSevmA8jMyZa8Zq/bFvOmPaVC7Znrm616piM33+h15laF0Hn6BIqCa6fT97J3&#10;C5skIOpBae+KowAEIGCcgKxdzH9TGdeSDh8eHry/g5vMHXgubQKdsuR2oLRdbNU6SZAayPry601l&#10;xHWsorbXOTHUymwZ45VR+WlYlp9WlpY2XnOI0w9/pEIAAs4JaAFELYQ4nkzOup3OZmsFDK8JmDdb&#10;eyStDl4YX4yVtFyNNXERIGE9Ln+hbcYEmCwzdr5D0/X0q1zlfHR5eXmop2IdikYUBCAAAacEpNL6&#10;+Wg02pBq68fGBBsOqhjTi46eJcD6qsbgYHzXgNWsqV5jrteZN3uapyDwNwGd37RaJTwgYJqAiUTD&#10;EBImTXNJsT8SkFP0qlWbhlZ7p3MjBORmxT+MdGSok+/nFL7JDEGNrJuyKD7qujUytVE3EAKPB71/&#10;+Hb+9l4JREXUqEqAWFNVUhzMqEzKYcOyHMq7Z3tpaYnCAQ6xIwoCEPBL4PL+fqs3O3sy83hw0K82&#10;SIcABCAAgVgJkLAeq+fQGwLfCBDQYSx8R8DUJk+3292UzawTOR27A2AIQAACqRJ4/fr1UKqtb0wm&#10;k4PWNjIft0bougNTc6Zrvb3IY3w7wy7jcnAr15o7E4igJAlQrTJJt3oxykSS+veKyzfmwIshCK1L&#10;4LLuA7TPlwAHHOLwfei3XJieb+LwSr5aSrL6cGFh4VO+BLC8LQEpQHGoB76f6odYT1u6Hp4n5lQZ&#10;OuO7MirrDSdleV70ehty+OrAujAEQAACEAiAwM3NzfrV1dVRdzLZ1wKIxlUyvB5gzjTuobg7pMp6&#10;3P5D+yQJkLCepFsxKjUCLKhS82g09vTldOze1fX1yYVcsRmN1igKAQhAoCaB1dXVbQmwbNd87N/m&#10;hgMpjfXgwcoEWFtVRiV3a0OrBi0jTeUazQ+yAb9upDM6yZIAVdazdLsRo21XvJX11lsjitKJbQLn&#10;tgXQf1IEOOAQuDu1ErG8f6NZW5K8HviAMqBe0el8lDE5NNAVXWRIQG6F3RWzBy+ZThQjwoFB7Kmy&#10;0xjflVHZa1iWp+PFxTcr8/On9oTQMwQgAIEwCFxcXPSlwOF+OTNz0ul2X1yDhaHxv1owZ4bmEc/6&#10;sN707ADEQ+BHAiSsMyIgEDMBJtWYvWdcd+OL7sfxpZtas5PJkX6M6EeJccXpEAIQgEAABLQairzv&#10;NkSVYQDqoIJFAsbnS4u6eu+ataY3F0ilpsPHa8696YDguAkszs+/1+qVcVuB9i4IuEwMDL3Crwve&#10;MciYnZ09j0FPdAyDgIyX4zA0QYvnCHz58mUzVjou56hYGUWo9/ky1dUjdFsYKkuy+kDWkx+qaPPt&#10;/VGlLW0CIUAMqrIjiG1WRmW8ocTrDpaWlt685uCVcbZ0CAEIhEdAckN2ZufmzqSo0ZYT7VgLOMGM&#10;kF8JsLZiVEDAPQES1t0zRyIEahFgcqyFi8Y2CcjHiH6UXN7fu/kosWkLfUMAAhB4goAkrR8XRaFJ&#10;66eVARFAqYyKhpERYGx7dZh8A6zdf/my71UJhEdN4LFq5Z9RG4Hy1gj4TAB8eHgYWDOMjiEAAQhA&#10;4BcCqdxu4XPuYliZIzAZj9+b642eciLweKD7sK7N7K/VJea5PbGoyg5gbFdGZayhMN9eXVpqfkur&#10;MU3oCAIQgIBdAhdySPDq+loT1fdEUt+utJ96N7wWYL506r3whRkeX+EbjIYQCJcACevh+gbNIPAy&#10;ASZTRsh3BIwvtp8fX/3uZLJ/dXV1dHNzs44TIAABCKRGYGVl5XQ0GlVLWmcujs79xufL6AhUVJix&#10;XRGU3WaSXLQpFeS27Eqh95QJLEj1Sqqsp+zheraFkug3Ho8H9TSntWsCc3Nzx65lIi9eAoyX8H2X&#10;4u0Wocxp4Xs/MA3L8nh5eflzYFqhTiQE5LaII3mf9ZuoSyyoCTWPzxCTqgyfsV0ZVbuGZTksut03&#10;ekNru454GgIQgEDYBGQvYu3y+vpwdjLRddda2NqiHQTMEmBdZZYnvUFgGgES1qcR4r9DwCMBJkWP&#10;8CMSbXycVAgIdrrdQTkzcyJXQe1eXFw0ChRHhBhVIQCBzAi8fv16qFd7TiaT54PQFd6VmWEL3lzj&#10;82XwFjdUkLHdEJydx2S9taeBYju902vqBKiynrqHq9n3LamvWmv7rVKp9GufFBIgAAEItCcgh7HX&#10;pZek15Ikr7cfJ656KHu9j65kISctAvJNvCdrSH2fNf4LbU3c2JBcHiQ2VdnTxDsro2rWsCxPR4uL&#10;v6/Mz58264CnIAABCIRPQHM9NOdjPJmcdaWIjneNDa8DmCu9ezQsBQyPr7CMQxsIxEOAhPV4fIWm&#10;EPiXAJMooyEUAp3Oh97s7IlUXPf/8RIKE/SAAASSIbC6urotSeu/XlfNPBydjwlIVXQZY7siKHfN&#10;tIKcJK3XvvbcnYZICp0AVdZD95Ad/UJO3kux0q8dL/rttZTEDL8aID0GAjJOjmPQM2cdxUeDnOwP&#10;ef7LyQ9P2SrfNJ8XucEj92HQyP7b29tNWT/uNHr4iYeID5ki6aAfjVERp6oEmnFdCVPtRpOyPNCi&#10;Nq87nWHth3kAAhCAQCQELuWGV831kDn3QyQqoyYErBFgTWUNLR1D4BcCJKwzKCAQKAEmw0AdE5ha&#10;xsdJgwCgXgklFdcP9YooKoAGNkBQBwIQaE1AktY/jcfjd9IRgenWNP10YHyu9GOGfakN1gD2lUKC&#10;EtBKcndSUQ4aEGhCQKusF50O1SybwIvsmZiS9B4eHgaR4c1RXda+OXodm5MjkPOtFlRTDmw4F8Wv&#10;xQACUxF1wiOgew3dbnfftGbEiUwTtdwf8apKgBnXlTBVbiQ8t1eXlrYrP0BDCEAAApERuLm5WZeC&#10;hEfdyWRfcz2CU9/w/M88GZyH/SpkeHz5NQbpEIiTAAnrcfoNrXMmwOSZs/eDtl2viJKrok70yqig&#10;FUU5CEAAAjUJvHr16nNRFBtSbf2cyj414XluThCqogNYX1YE5a+ZVpSTzfqBPw2QHDOB5YWFT6L/&#10;ecw2oPvTBGJKUv/eAjkMyPss/EHNOyN8H3nXUKp3/8e7EigwjcDmtAap//dY58qU/FIWxafFxUXm&#10;lZSc6s6WQ711zIY4DrXYoGqxT+JWleASB62E6eVGZTksut03Mm8dGOiNLiAAAQgER+Di4qIvuRz7&#10;cgPSiRQkDDs+Z3j+Z54MbjgGqRDjJEi3oFSCBEhYT9CpmBQ/ASbB+H3owgLj48TMor+vV0ZdXV+f&#10;XJBU5WIYIAMCEHBEYGVl5XS8svJmpixPHYlETEsCxufJlvoE+7iZ+T9Y81JR7HE8H0piWD8Vm7DD&#10;LQFJFKLKulvk1qSlkHiXc8VfawPDcMcy3/zPcJd0BwEIOCbAbRa/Ak9hDnU8jFqLkzXocGFhgXVo&#10;a5L5dSAHtvf0tjHblhM7sk3YYP/ErwzCpKsnCUjcf7S4+PvK/PwphCAAAQikSEAS1Xdm5+bOJJdj&#10;K0X7sAkCtQiwtqyFi8YQME2AhHXTROkPAjYJMGnapEvfBgloMHl2MjnSE7p6Utdg13QFAQhAwBuB&#10;153OUILWG5OyPPCmBIIrEWDDsRKmGW4MqMjJc7Nv41kry3358sX4deiezUO8IwKP1cHOHYlDjAUC&#10;KVWBlPfZwAIiuoQABBwTmJ2dPXYsEnE1CMhtFn/UaJ5dU5LXnbn8T5n3h86kISgJAre3t5t6y5gr&#10;Y4ghuSJtQA57pFMhMp6nInqygcb7l5aW3mj8v1kPPAUBCEAgXAJaZFCKDWqi+p5o2Q9X0yc0Mzz3&#10;M09G5X1vyjJOvKFHcEYESFjPyNmYGgcBJr84/ORbS+PjxPBi/x8+ckJXT+rqiV3fzJAPAQhAwAQB&#10;DVqvLi1tU6nWBE07fRifI+2o6bdXnfdtzf1+LUtO+s/jWTbtN2XznnVVcp52YxBzlxvOJqWknExH&#10;5V+TI8V8XyQim2eaYo+FVE5O0a5UbOJwUHVPpnQorLrVTlqey6HJXSeSEJIMAamsvtbtdp0f1CaW&#10;FNEQIp411VmM56mIfmggvLY13l/vKVpDAAIQCJ+Arquurq6OtMigfB+uha8xGkLAMQHWlY6BIw4C&#10;/xIgYZ3RAIFYCDBZxuIp63oaDzbZH1t9PbGrH0Q3Nzfr1gEhAAIQgIADAsvLy7sazJ4py6EDcYio&#10;SMD4HFlRblTN7M/7UeEIWdnnxnOv19sbjUasqUJ2XqC6aZX1Uq64DlQ91HokkHKS+vdOlsq/A5wO&#10;AQjETWB+fp45JVAXynzf19sPA1UvWLVymYNdOYDDkq5IJyfnUG8X82EVh1d8UG8ok9jWVHDESKci&#10;mtG4ftHtvnm8ka7CAzSBAAQgEAeBi4uLvhQT3B1PJmedbjf++JvheZ85Mo5x7FtLxolvDyA/dQIk&#10;rKfuYeyLigCTXlTuQtmaBPSDqJyZObm6udnTD6Waj9McAhCAQHAENJhd9HobJK2H4RrWURX8YDiw&#10;V0EiTRoQqLJJLhVN9zURqUH3PJI7gV7vfe4IQrW/ym8/VN2b6CWJSG+bPMczbghIhfVTN5KQEisB&#10;qquH7bkvX75shq1h+NrlNi8b90hZHpMAaJxq8h3e3d3th3DYhvhSJEONGNdURzGWX0Akh/lHi4u/&#10;r3AAc+o4ogEEIBAXgcv7+63ZubkzKSb4IS7N0RYCngiwpvQEHrG5EyBhPfcRgP1xEGCSjMNPDrQ0&#10;HmDyMLbEhp3e7OyJVFxn88zBmEEEBCBgl4AGtTW4LUnrp3Yl0ftLBIzPjyni9jDnp4jRtk1Vx7Ju&#10;4ksiEkFn2w5JsP/FubljmbOOEzQtSpNyruQq77FBlE7LRGnxzzATUzGzIQEZI3z/NGTn4jEOBZmj&#10;nPNc3YZi2et9bPM8z+ZH4F6Sq7rd7lYollf9Ng9F32z1INY11fWM5V8RTcryYGlp6c1rvnmmjh8a&#10;QAAC8RC4uL8f6G333clkX7Tux6N5RU0Nz/nMjxW5Z96McZL5AMB8qwRIWLeKl84hUJ0Ak111VrSM&#10;n4BsnK1JxfVD/XCSYPRa/BZhAQQgkDMBDW5L0rpWWv+cMwdftrOGqkDecDCvgkSaNCBQdyzLemrn&#10;9vZ2s4EoHsmcAAlE/gcAVVv/9sHDw8PAvzfQ4AUC59CBwHMEONQQ9tjgUJAd/5C8XpGrVlfXQ5L8&#10;QaAigdFotC5N9yo2d9aMNbsz1O0EEfOayq9uvGlqhxE3EBbbq0tL2xGbgOoQgAAEfiCgt9pfX1/v&#10;z04mR3rbPXggAIEGBFhPNoDGIxBoR4CE9Xb8eBoC9gkwOdpnHIkE40GlAMaWfjiNJ5MT+ZDajcQN&#10;qAkBCEDgSQKatC6VWd5J0vonELkjYHxudKe6O0kBzPfujI1XUtOxLBXo9jn8F6/ffWlOlXU/5Ely&#10;+5X7eDwe+PEGUqsQKMvyvEo72uRJoCiK/+ZpefhWPyZ+roWvadwaksj6vP9k/iARMO7h7VR7GS99&#10;mVP25aBN36ngGsKafq/XEEHTtgSIfU0lmP04Lsth0e2+WVxcPJgKiwYQgAAEIiGg+RWzc3NnM53O&#10;ViQqt1PT8Hyf/dzYzhvZPM04ycbVGOqYAAnrjoEjDgJPEWCSY1xkTqAvH1Ifrq6vz/S6qsxZYD4E&#10;IBA5AUlaf6+VWiI3Iwr1WT9VcJPhAF4FiTSpSaBtootu6ss/veaTPwjUIkCV9Vq4WjVu+ztvJTzw&#10;h+X99TZwFVEPAhB4hgAV1sMdGpL8SWzNoXs4kPYj7KIsDyQZ8NyhCxAVOQE5gL0nc8p66GYQgwrd&#10;Q6IfMbCpTsp2HJflqdyO+vvK/PzpVEg0gAAEIBABAc2n0LwKza8QdfsRqGxORcPzfbZzozmPpNOT&#10;4bGVDhgsgYAdAiSs2+FKrxAwQ4BJ0QzHBHoxvlgOcGxJYHpNr6u6vL4+1OurEnAbJkAAApkS0Eot&#10;WrFFqq0PM0Vg3Wzj86J1jT0ICHCu90AhaJEGx/FANvl3gzYW5YIjoFXWNaEoOMUSUYjktWqOlG/A&#10;QbWWtPJBQJJe/+NDLjLjINDr9U7j0DQ/LTkM5M/nuR9SK4tiuDg//96fB5AcGwH5jt2SW8O2YtHb&#10;4Dd8LCbHpyexsKk+y20cTyTuIcnqG3o76lQ4NIAABCAQOAG9afXq6upI8yk0ryJwdVEPAskQyG39&#10;lIzjMCRoAiSsB+0elMuBAJNbDl7GxjoEup3Opl5fJddY7dR5jrYQgAAEQiKgFVuKXm9DktZPQ9IL&#10;XTIhwAZd8I42/Q0gAeoPo9FoPXjDUTAoAp2y/BiUQgkok3uiWhMXPjw8DJo8xzMQgIBfAuPx+Nyv&#10;Bkh/gcAmdPwSyHg98Ce3L/gdezFJf/x+3YtJZ9XV9Ld8bPZHoS8xsaluymUcT4ri/erS0jbJ6lOH&#10;BA0gAIHACWihP8mb2B1PJmedbpc4muG5Ppd5MfBhHoZ6hsdWGEahBQTCJEDCeph+QSsIcH0dY+Af&#10;AsYXyXEstPpyjdWeXGd1cnNzs85wgAAEIBAjAU1a1wouUsH2OEb9Q9XZ+LwYqqFN9Ypjnm9qXRLP&#10;2RrDUgn3UP71k4CEEU4IyI0g51RZb4+aaurtGErSKxtt7RBae7ooilNrndNx9AR0DoneiAQNuL29&#10;3UzQrGhNymyNcL6wsPApWmehuFMC+t0q64x9OeAQ5fdrxodSnI6TVsKIjU3FZys2NVWwiwZy66nY&#10;t7G6vMy85II3MiAAAasELuVGGi30J3kTH6wKonMIQOBFAkmvnfA9BDwQIGHdA3REQuAbASY1xoJz&#10;ApEF6iRovV7OzJxc3dzs6elh57wQCAEIQKAlAa3gsrK0tKHXj7bsiseFAGunKcMgsnk+t0HtYFN7&#10;7cuXL/u5ccXedgSost6cn4PfdHPlInpSvvneRqRuVqr+9ttvw6wMxtg6BM7rNKatOwLdbpd3qjvc&#10;tSSlvm4oi+Ij1dVrDYmsG9/f3+9p3D92CMSoAvcgMbKpDkpyDMttp/J+eSOHK4+nAqABBCAAgYAJ&#10;XNzfD66uro66k4nG+/sBq+pHNcPzfJJzoh/PxC/V8NiKHwgWQMAOARLW7XClVwi0I8Ak2I5fQk+z&#10;OP7bmcJhR08Py4fZZkLuxRQIQCAjAnr9qLzLtjMy2bipzIlTkLJ+ND7mTHboavzKptymbP5vmdSd&#10;vtImoBVyJcHoU9pWmrUu9YQzs7Sm9ybvrcH0VrTwQUAqnw59yEVm+ASkMu55+FrmqSHv1PD9nmLV&#10;dXknnMqa8iB8+mgYAgH9XpXDNcl8s7r61g/Bd1HqQKxsqttSGsNaMEZvO+UmoKlupwEEIBAwAS3g&#10;d319vT87mRx1ul1iZgH7CtUgAAEIQKA5ARLWm7PjSQi0IpBSEKAVCB5+loDxMRJ/cK4vH2aHeppY&#10;AttrDB0IQAACsRHQDVy9jnRGriWNTXff+hqfE30bZFp+/HO8aSJB9edh/O6xVgpqCASvzMLCwkdJ&#10;WmduesFTKSaXhTQwHx4eBiHpgy5/E5ifnz+FBQSeIXAOmfAI6PovhYrF4ZG1p1Eyh+B6vff2KNFz&#10;SgRGo9G6vKeSuxXMwzd/SsPCvi3EzOwzDkDCpCjea8EYve00AHVQAQIQgEAjApKovqsF/GY6na1G&#10;HeT2kOE5njVdbgPoBXufGVuMEcYIBMwRIGHdHEt6goAZAoYXVmaUohcIhENATxOPJ5Mz/WjTU8bh&#10;aIYmEIAABKYT0OtIi15vQyq+nE9vTQslQABgyjhg7Rj0D8XH+JUEAF0fHQYNBuWCIiBjZigK/RmU&#10;UoEok0wiWSA8n1NjPB4PAlcR9SAAge8ISDXl/wEkSAK8S4N0y3Slol5vlOXx4tzc8XQraZE7AZk7&#10;+vIv2e/UqH/HOQxOYmcvetlH7MrYsJPCMFogZnV5+ZOxPukIAhCAgGMCF/f3g6vra01U/yCi+47F&#10;xy2OOT5u/6E9BCCQLQES1rN1PYb7JBD1x79PcBnJNj5GUlysy0dbb3b2RD/iMhoamAoBCCRAYEWq&#10;VY4XF99IpfXTBMyxaoLx+dCqth46T3F+94DRlkif41era0qVzT1bttFvegSkyvonqqz/61cSTtyO&#10;cXlnvXUrEWlVCUhi2XHVtrTLisB5VtZGYizv0kgc9YKaMa4/ZNxRXT3+oefEgi9fvmhl9TUnwjwK&#10;8RkH8Gh2HKKJob3opyjHrsTWZR56owVi4hiEaAkBCEDgRwJ6S5beLD87mRzJ+yz5dVIM/o9yPowB&#10;bEI6MkYSciameCVAwrpX/AiHwE8ECJgwJCBQi4B+vOlH3OX19aF+1NV6mMYQgAAEPBLQ60mXlpbe&#10;SKX1A49qBC2aj/4p7mHdGOz4DSXRRNZJO7I+GgQLCsWCIkCV9b/dEcrvN6jB4UAZGX+8qxxwRgQE&#10;TBGYnZ09N9UX/ZgjIAdMNs31Rk8+CXxbj4T+TVxIPGNeDuT7ZIXsOAjc3t7uyHovm3dU6L/dOEaN&#10;JS2Jpb0INqaxqzH10eLihiSrsy619HOhWwhAwB4BvUH+6uZmT2+U15vl7UnKpGfm90wc7dhMxpVj&#10;4IjLjQAJ67l5HHu9E4jpg987rEwVMD5GMlhMdSXgLR91J9fX1zuZDhvMhgAEIiWwurS0PSkKKpL9&#10;5D/jc2Gk4+NZtTOY22N1WYBj91CvXo+VJ3q7JZBrlfVYksLcjgb30h4eHtigc499qkSZQ06nNqJB&#10;dgTG4/F5dkYHbvBoNFrvdrus+QL3UxP1Qj1MpzfzdMryYxObeCYvAvp+6vV62d3+FWBsIK+B95K1&#10;xNReHAsxjF2NpWtMXQvCMLAhAAEIxEbg8v5+a3Zu7kzetzux6Z6LvjHMhbn4IlQ7GSOhega9YiJA&#10;wnpM3kLXtAkQJEnbv1jngkB/ptPZu7q+PrmgmqgL3siAAAQMEVhdXv40Lop3M2VJkF2Y8qE/ZWCx&#10;ZjT0yzPfTYhjV6rY9R+vXjdvMD0mR+Cxyno2h6hCTQBLbmBVNEgSYAcVm9LMLYFLt+KQFgMBKlmG&#10;5yU5XMI7NDy3GNUowHXLn7wLjLo4yc708LT8O0zSuApGhRgjqKB2Hk2Irb3o52DHrsTORbcNjaXn&#10;MVCxEgIQSImA5i5oDkN3MtkXu/op2RaELYbn9mDnwiBgZ6SE4XGVETlMhcBUAiSsT0VEAwiYI8DC&#10;xhzLVHsyPkYyXERJos367GRypFdp6ZVaqY4V7IIABNIi8Gp5+XPR622QtJ6WX41bk+G8bpyhpQ6N&#10;r+EM6qlXr+sV7Aa7pKuECUji0YGYd56wiV8PRoX8m02Z/Uu2ybvqba62h2z340GWkFVEN8cEqLrv&#10;GHh1cX9Ub0rLmAmEsI7R6up6M0/MHNHdDYHHw9NrbqSFKSWE32yYZALQihjbi04I7ptZbn6Sb5M3&#10;ErM4DmD0oAIEIACBygTu7+/X5Ib4fc1d0ByGyg/SEAIQCJpAcGuloGmhHAR+JUDCOqMCAiEQIDAS&#10;ghfS0yHzcaVXaemVWnq1VnrOxSIIQCBFAivz86ejxcXfJWn9NEX7qtjEB/4LlDKf16uMH19tYhi3&#10;egW7XsXuixFy4yIgSUgf49K4mrYki1Tj5KuVbNoNfMlG7vMEZP7Idl3KuHiWwBA24RHgHRqeT2xr&#10;9G1d4+lb5D0Hmmx7OP7+9dC0Hp6O3xIzFnj6rZpRPuVeiLW96N1Qxu2kLA8kZr7BzR4p/xixDQJp&#10;EpBE9d3xZHIiN8RvpWlhYFYZntdDmQcDo5yfOobHVX4AsRgCTxMgYZ2RAQFHBFjQOAIdsRjGiBXn&#10;9fVqraurqyM9wWxFAp1CAAIQMEjgdacz1AC8BuINdhtFV8yDL7iJgEiQYzi25NeiKPb1SvYgYaJU&#10;UARSq7Ie2281qMHgWJmHh4eBY5GIgwAEahKgwnpNYA6aS1LopgMxiAiYgOO1zvnjWjFgIqjmm4Ae&#10;ltZD0771CE0+ca/QPPKoDzG3Fx3je9xOiuL96tLStsbMAx1BqAUBCEDgFwKSl7B5dX19JonqH+Q/&#10;9kEEAQikScD3OilNqliVCwES1nPxNHaGS4BgSLi+iVkzxtUP3ut0uwM5wXymJ5kvLi74MIx5bKM7&#10;BDIgoAF4DcSnWuH2KRfyUf/CwGZOD/JXH+OY1StH5Up2DZLzB4GpBGKfgzxXHZ3KlwZPExiPxwPY&#10;hEVgbm7uOCyN0CYAApcB6IAK3xHodrtvAQIBJeAicb3sdrehDYGXCOghafl3CKWnCcQYS8jCl8Te&#10;wnNzWQ7l97Kxurz8KTzl0AgCEIDA0wS0eJ4W0ZO8hEOJxa/ByQMBw3M6azcPPgxRpOFxFaKJ6AQB&#10;1wRIWHdNHHlZEmAhk6XbaxnNGKmFq3ljOcncm5090ZPNzTvhSQhAAAJuCCwvL+/K/LA9IwF6NxL9&#10;SGEOfIE7QRA/g3KK1JjHrATKd6jCGeSwCk6pr5Uzy/I4OMUq/D5j/o3Gxtu0vvKOIunSNFT6g4Bh&#10;AnJjy6nhLumuJQF5dw5adsHjiRGwlrgua8NFDjIlNlrMmyPV1TVZfc18z+n0yPdKoL4kBvesY5yP&#10;2bI8lfXNG4lLRBeTCHR0oxYEIGCZgBbLu7q52dPieVpEz7I4uocABAIi4HydFJDtqAKBNgRIWG9D&#10;j2ch0JYAAZC2BJN43vgihnH14rjQE816svny+vpQTzonMYgwAgIQSJaAJgwWvd5GqknrxufAlEYC&#10;83mQ3kxhzEoVzn3WQEEOr+CUKnu9j8Ep9YxC1hKzYgGQiJ4kXYbpSKmSehqmZmjlg8Bvv/029CEX&#10;mU8T0DWd3qIDHwg8RcD0+iimtSEjwg8BeSftiuSBH+lxSU0hthAX8YraEot7FpSrMTspy4PR4uKG&#10;xMTPK3qNZhCAAAS8Eri8v9+anZs7k/fkjldFEP4vAcPzuas5EBcGTsDwuArcWtSDgHUCJKxbR4wA&#10;CEAAAhAIkUC309mUk84n19fXGkjnDwIQgECwBFbm579WlZGk9dNglWygGEGeF6AR+Ggwouw/ksqY&#10;lfdJX/7t2yeGhNgJfK2gGXiVddOJWLH7LAX9Hx4eBinYkZgNw8TswZwWBGZnZ5P6JmmBIpRHeWeG&#10;4omA9TCxXiokgZDq6gE7OQDVJFl9IN+ZHwJQJRoVTPw2ozE2JkWJyT3rLdtxsbIoPq4uLW2/7nT4&#10;/ojpN4OuEMiUwIWsfa6ur0+6k4nG2fuZYgjXbObzcH2ToGa210gJIsMkCMyQsM4ggIBlAs9OTiyS&#10;LJOPo3vjixfGVV3H92ckkK4flPphWfdh2kMAAhBwRUCrymh1GUkc/OxKpk05xuc/m8q67pu53DXx&#10;SvISHLODx+p3leynUb4EQq2kSXJHumNyPB7zXRaYeyX5bBiYSqjjkQDjwSP8J0SLP96GpRHahEyg&#10;zfqpU5bR3LwTsg9S1U1uY+mLbYep2mfbrgTjDbaR2e+f2NyzjK2M17Icjovi3fLy8q595yIBAhCA&#10;QDsCesuVFMPbn51Mjrjtqh3LmJ62Mv/FBABd/ybAGpGRAAFjBEhYN4aSjiAAAQhAIFYC+kGpH5b6&#10;gXlxcaEBdv4gAAEIBEdAq8ssLS29k6T1T8EpV0MhAjsvwCLYUWMkuWnaJqnDjYbNpWj1u9FotN68&#10;B57MgUBoVdZT/k3mMJ6q2EjyZRVKbtsURfFftxIDlqZrNZP/Ajb1KdUkIfE4MpWTV1d8spm8kRho&#10;nEDd9ZRWvNVD9MYVocNkCMh35aHe5JWMQR4MIVbmAfo0kcToniVkdLzKjaJFr7fxann58zSX8N8h&#10;AAEI+Cagt7br7e0SF9jyrQvyKxBgLq8AiSamCBhdH5lSin4gEDABEtYDdg6qxU+ASSl+H9q0wPj4&#10;YNHd3l3ygTk7N3d2eX/Ph2Z7mvQAAQhYIiBJ6+9lDtm21D3d+iLAPO6L/LNyja/VgrNwRs6/lIeP&#10;1fAC1A6VQiEgY8T7nFM3sSoUduhRn4AkOw3qP8UT2RMwmUT+Ul+mQceqt2kO9NeIgB487Ha7/UYP&#10;8xAEhECV9ZUkqw8XFhY+AQwCzxF4vLmL9ZuBIZJDDMIAJrddEKuzGzOTm0T1RtGV+flTt45FGgQg&#10;AIF6BK6urjbltvYzvbVdnuQbrB6+ZFqzVkvGle0MYX3Yjh9PQ+CRAAnrDAUI+CDAJOaDOjIhUJVA&#10;vzuZ7MvH59HNzc161YdoBwEIQMAlAaludiDBkQ3JNh26lNtWFgGdZwiyNmw7tIw/n9FYXfvy5cu+&#10;cYB0mBQBrahZlOWBD6OqJFL50AuZdgk8PDwM7Eqg9zoEZmdnj+u0b9W2aQJ3K6EZPGyIqxxg+k8G&#10;tKIxUfzBuzIab4Wt6EvrraLT+SiHyaKKO4RNOy3tJFl9oDd3pWWVX2syikX4BV1HOjG7Z2m1Ga96&#10;e4feJKo3itZxB20hAAEIuCQga501zRfodLt6m8yaS9nIMkSAedwQSLqpQqDN2qhK/7SBQEoESFhP&#10;yZvYEhQBJqOg3BGcMsbHB4tt4z6Wj89BOTNzcnVzs3dxcdE3LoAOIQABCLQkIAmEx3plqiStn7bs&#10;ysnjxuc+J1o7EMIc7gByPRG5jVUJtm9K8H2rHiVa50agU5YfXdpMorpL2uHJGo/Hg/C0QqPGBOok&#10;SzcWwoNWCPzsuy5bCVY4N+/0j+aP8iQEfiXwxPrrfJnq6gyVZwg83tR1CCDzBHKLSZgnaKFHYnfm&#10;oErxlXFRvFteXt411yk9QQACEDBLQPMCND9gPJmcab6A2d7pLWYCrNNi9p5B3VkbGoRJV7kSIMqc&#10;q+ex2x8BJi9/7JEMgQYE5MNjpzc7e6LXfTV4nEcgAAEIWCWgV6bq1alS+fbYqqCWnRPEeQYg68KW&#10;I8v84xmP1T2tGGOeKD2mQsBVlXUS1VMZMe3skIM0b9v1wNMmCUiF9dNn+6uSjG5SGfrySmC22w36&#10;m8MrHA/C5V058CAWkRkQ+LYem4zH7zMwFxMbEhiNRlpptN/wcR6bQiDj2ES4Y4MY3pO+qTVWpeiK&#10;Fl95tbz8OVxHoxkEIJA7gevr653ZubkzzQ/InUUy9jOHJ+PKGAyptTaKwSB0hIAlAiSsWwJLt3kT&#10;YBLK2//TrDc+PlhkT0Pe+r/rNV963Zde+0UyV2ucdAABCBgmoFenriwtbUzK8sBw10a6Mz7vGdGK&#10;TiDwK4Gcx+pjogHV8fhhvEjAZpV1EtUZfN8TIAkzrPEg/hjOPJeYHpaqaAOBbAjc3t5uZmMshnoh&#10;INWzj6X67WcvwhEaPAGJj++JkoPgFY1cQb6RAnQge3FPOqVSPK0sP2vRFS2+EqBnUQkCEIDAzMX9&#10;/eDq+vpE4h+6zumDBALPEag074EvfQKsC9P3MRZaJUDCulW8dA6BnwgwaTEkTBNgTJkm+mJ/eu2X&#10;XP91Iqerd50KRhgEIACBCgRWl5a2JVCyXaGpsyYEbl5AzRzubBxWEcRYnZFYfGf9MfGgCjLaZEhA&#10;q6yXRfHRpOkkYZikmVZfDw8Pg7QsituaoiiGcVuA9iYIzM3NHZvohz7aE+h2u9xE0R4jPbxAoNfr&#10;GV3zATsdAnpgRr4dd9KxKHxLiFcE5iPieU865KVxqnGEpaWld1p0JTBvog4EIACBGS1Ud3l9fTg7&#10;mRxpfBwkiRIwPH+zPkt0nGAWBCDgjAAJ685QIygXAixOcvF0MzsZH824BfZUXzK6Psgp6zM9bR2Y&#10;bqgDAQhkTkCSCQ/GRfFupiy9bwAw570wGA0HxzIf9q3MJ1n2R3yaeCBBetY3rUZV2g8vLCx8ks3m&#10;1nMMv720x4kJ68bjMe8iEyAN9SHzw6mhrugmUgIcWgjLcdxEEZY/EtTmMwdUEvSqAZM0oUsOzOwb&#10;6IouahIgxlYTmO3mxPWeJPzLOJX4tMap5caOXdsuoX8IQAACdQlcXFz0tUCdFqrrdjqbdZ+nPQQg&#10;AIGvN1I+8cfanbEBgekESFifzogWEDBDgACGGY708i8BxpTX0SCbg2t62lo+Zvf1o9arMgiHAAQg&#10;8B2BV3Jtd9HrbUzK8hwwARJg/g7GKQSNnnXFYVmWrG2CGalhKSJr4KFo9GdTrUhUb0ouv+dkrFE9&#10;OD+3Y3HABDi0EI5zNGGUyn/h+CNFTeSAyvsU7cImIwQO5f3Dt6IRlPU7IYZRn5nVJ4jvPYn3n3Fa&#10;lqcan9Y4tVU/0DkEIACBBgSurq42e7OzJ1qgTh5nbdOAYZSPGJ67WZtFOQpQGgIQCIQACeuBOAI1&#10;0iDAoiQNP9qygvFhi6znfjudrdm5uTNJXN/xrAniIQABCPxDYGV+/nS8uPhGKq2f+sDCnPcMdcMB&#10;MR++TUUmY/R5T2oCwpcvX6ial8pgt2BHkyrrJKpbcETiXVI9OCwHlzMz/wlLI7RxTUDe40PXMpH3&#10;LIEBbCBgi4Akq3+Sm9vObfVPv/ESkMMyexyW8e8/Yhn+ffCDBsT5nnZIWX4eLS5uaHw6MI+hDgQg&#10;kDmBm5ubdUlWP5IbY/QQ3lrmODAfAhCwSIB1u0W4dJ0EARLWk3AjRgRPgKBF8C6KTkHGVGgu68sp&#10;7D39yNWP3dCUQx8IQCBPAq+lCu7S0tIbqbR+4JIAH+HP0GbudjkMX5TFGJ3uCgnYb97e3u5Mb0mL&#10;HAnUrbLOby7HUWLG5oeHh4GZnugFAhBoS6CYmflv2z543gwBbqAww5FefiUgyepDOZj4ETYQ+JmA&#10;fBtuyruH78NAhgbfV4E4AjWeJCBzyUeJR7/TuDSIIAABCIRCQG9Kl/37PdHnRJLVv8aamE9D8Y5j&#10;PQzv0zGOHPsvRHGGx1SIJqITBGwQIGHdBlX6zJIAi5Es3V7ZaMZHZVRRN+zIR65Unju5ko9e/fiN&#10;2hiUhwAEkiGwurS0PXF0pTfz3TPDhoBFML8nxmh1V/R6vb3RaLRe/Qla5kRAq6yLvecv2UxV9ZxG&#10;hB1bx+PxwE7P9FqXQOHp1p66etLeHoFOWQ7t9U7PdQiUZblZpz1tIVCDwJ+PBxNrPELT1AlIZfU1&#10;Sezal2ItqZsalX14IyB38dv46gxZnwwlWf3d8vLybkDeQRUIQAACM3pD+pzclC4odsABAQhAwCUB&#10;1uwuaSMrNgIkrMfmMfSNjwDBivh8FrrGjKnQPaSnsndm5eNXKq5vBq8sCkIAAlkQWF1e/iTvpm3Z&#10;PRjaMpgP72fIMm/bGnK1+2WM1kY2I5uN+7Lp2K//JE+kTkCTmUqpnPaUnSSqp+59d/ZRRdgd62mS&#10;fuv1rK0hp8nmv4dBQA6ynYahSd5a6GFCSRxlbZb3MLBl/fni4uKurc7pN2ICnc6hFGn5+71DfCMo&#10;RxLjCMgdmf82JG50KmvFDUlW/xyQV1AFAhDInIAcuhtIsvqJxJa0svqT31DMpZkOEsPzNuMo03H0&#10;vdmGxxREIZADARLWc/AyNkIAAl4JsEj1it+n8L4E8w8laf1IK9H4VATZEIAABJSAbD4fFLJ5YCNp&#10;nbnumTFGkCKYHx9jtJkrJKC//uXLlw/Nnuap1AnovCI2nn+zk0T11D3u3j55Bw3cS0XiUwTkANMQ&#10;MnkTYAyE4X9JCOO9GIYrktNCfuNPHkRMzlAMqkVAYtp7+k34w0PEOWoxtN2YWIdtwjX6z/S3IWuT&#10;zxIb2Jifnz+tQYumEIAABKwR0D15SVQ/nEwmR7+sY6xJpePoCGQ6b0fnpwQUZr2egBMxwQoBEtat&#10;YKXT3Ag8O8mw0MltKNi3lzFln7FhCZK0PhhPJmfycbxruGu6gwAEIFCbwIpsHowWF3+XpHU2EWrT&#10;q/kAc3ZNYPaaExBqx1YC+zu3t7eb7Xrh6VQJaJV1EtVT9W4Ydj08PAzC0CRvLUhAydv/aj1jIJgx&#10;8EcwmqBIMgQk2fD48SBiMjZhSHsCkuy1JXHtnSd70ngHMY/2kA31wPeYIZAmusnsd6GHnZaWlt7p&#10;DWwm8NEHBCAAgTYELi4u+roXL4nqWlW9ciybvYM21Hn2GwHGEWOB7yPGAATqESBhvR4vWkMAAhCo&#10;RYDFaS1caTfudD5cXV+fXcgVZGkbinUQgEDoBF7LJoIkrW9MyvLAhK7MdU9QzGyDysQ4stUH49MM&#10;2W63u8+NMWZYptbLz1XWU7MPe/wTGI/HfD/5dwMaZE6A6urhDABungjHFylp0uv1qK6ekkMN2DIa&#10;jdalm72pXRH7mIrIZQPiHy5pvyArg9+FHHQaCoHt5eXl3UCoowYEIJA5AbntfHN2dlYT1fWm0H7m&#10;ODC/KoEM5uyqKGhnlwDrdLt86T1OAiSsx+k3tA6IAJNLQM5IXRUWzdF7WD6U12blCrJLuYpMT3pH&#10;bxAGQAAC0RLQpPXVpaVtrYzbxgjWQU/QY75uM6SMPsv4NIdT1jB9+bdvrkd6SomAJBS/T8kebAmL&#10;gLx73oalUb7aaAXefK3P23L5HZ7mTSAM67nxJgw/pKaFvtvn5uZ4v6fm2Bb2yJjoF2W5L9XVq8Wu&#10;iYG0oG3+UeIg5pk26jHh34W8I87loNMGN3M0Ghk8BAEIGCZwc3OzLsnqR1Js5VD34Jt2z/zZlBzP&#10;fU+AccR4oMo6YwAC1QmQsF6dFS0hUI9AwgGJeiDybc2iNF/fT7O8K1eRzc7NncnVZDvT2vLfIQAB&#10;CNgkoJVwZL7abiKDee4Jaqz/mgwl489wHbZxpN86HEiV9V1rvdNxtARkLvlMImu07gtecaoJB+8i&#10;FMyBQKdznoOZodsoSRgc4AndSRHqJ2u4RvGACE1F5YoE7kejPVl/rVds/nczjYUQD6mFzGZj4nU2&#10;6dboO8HfhH73S6L6m/n5+dMaJGgKAQhAwDgBLQonyep6G8yJfCcNTAhg/jRBMcI+EpyvI/RCFirz&#10;jsnCzRhZgwAJ6zVg0RQCPxNgUmFMOCPAYtkZaoeC+hLI37u6vj65uL838jHtUHdEQQACCRHQijhF&#10;t/tm5u/rXCv9sQZ6AhNzdaWxY7sRY9MuYb1W9fF6eLuC6D06AlJhrdWNHdEZjMJOCTw8PPC95JT4&#10;08LKmZnTANRABQ8EJDnpfx7EIvInAhzgYUiYJiC/7QOJB5yb7pf+4iUgB5S3pNDKVmMLiIs0Rmf6&#10;QWIjpok27C+h34TMGZ+WlpY2ZD0ybEiDxyAAAQgYIaDF4OSGoDPpbMdIh3QCAYMEWIMZhBlrVwmt&#10;/2J1AXrHQYCE9Tj8hJaxEWASis1jxvVlMWocabIdasWa2cnk6EpOguuJ8GQNxTAIQCBoAitSGUfe&#10;R5q0fjpNUea4aYT4774IMDbdkJdNykO9Jt6NNKTEQkA2io6psh6Lt+LTczweD+LTOkmNL5O0CqOm&#10;EyiK8+mNaGGTgCSRrnW63XWbMug7LwJFUQylQu77vKzG2pcIPB5M1kql7f7YG2vHz+DTxEgMwmzT&#10;VeS/CfnOH4r525KszpzRZhzwLAQg0JqAfBMNJFn9TPaxdL3Sb93hEx0wd9qgGkGfkc/VERBGRQhA&#10;AAK/ECBhnUEBgYYEWLA2BMdj9QmwSK7PLMIn5J2yMysnwi+lkk2E6qMyBCCQAAGtrDZaXNyQpPXP&#10;CZjj1gTmare8CSb75r325cuXfd9KID88AlRZD88nqWgkm5FvU7ElZjs6NW7jidlOdP+VwOzs7Dlc&#10;vBMYfNVAvzu+/+ddLRSImMCfVMmN2HuGVdcDyUVZ7svBmL6Rrr+9p4x0RidtCLCP2YaewWcjjRvK&#10;u+FcvvM39HZOgzToCgIQgEAtAnp4VxLVDydS/E3Wr2u1HqYxBDwQYP3lAXpoIp9Z+zE2QnMU+vgk&#10;QMK6T/rITpNApIGHNJ3hxyoWGn64JyK1351M9q+uro70AzwRmzADAhCIiMBrudZVKua8k6T1T0+p&#10;zRz3BBXWft5HOOPSvQtkc2BTr4t3LxmJIRPQKuui3+eQdUS3OAnIO2cQp+ZpaS3JKqdpWYQ1VQnI&#10;LQfnVdvSzg6BTq/39MEdktftAE+/1/OFhYUnv/nTNx0LnyJwPxrt6S2gxukQLzGOtEmHxEyaULPw&#10;TGS/B71BTRLV38htHHwDWBgOdAkBCEwnoLeSX9/e7k7K8ky+hzanP2GmBfOmGY7R9RLZPB0dXxSG&#10;AAQg8BMBEtYZEhBoQICFagNoPNKMAIvjZtwif6rb7Q7kpPiZnBjf1Q/yyM1BfQhAIEICes2rrHe2&#10;v1ed9c8TjmSe9j66GZdeXbDHATuv/IMUXhQF14QH6Zn4lXp4eBjEbwUWQCBOAnoTU5yap6N1WRSb&#10;U62h+vpURDT4m4Cs1z5SXZ3R8I2AHkTudjpb1ogQN7GGtk7HxE7q0LLYNpLfgySrf5LY8AZzhcWx&#10;QNcQgMCLBHR9Ijd9nch76MM/DbvuUtuYNxmgbQkwhtoSTPd5xka6vsWyegTczer19KI1BOIkEEmw&#10;IU64cWjNAiMOP4Ws5fdjSD/E9YNcPswHIeuMbhCAQJoE9LpXeSdtSLX1IfPbEz5m3ed94DMu/bpA&#10;1il90eDQrxZID42AJjXK5vZBaHqhT/wEpMIz30Se3fh4i4JnLRDvgcC5B5mI/I7AaDRal8IGuu6q&#10;90cCez1embSWddqpfutnYi5mTiGg7xdpsmcdFPET64irCCCGUoVS3m1kjhgKgW0tZJI3CayHAAR8&#10;Ebi5uVm/urk5kqrq+1JVfc2XHsjNlABr1kwdb8lsxpMlsHSbCgES1lPxJHZAAALpEWARk55PG1gk&#10;yWBrUm39SKqtH1LFtAFAHoEABFoRkI3s416vt6Gb2q06Su1h5mjvHmWj1bsLvirQ6XbXZX1iP8Eh&#10;DHPRoiIBmTM+VmxKMwhUJiDfRW8rN6YhBCBgjIC808+NdUZHjQgUMzObjR78+aHvE9iNdEgnMRKQ&#10;73uSEGN0nAWd5f3eL+UAsnzT9S10/2uX395BToQh5DkCxFICGBuBxhR1zacxYA41BTBGUAECGRLQ&#10;28ZlH3x/pts90VvIn0VAlfUMR0e8JrPuitd3tjVnbNgmTP8xECBhPQYvoWNQBJ6dPAINMgQFL3Fl&#10;WFgk7mAH5r00hiRBY1MS10/kg33XgSqIgAAEIPAPgfn5ea3Apknrx2ARAqz5vA8D1lzeXfD37+Dx&#10;tyAJDjv3Dw/PbyQEoC4quCVAlXW3vHORJu8a3jMBOFsS204DUAMVHBLA5w5hPyNKVl3mD+yQvO7f&#10;sR400G96bsvwAD5QkV/++mtfVFtzrh4xFefIfxZITMW7C4KLLer8IN/xbzQGHAAdVIAABDIjIPve&#10;O3Pz82dSUX0rM9MxN0QCrFVD9Eq8OjGe4vUdmlsnQMK6dcQIgAAEINCAAIuXBtDifqRioLgviesf&#10;5OP9RKqZDuK2GO0hAIGYCMi7ZyjXwWrS+kFMehvXlfnZONK6HVacL+t2S/s6BJ76HYzHh1qhr043&#10;tE2bgFZZL4pimLaVWGeVwPfJlI/vnQcOx1hFXqnzsuR3XQlUUo0uk7ImMmN0fSXfYnbjP0+8byPD&#10;hLoVCchYorp6RVapN7v98mVHvq03vdlJbMUb+m+Cia14d0EwSeuy1vikMV+N/QZABRUgAIGMCOg+&#10;t+x3a6K63t7Zr2w6VdYro6KhfwKsufz7IFQNGBuhega9XBEgYd0VaeQkQYBJIwk3WjGCsWEFK50+&#10;Q0CCh+tSbf1Ir0fTa9IABQEIQMAVAdnA2JYExDw3udlQdTXMnpXDesu7C57dUNVr5B8r9AWgJCqE&#10;QECrrIsef4agCzpERGBKxd9xUQwisiZJVWUuHiZpGEY9S6Aoy1Pw+CNwNxq5f+9Rfd2fwy1K1sPn&#10;VM61CDiirkej0Xqv09HEML9/xFj88hfpxFi8u8Br0rrMC7qu35ZYb55x3gDcjwoQyJWAJKqvXd/d&#10;HU7K8kiS1dcacXCYtN5IPx6KmwDr1Lj9F5r2jKfQPII+gRAgYT0QR6BG5ASYZCJ3YGDqM54Cc4h9&#10;dZoGhyVxfUuu8j2Tj/st+1oiAQIQgMDfBJaXlz9J0vq7x42NPLAwN3v3c9O50rviKSkw5XegFfq0&#10;Ul9KJmNLOwILCws6Xwzb9cLTyROokRgp75m3yfMI3MBiZua/gauIeoYJ/Nbr8R43zLROd91Ox+97&#10;r8Y7uo5dtHVLQNdjevuNW6lIC5GA3tpQzswcBqPbt3dMMArlpwixlgB87iHmKO+C816vtyEHzQ8C&#10;IIAKEIBAJgS0ANv17e2uJKqfeb3ppSZv5sqawGj+CwHGEIPiOQKMDcZGzgRIWM/Z+9heiwCTRS1c&#10;WTVmbGTl7hCN7Uu19f2rq6ujm5ub9RAVRCcIQCA9ApK0/lk3NnSDIz3rsCg0Aqy1PHukRhKBVurT&#10;in2eNUZ8IAQerxSnynog/ghKjYYJkDKmBkHZgTIQyIDA7OzsaQZmBmuiJKxvBqNcw3d3MPrnrcif&#10;j7ff5E0B62ceb8VaCw6Fh4Td4Bh4VIiYi0f430Q7/A1ILPdY5oQ33LoRgN9RAQIZEdDCa/JteSJx&#10;nQ/GzHZYZZ250pjX4unI4dwcDxQ0bUyA8dQYHQ+mS4CE9XR9i2WuCDC5uCKdhxzGUx5+/s5KUx+5&#10;3W53IN2eXF9f7+op9exAYjAEIOCcgG5s6AaHbHScOhfuUiBzs0vav8gyNU96NSJm4Q3Gf1GW+1q5&#10;L2az0d0cAaqsm2MZfU+GEh0fHh70u4c/TwRmu91jT6IR64nA4+EjT9LzFitJHWtCQP+F92fonR6e&#10;YelppNXVdT2WnmVYVJeA3oYVdDXTBt+edRnQ/nkCGnsh/uJ5hDj4DUis5tPS0tIG6zvPvkY8BDIi&#10;oIXWrm5ujqSq+n6n1wvz2yYjf2CqPwKss/yxRzIEIBAmARLWw/QLWgVGgAVEYA4JSB3GRkDOQJWv&#10;BPR0up5Sl4rrmyCBAAQgYJuAbnDIRocmrR/YluWlfwebRV7sikQo6yzPjmo4/uW9sP7lyxdz1XI8&#10;Y0B8OwJUWW/HL/qnLSQ0jotiED0XDIBAJATKmZnTSFRNVc043nffv+sbrh9TdWAgdr0nMTEQT3hU&#10;Q2/B0tuwPKpQTTTvkGqcLLYiDmMRbpWuLf0GJG47FPHbEsN9X0UN2kAAAhBoS0ALq0mBtf2Zbvfk&#10;seBa2y6ffp4q63a40uvfBCzNy+DNlMAz44n1d6bjAbNnSFhnEECgDQEWKW3o8ezPBBhP2Y0JWwtQ&#10;2YhakwDAoQQDDh8rcmXHFoMhAAG3BGTDY1sqt310K9WyNOZly4Bf7t7WHOnVqJiEtxz/nW535/b2&#10;djMmk9HVHgG5jWNXej+3J4GegyJgIUn9e/tkfngblL2ZKTMej/kt5+Tzv5Ob+PNEQOI6f3gS3U7s&#10;t3mgXS88bYbAuazDDsx0RS+xEtDbr+QA0mE0+vMO8e4q4jHeXWBUAU1W7/V6G8wHRrHSGQQg8AIB&#10;2ZvemZufP5OK6ltOQDlMWndiD0KSJcAaK1nXYhgEINCAAAnrDaDxCAQgAAElYHRR2TIpCI/ER8Do&#10;+HnGfElc35xMJifXt7e78RFCYwhAIDYCy8vL+q7ZfqzaE5v6P+rLvOzVfy7mSK8GhizcYHKAJFnt&#10;c3AuZGe71S25Q01u8YUvzXKS+vcA5BtnED6QdDWURJfzdK3Dsp8JUGHd75goyjLu953DucGvp8KV&#10;Luvx7XC1QzNXBKS6uiarr7mSZ0wOcRljKJt0RFymCTVDzxgc+xKjPZX1++/z8/OnhrSjGwhAAALP&#10;EpA48ECS1TVRXW916aeIivkxRa9OscngvJwhPUyuSIB3S0VQNEuKAAnrSbkTY2wQeHZyYHFiAzd9&#10;QgAC5gn0JanjgwYJNFhgvnt6hAAEIPAvAa3Wo1V7ok5aZ43ndUgTmPGI3/DYlyrrugbZ92gRogMi&#10;8FjN7TwglVClLQGPiYgPDw9817T1X4vn5QDKsMXjPBoXgcu41E1HW0kwXZdk434yFnmcM5JhWNMQ&#10;+SY/npubO675GM0TIyCx4N2ZmA/7Gf5GTcy91s0hPmMd8fMCDIx9mQcO5EbMNxKXYe3u0ZWIhkAO&#10;BLRgydXNzdGkLI8kWX3Ni81UWfeCHaH1CbC+qs8sqScMrPGS4oExWRMgYT1r92M8BCDQlIDRxSQL&#10;k6ZuiPY5o+NnGoXHj3QNEmiwQBLX9y8uLvrTHuO/QwACEGhKQKv2aPUereLTtA9vzzEne0Ovgp3O&#10;j14tDVC4rbEvyRFfkyT4g4AQoMp6AsMgkITDcVEMEqAZrQmS9BLfGi9a2n4Vn+12j/1qkK/0YmZm&#10;M1nrA5lLkuX7aJgcJP+Yuo3Y9zKBezngJ4eIP0TPyda3avRg3BhAnMYN5yeltBv725Kszi0bHt2H&#10;aAjkQED3mvWGb9l7PpPDttnEaZgbcxjdP9nYbk7OEBgmNyHAu6UJNZ6JmQAJ6zF7D92tE2BSsI4Y&#10;ARCAgE0CT5wol8T1rbn5+TNJXN+xKZq+IQCBvAlo9R5JWtdK6wfRkCDo5NVVrLs94rc89jVJQquE&#10;erQQ0YEQ0CrrUR5mCoSfNzUCTCyUOeOtNx4IhgAEIOCAQDbvuQDnGAfutS5Cv8Oprm4dc9ACZAz0&#10;Z8bjw6CVrKPct3dFnWdoa4wA8RpjKOt3VDNeozdeStLom8cbzurL4wkIQAACFQlIgZKve816w3fF&#10;R+w3c1hlnbnRvjtTlsD4Sdm7FWyrub6r0CNNIBAlARLWo3QbSnsnwCTi3QU+FWAR6ZN+/LIDGT99&#10;SVzf0yvabm5u1uOnigUQgECIBDRpXav5yGbJpxD1Q6dwCAQyN4YDxJUmDjf9y5mZw69JE/xlT0Cq&#10;fb7PHkIsABy+I+oikTXGoO4ztDdHQN7p/zHXGz2FTICEVz/e0TVTlu85kteNDTgZQ1RXN0Yzzo7k&#10;wPChHBxO7/uLfTlvA5K4jTf0ch1hNfp6OFxvvNSbLz1qi2gIQCBxApKoPtC9Zamqvi+mprfWSNx/&#10;mNeCQMX5uIUEHoUAt1AzBrIiQMJ6Vu7G2DoEqoUA6vRIWwg8QYDFLcPCFoEKJ8m/XtHW7Z7c3N3t&#10;6dVttlShXwhAIG8CkrSuyYlhX0PLfOxtkLLm9oTe/Zhf+/LXX7qRwV/mBDT5UTbSjzPHEK75ESUL&#10;Pjw8DMIFiWYQgAAEmhO4G414vwV8aKq5Z908WRTFR0lYPHcjDSkhEpBEsl1JcE33PeL+WzZEN3vR&#10;ifiNF+x/C50y7vVmDYm/vtHiIR61RDQEIJAwAd1Dlpu79yVR/ejr3nKofxX2xk2pzrxoimSe/TB+&#10;8vT7P1bzTZP5AMB8JUDCOuMAAnUJMHnUJZZUexaPSbnTuTEBj5+d2dnZk6urq03nUBAIAQhkQUCv&#10;otUrafVq2uAMZm3nzSUBz4vemDgR7GnMi7839bpYJzYiJGgCUmWdqp8heSiiJPXvsY2LYhASxqx0&#10;KYrzrOzN1FgOF/lzfLfTeetPemCSI52jfFGUZPXhwsLCJ1/ykeufwL0c6JPK6h/8a2JZA0/ftJat&#10;iqJ74jhBumlbb7gMUjOUggAEkiBwfXu7Ozc/fyY3d8cR13WYtJ6EgzGiOgHWoNVZ0RICEIDAFAIk&#10;rDNEIPAEAYIuDAsnBFjUOsGcpZAGH+MSaFjrzs4e6lVukky2liU3jIYABKwS0CtppdKPJq2fWhVU&#10;p3Pm4jq0jLZlvW0UZ/XO/I/5PdYZ1d2VakuqrAfi2cir18o8QkKnp6Ekh53PPYlGLASyICAJ65tZ&#10;GFrXSJLXpxKT7+2PVNediinZBhJr6c+Mx4fJGvizYf6/bbNB/Qv6bC33bPhPY16LgmhxEC0S4lkz&#10;xEMAAokSkBjuQKqqn8n6Ug/D9RM1s5VZ7HG0wpf9w4yf7IfAkwAYF4yLXAiQsJ6Lp7HTDAGCYGY4&#10;RtoLi4NIHReI2rGMH73KTa50O9MT84GgQw0IQCAhAno1ufzbkE2Vz97NYl3nzQWxzIneANkSHMCY&#10;l2p/fbnKOp8kClu+TKBfqqx7cmJCyX6yYTrwRDF7sVrBN3sIGQAoZ2b+k4GZwZn4eLBvLTjFQlMo&#10;8kNXlnCeU13dEtlIuh2NRodfv7dy+uNd4M3bxHU8oX+M62gxEImv/q7FQTxpglgIQCBhAvpNosXN&#10;ZK/4SIudRWlqg8JuUdqJ0u4JBLDH4t5oJFohwFiygpVO4yFAwno8vkJTCEAgJQIsQFLy5lRbnAZw&#10;DX2E64l5PTmvJ+inGkgDCEAAAjUIaMU3uar2nWyuHNR4zGxT5mGzPGv05nROrKFX8k0DGvPyDliX&#10;9cVe8swx8EUCj1XW/c0DOfknoST1n9328PDAt4qHsUxijAfoHkR2pGqnB7GInJnhvVZnFCQ8x9XB&#10;oG3H4/H7us/QPh0C8n21KweD831/BPS9m86omm4J8Z3pjGy00HiqxFXfcKOGDbr0CYG8CVxcXPS1&#10;mJkWNdPiZnnTqG4982F1VrT8lQDjh1HxFAHGBeMiBwIkrOfgZWysReDZlz9Br1ocU2vMoiA1jyZq&#10;j6Fk9W909OS8nqC/vrs71EBFotQwCwIQ8ERANle2RbT+c/vHms4t7++ksZ7ygD7QinNS+W/nnkRT&#10;DwMiLJGy0f4xLI0S0ybQ379JyuOiGJjsj74gAIF/CchNGKfwcE9AEkP+cC81EYkZzHvPeUrWVMfL&#10;y8ufE/EkZtQkcHt7uynfVx9qPpZec2I9XnxKnMcx9rLcfoynOhaMOAhAIHUCcvhta25+/kyLmSVj&#10;q+E982S4YEh7Aqw72zOkh78JMJYYCRkTIGE9Y+djOgQg4IkACw9P4P2ITSFoKzZsaqBCKq7v+KGI&#10;VAhAIFUCcn3tgdi2IRvsw1RtxK7HuAsg3BMIfc05Hh/Kb7/vHgwSQyEgc8C519s2QgFhUo/MKs3K&#10;d8pbk/joqzoBTY6s3pqWMRIoioL1uQfHFWU58CA2LZGZzYXqPDlgwiHAtEZxZWskuWxNDrrsV34g&#10;9YahfwMnyj+F/Y/QXaNx026n8+Yxjhq6uugHAQhEREBv2b66uTmS4mW6niBO29B3zIUNwfHYVwKM&#10;HwbCUwQYF4yL1AmQsJ66h7GvFgFe+rVwZdOYcZGNq+M21P5J8b5UXN+TausnNzc363HDQnsIQCAk&#10;ArLZciwb7Jq0fmpdLzYvrSMmsOIF8a9CIxjrUgWw/+Wvv0iuCGTI+FKDKuuGyGdaVVYqfw0MEaQb&#10;CEDgJwLz8/P21+ZQ/4HAaDRal8TTPlgMEshjfvw8Nzd3bJAaXcVEoNM51O+qmFS2rmsE38LWGXgQ&#10;wB6aPegaL11cWPidtZk9xvQMgRwJ6K3aUqRsX2/Zlm+QdGMr9vfO/xk+zIWZ/ZJYc2bmcIvmMpYs&#10;wqXrkAmQsB6yd9AtHAJMEuH4InZNGEuxe7CW/il+nIpN6zPd7snN3d2eBjRqAaExBCAAgWcI6KaL&#10;JK7bTVpnDvYy/lKcC72ArCM0orGut7jcfvmyU8c82qZFgCrrLfyZYQXZp2g9PDyku7HaYnhYf7TT&#10;ObcuAwHeCFBd3Q/6QtZFfiRnIDXhOVN+r+8z8CAmPkFAKqLuyeG9deA8QSCib+KU/Ef8x7w3y6I4&#10;WFpcfCO/9aH53ukRAhDIlcD17e2u3qotRcq2smDgMGk9C54YaYUA6ygrWOkUAhAImAAJ6wE7B9Xc&#10;EmAR4JZ3LNIYF7F4KnM9/Xxs72hA4+rqajNz+pgPAQgYIqCbL0tLS2+kctCBoS7/7YbNSuNIq3TI&#10;OqoKJcNtIhzrvU5nTyuKGiZBdxERkENL70mOrOGwPKrFVgYyLopB5cY0NEZA1mv/M9YZHQVHQNbl&#10;p8EplYFCsnZ+m4GZ/k1MaB6V9dMnPfznHyoauCZwe3u7KZXVd1zLjUpeQr/1mLgTBzLorbLcljjp&#10;tsEe6QoCEMicgBx2G0hV9TP53vsgKPqZ47BiPvOgFazhdhrhXky4MDPX7JmxxDsl83GRuPkkrCfu&#10;YMwzQICFhgGIdPGVAGMpq4GQyQKy352dPby6uTmSQMdaVg7GWAhAwBoB3YwxWiWO+dear17qOJN5&#10;0AvbZ4VGPNaLstyX5Ec2SsIaUc60eawW96czgbEKIunmSc+R4OlnQHfKcuhHMlJdEJDfFf51Afo7&#10;GboOkvlw4Fhs3uIir7quh/0WFhY+5u3EPK3XGGy3293P0/oGVkf8ndzAWh5JgICsCYbdTueNHEg6&#10;SMAcTIAABAIgoGsH3cedlOWRVFVfC0Al9yr4Kfzm3k4kQgACEIAABCIhQMJ6JI5CTQhAwD0BEq3c&#10;M0diAwIBfGTLJslAAh1neo3cxcVFv4EVPAIBCEDgBwLLy8ufZAP+nW7StELDxmQrfE0fZg3VlFzD&#10;5xJIYtWr7L98+aLVffjLlIAkXOl7v907P0V2kSfTuXAJCZ4uKP8qo9frnfqRjFQXBIqZmf+6kIOM&#10;fwncjUYDeHgkEOd6+s/HQ38ewSHaC4FO51Cqq/e9yI5VKLEhp54jJtQct8RBTxcXFn6XW8hYazfH&#10;yJMQgMAjAd2vvbm729P9W93HBYwbAsyDbjgHI8XgOpOxE4xXg1KEcRGUO1DGIAES1g3CpKt4CTz7&#10;kje4wIiXDpobIcBYMoIxlk5yXTjqNXKzs7Mneq1cLL5CTwhAIFwCkrT+WZKhNmSz5jxcLdHsZwK5&#10;zoHeRkJCa0y90l6vtvfGEsFeCVBl/Sf8cSbOeRtDDw8PfH94o4/gFAlQQd+9V6WS6lv3UpH4C4F4&#10;5t9zqby7iwfzIyAx1z097Juf5QYsTujb2QAN610QG6qPuCyKA0lW3+AwUn12PAEBCPxKQNYMW3Pz&#10;82fyX3bg80gggAJw+AICEIDAswT4XmFwZEaAhPXMHI65EIBANQIE1KpxotWvBJyOnQA/rvU6Ob1W&#10;7vru7lCvmWOMQAACEGhDQCsKyUb8G60wVLsfPu5rI2v7gNM5sK2yKTyf4BjXq+1ZP6QwOJvZQJV1&#10;4RZPolwzJ1t6alwUA0td0+0zBObm5o6Bky4BKui7960krG+6l4rEZwkEfsOJ3ErzEe/lR0AP9+oh&#10;3/wsN2hxgt/QBukY74oYUXWkxWTyfmlpaZtk9erMaAkBCDxNQAuKyf7siezT7kuLPpz8EGAO9MPd&#10;m1SDa0zGjjcvBi2YcRG0e1CuIQES1huC47F0CPByT8eXwVpicJEarI0o5p5AgMnq30OQd+umBERO&#10;rq+v2UhxPzqQCIGkCOhmjSSta6X1g8qGMfdWRmWqIWtqUyQr9pPoGNer7eU3rxsq/GVIQN/38i+/&#10;BKzAk+JiGIoyB1GZOAZHoWM0BMbj8Xk0yiag6ONhvbUETEnThMAOk8l38bF8H1f/Nk7TK9lZNRqN&#10;1vVwb3aG2zA40W9pG6hM9Ems6GWK8k4fzpTlhtwy+ckEb/qAAATyJaDfFLIfu68FxeTdu54viSmW&#10;B763jt8gAIHMCfCtkvkAyMt8Etbz8jfW1iHAZFCHVlJtCaIl5U6nxjB2fsHdl4rre3qaX0/1O3UG&#10;wiAAgaQIaBKjVhqqVEmONZxz3zP/OUae+hjvdAaybth1TBVxgRDQKuuiynkg6thVI7AEOLvG2u1d&#10;1gl8a9hF/Fzvwf9WdY2S0z9Tw0CSYYP3rSlbA+mHd1ggjnhRjUDmbbkBIb/DfTGMD4s6SkJrv5Aq&#10;qXq416KYvLpO/Zs6MG8SM3raIXqbpLB5I+uu48BchjoQgEBkBK5vb3e1gJjsx25FpnrS6jL/Je3e&#10;X40zuL5k7GQ2djAXApkSIGE9U8dj9t8EmOwZCdYJGFycWtcVAfEQiOwEuJ7m11P9N3d3excXF2yu&#10;xDPS0BQCwRGQikO7otT21wpET/0x7zr3Getpx8gzGeOSjPFBqwg6pou4QAhUOpwUiK6N1Agk4a2R&#10;7gE/9PDwMAhYvSRVk/XYuQvD2iScu9AvJBmGWDnxa0jcfOsiVZP/8K0D8msQ8DiPa3X1ubm54xra&#10;0jQBAvej0Z4czuPbyLQvPf6WTZsSQ3/Ejn70UlkUB4sLCxscEoxh9KIjBMIlcHV1tSlV1c9knfBB&#10;tOyHq2lgmkW2xx4YPdSBAARsE3hmD5D1tG3w9O+aAAnrrokjLw4CmSSCxOEMt1oy0bvlnZI0xk4l&#10;b+7Mzc+fSdXUrUqtaQQBCEDgCQJ6/blUldt4Nmkdas4IMPc5Q/23oMy+UcqZmUOtJuiYMuICIKDv&#10;eVHjPABVzKpAUoxZnj/1Ni6KgVUBdP4LAVkHDNtgqZpc3UYGz1Yn8M0fM44OIlTXLP2WUjmZ91eM&#10;bv42rztco8vaeDtGVOjcnIDGULudzlbzHnhyKgGHv+GpuiTegBjS3w4uJpP3eouk3iaZuMsxDwIQ&#10;sERA1gdrVzc3R93Z2UOpqr5mSQzdGiDA3GcAYkxdGFxXMnZicjy6QgACTQiQsN6EGs9AAAIQqELA&#10;4KK0ijjaZEIg/pPffam2vq/BlJubm/VMvIaZEICAYQLz8/OnktD4u16f+0/XzLuGKb/cHQEzh7jz&#10;TXJd+/LXX/sOSSMqIALJVFn3kMwWkBudqiLz0lunAhE2U8zM/PcpDCSixz04JHnqPG4L4tJeb5SR&#10;Cuv9uLRG218IOFivy7fvAZV48xp7jzdO7eVltSdriSc5A59zLOlr4Y2y3JDbIz85A44gCEAgKQJ6&#10;g7XeZC17rGfyDTFIyjjXxsS/1+6aGPIgAIEACOS8lg4APyoYJkDCumGgdBcPgWdf5gSn4nEimkIg&#10;EAIsDus74mswpds9ub693dUgS/0eeAICEMidgFYikg17rbT+ObfK0759z7zn0AOZf5vIWNvkZhaH&#10;4y0gUVplXd7vxwGpVE8VB4lr9RRKv7WsCwbpWxmWhRpUfio5PSwt0aYuAXn3/q/uM7RvTkAOfmw2&#10;f5ongyNgaf6Xg3xDObT9Pjh7UcgaAb1pSm5f2O9woMUa4186zvzb2x3ov9ePuf1pwQ2x+41858b7&#10;jZub07AXAoER0Pio3mAtau0Eplq86jhKWs9x3ot3UISlOWMnLH841YZvE6e4EeaHAAnrfrgjFQIQ&#10;CJCA0UUfi4gAPZyASo4+nl2SksSSD7OzsydXV1ebLuUiCwIQSIOAJq3LNbrvZOPnUxoWhW+F0fVS&#10;+Ob61ZD15Df+e4/VBf36A+nOCfR6vY/OhbYVaClRra1auTz/8PAwyMXWEOyUQ8jHIeiBDmYJSGLs&#10;udke6e0lAtwOkej4ML8e+FO/fROlhVlPELgfjfbE5+vAcUyAb3BnwHOKLZVFcbC4sLDBLRnOhheC&#10;IJAUAUlUH1zf3Z3ozdViWD8p4zIyJqd5LyO3Pm0q68nsh4BtALxPbBOmf1cESFh3RRo5QRHgJR6U&#10;O1AGAlET4H3S3n2dXm+tOzt7KEGXQwm+rLXvkR4gAIHcCCwtLr6Xa3W3c7Pbtb3MeQ6JE9j8B7ZW&#10;FdTqgg7pIyoQAnNzc8fRVFk3n5gWiBfiUmNcFIO4NEZbCIRHQA6Un4enVZoaaQVlbodI07f/LmTl&#10;C6r9uv58YWHhU+KkMO87AlpBtdvpbAHFE4H2v1lPiscnNocYUzGZvJdCG9scOopvfKIxBHwT0L3S&#10;6+vrfUlUP5L35bpvfZKVn2ChuGR9lalhOayXMnXtdLP5LpnOiBZREyBhPWr3obxxArz0jSONpUOj&#10;iz3GUSxuj0vPDD6a5Xe4KcGXk+vb2924nIO2EIBACASkUtGBbOq+kcSPYQj6pKaD0bVSanBM28Na&#10;8heiWl1QNmr2TKOmv/AJBF9lnUT1oAYRlYrdumM8Hp+7lYg0FwQkYf3UhRxkzMzcjUYDOGRCoMV6&#10;QW49+EiiYybjRMx8vFmK7x7fLueb3JkHUo01fY1NluXG8vLyJ2cwEQQBCCRDQPdIda9Uin1tJWMU&#10;hsykOufh2icIsJZkWEAAAhCYSqBzeXVVTm1FAwgkRuDZBSGLh8Q8Xd0cox8JjKPq4CNvaXTcvMQi&#10;g2T1n82XxcnpbKfzXhJQjyMfJqgPAQg4JqDVR+Qdcsj12WbBO5vzzKodX2+sI1/0WdntbixK1e34&#10;HIvGbQh8+fLlKLgKtPxW27jU6rPzv/3GlGWV8I+d//XXX8SVHfJ2Ieo3fkMuMH+V8eWvv/blhbXl&#10;TCCCwiFQVnt1SsLjqVRXfxOO4mhik4DeuvBlNNJ177pNOfRdg0DF32qNHmn6DIFqb8U48Om7W+b3&#10;d7KvcR6HxmgJAQiEQuDq6mpT1gF7eit1KDplo0dRODE1pfnOCbCYhRheRzJ2Yh4MLXR/YRwxJlpw&#10;5dEgCFBhPQg3oIRLAiSru6Qdhyyju9kkLsThdLQMnoBecadX3emVdxcXF/3gFUZBCEAgGAK6IbS4&#10;sLAhH+vHwSgVuSJG10qRs7CqPuvI6XjH40NN5JjekBYpEZDNuvfB2NOiQmowNiSuyMPDwyBxE4My&#10;Tyr/DoNSCGXaEjht2wHPVycga2zeV9VxpdWy4npCbpoJZw2UlgeCtEYOge3LrXHrQSqXq1J8ozvz&#10;fCpxp7IoDjQmSbK6s6GDIAgkQUAL8Fzd3Bx1Z2cPSVZPwqXPGpHKfJe2lwxZxzrSEMjMu2EcZT4A&#10;0jafhPW0/Yt1EIAABCBgiYCzj8oMq6t/7zK98m5ufv5MEtd3LLmSbiEAgQQJ6JXpS5q0LhtFCZrn&#10;1CRn851TqwIURuCpklM63W5/NBodVmpMo2QIzM/Pn8pBBb/v84qJZclAj9iQcVEMIlY/OtVlzXUa&#10;ndIo/CwBedcOweOGgCaliCT9x1/OBF5YX8jv8XiOm4WyGR1yo9COGLupBus3ON/hAbmeb3Vnzoh9&#10;3BeTyfulpaVtjUk6g4YgCEAgagJarOvm7m5PineddbvdQdTGxK585nvxsbsvB/1jXyfl4CPXNjIm&#10;XBNHnmkCJKybJkp/QRPgpR20e7woZ3RMELz04kOEZkGgL4nre1ph4ObmZj0LizESAhAwQkA3imbK&#10;cttIZxl2YnSdlCG/yiazhqyM6mvDTmdw+3dCB38ZEZCkrY9ezCVR3Qv2NkJl7nrb5nmehUDmBE4z&#10;t9+Z+ZLMtulMGILCJ/DEeiOoG2bCJxi1hnIgd138vfezEXyPB+RWvgmcOSPGcf/1wF9ZbiwvL39y&#10;BgpBEIBA9AS0SJcW6xJDiHFG7816BsQ419WzkNb/EGDfh8FgggDjyARF+giQAAnrAToFlTwQ4CXv&#10;AToiIRAvAWcfk5zo/mGQfK0w0O2eaMUBrTwQ7whCcwhAwCUBuYb3QDeOqBhZj7qzua6eWum15juk&#10;kU97ktChiR2NHuahKAnolepOq6yTlBLlOFGlJeFrEK3ycSr+nzjVRutnCFxCxg0BeVdxuMYN6rik&#10;PK4/dM2jN8zEpTzaNiEgvtb45rM3SPFd3oSqxWf4frcIN86u5Td8Kr/TN/K9ehynBWgNAQi4JiA3&#10;LQ2u7+5OtEiXyNZ1AH+hEGBPPhRPoAcEIAABCGRAgIT1DJyMiX8TILjHSPiZAGOCMQGBaAnszM7O&#10;nlxdXW1GawGKQwACTgnoxlGv29Wk9VOngiMVxhrJkePY7G4FuijL/ccEj1b98HA8BJxUWSdRPZ4B&#10;8YKmDw8PgyQMwQgIOCbAWtkdcFnH8J5yhzsqSUVRDJ2seaKikq6yf/31175Yt/aShfp9zjd6QGOA&#10;73jrzohlvJdFcbC4sLChh6utQ0EABCAQPQFJVF+TRPXDSVkeyXtuPXqDMKAVgVjmulZG8vDfBAyu&#10;HRk3GQ+qZ8YRYyLjMZGA6SSsJ+BETGhJwOAioaUmPB4zAcZRzN6rpbuzhR8nuV/0i1QfWOvOzh5e&#10;3dwcaaCnlhNpDAEIZElAK9TpRhKJOC+739k8l+Uo/M5o1o6tR4BUJl2/H420GhF/mRDQRABJ4vpk&#10;xVwS1a1g9dXpuCgGvmTnJld+k+e52Zyyvb1eb5iyfaHYpodq5Aa5fij6oEdgBDqdP0l+DMwnltT5&#10;8uXLjnS9WbV7vtWrknLQju9565BDH+9y8Ozj0tLStsQlWDtZHw0IgEDcBPS26Ovb211JVD+Rd1vl&#10;eT9uqyPWnr35iJ2H6hCAAAQgEBMBEtZj8ha6QgACxgiEHvAyZigdGSXAuDGK00hnssk70ECPBnyM&#10;dEgnEIBA0gR0I2lpcfGNVkFK2tCGxjHPNQRX5zGSYuvQmtq22+ls3d7ebk5tSINkCCwsLHzUyqPG&#10;DOI3aQxlSB3JfPY2JH1S1kVuvjpP2b7cbBN/nuZmsw97OVTjg3ocMnWNs/Dbb5/i0BYt2xAYjUbr&#10;Ep+offiWb/Y21A0/S9K6YaC/dhfieJciGMNiMnm3vLi4ax0AAiAAgegJ6C3Relu0zPkfxJh+9Abl&#10;YoCjpPUQ57lcXOzcToPrRsaNc+8FL5AxEbyLUPAZAiSsMzSyIPDsS9rg4iALkBj5NAHGESPDNAFH&#10;H8Om1fbYX18DPtfX12dSbX3gUQ9EQwACkRDQKkiywfQ+EnWdqElQwwFm1oxWIMvhtX1uW7GCNshO&#10;HyvY/dlaORLVWyMMuQMZJ3wTOHKQ0QMkjnRGzPMEqBLqZnQI5z/cSEJKdATK8j2/w+i8VlthSXjt&#10;y0OHtR98fIBv96bkLDzHN74FqD92GdJ41xsbe93uxvLy8mfrhiMAAhCImsDNzc263g6tt0TrbdFR&#10;G4PyEIAABCAQBgG+PcLwA1oYI0DCujGUdAQBCEAAAikTCCk4mjLnNrZp4EeqrR9J4vq+XrPXpi+e&#10;hQAE0icgG0yftCqSVkdK39qXLWSOczACCCZZg9zpdvXg2r41AXQcHAGpsv6pcZIsierB+dOWQg8P&#10;DwNbfdPvvwTm5+dP4ZEGAVkTH6dhSdhWaKKqbMis6/qbNXjYvvKg3fni4uKBB7mIdEzgr7/+0m+X&#10;tTZieYe0oWf4Wb71DQP9tbsQ5kuZvz8vLixssPa17m4EQCBqAroveXd3tzfT7Z7o7dBRG5O78o4K&#10;y4Uwx+Xuamf2G1wzMm6ceQ1BEICARQIkrFuES9dhEGDCDsMPIWlhdEwYXFyGxAhdPBJw9BHs0ULr&#10;oiVxfWtufv5MEtd3rAtDAAQgEDUBrYqk1ZFyTlo3ui6KejRYVJ71okW4j11LNWWpsr5rXxASQiDQ&#10;qMo6ieohuM6pDuOiGDgViDAIQAACFQiMRqMf3k3fkk5JPq0AL/Em3U5nO3ETMU8IPH6zbJqCwfe8&#10;KZIt++GbvyXA6Y/7HOtFWX5cWlx8xw0Y0/1ECwjkTED3I+VQy5kw2CEBK+eRgO0QgAAELBJ45rvD&#10;51rZorV0nTgB1kuJOxjzXiBAEInhAQEIVCTAIq8iqLCa9SVxfe/67u5Er98LSzW0gQAEQiKg1ZGk&#10;StLverVvSHqhSyIE+OZw5kiptP7hnorKznj7FqRV1kWH86l6kKg+FVGqDeQb7m2qtoVmF5W5Q/NI&#10;Y33+0/hJHqxMQCot/vFSYxLYK6NMqqG+R+fm5o6TMgpjfiGgt7/IO+CDaTTErU0Tbdgf3/4NwVV/&#10;zPVY1+IWejPj8uLibnUtaQkBCORGQA6jDaSq+klP9iPF9v43+0nCSmAkOCow53p+S8AzmCAEGDcM&#10;AwhAIHYCrJVi9yD6QwACtQgYXbwRhKzFnsYVCDj6+K2gSTJN5De/rtfv3cg1fHodXzKGYQgEIGCU&#10;gFZJ0qt9y6I4MNpx4J0ZXRcFbqsX9VgrOsfeKYp92VRmvndO3r1AfW8XRfHxRcn8Bt07JiCJMkYG&#10;AamDKhCAAAS+Eaj1bvo+gR2E6RKQW79eXtOka3o2luk3yng8PrRlMLc02CJbs1++P2oCq9/cVRxL&#10;i1rojYx6M2N9LXkCAhDIgYAkqq9JovqhvC+OxN71HGzGRghAoCUB1ootAfL4SwRcrZPxAgRMESBh&#10;3RRJ+gmSwLMvZRYDQfoLpSAQIgEWdyF6pZFOO3NyHd/V1dVmo6d5CAIQSJ6AJj8uLS1t61W/yRsr&#10;BjK/WfYy3xuWAT/b/dqXv/7a9yUcuW4JLC4uHojE81+kUlXdrSMClqaVTANWLxnVZA316+8wGevy&#10;MUSq/h7nY60fSzWpRSTrv0Z/VF9vhC34h8qZmQOqqwfvptYKjkajQ3nP9lt3NKUDvvNtE67QP7GA&#10;CpDaNbE9ziX59LMWtdAbGdtpytMQgECKBLQw1u3t7a68K07Evs2XbCQRK4ER4KjQnO25LQFPYMIT&#10;BBg3mQ4LvjcydXx6ZrNOSs+nWAQBCDxDwOiijYUA48w0AUcfvabVjqy/fnd29vDq5ubocaM4MvVR&#10;FwIQcEHg61W/ZbmtV/+6kOdDhtE1kQ8DQpfJOtGrh2R8b8o8v+VVCYQ7I/BDlXUS1Z1xj0XQuCgG&#10;segas56yZvpfzPqjOwRcEZDDHZsmZVF93SRNf32Vk0kWB6b9EfYvWb5Ndl3e/ML3vn+fzxATCMAJ&#10;zVTQIhZLi4vvtKhFsx54CgIQSJmAFsSanZ09kXfEB7Gzn7Kt2AYBCFgiwDrREli6hQAEYiNAwnps&#10;HkPfygQIzFVGRUMIQOAZArxH0hwaUtFoMCnLs2upgpCmhVgFAQi0JaBVe/Xq3xST1pnb2o6OKc8T&#10;cLQMeHr3j2N8T6oYrk9vTYvYCXytsq7Vnfntxe5K4/rru0CCnm+Nd0yHvxBIcb2Uo5up8Gzf65LY&#10;Yu2dRPV1+/6zIUETI2Utc26jb/oMg4De9iJxSE1qc/rHd79T3E8L4/vEqhNMj3FdzxaTybuvRSz4&#10;gwAEIPATgZubm3X5dyTJ6oe9Xm+tDiCSserQCrSto4Jzpue2QGmiFgQgYILAM98avEdMwKUPVwRY&#10;I7kijZxwCBAoCscXDjUxOjkzhhx6LhNRjj52M6FZ2UytgnB9fX0mlY4GlR+iIQQgkA0BvfpX1g9v&#10;ZNPqNBWjja6HUoFi0g7WiCZpNurr2xiXpJC+/Hb3G3XCQ9ERkCra76NTGoWNE3gqWdNlNVPjBkXU&#10;oWzYJ7NWigi7UVXltoqh0Q7p7EkCsjZxFnug+nr4g1B/dwu//fYpfE3RsCkB+c33x+PxYdPn2z73&#10;7T3Qth+eb0GAGEELeNMfNRXj0rifFq1YXl7+PF0qLSAAgZwIXFxc9O/u7vYkzniihbBysh1bIQAB&#10;iwQMrhFNrYcsWkvXEIAABJ4kQMI6AwMCEIAABCDwBAFnC3yS1b2Ov45UQ5Bq60fXd3eHkri+5lUZ&#10;hEMAAsER0Gp3iwsLWmk9+k0rZ/NacF50pJDBIKMjjZMS81QyhiSqrsvcvpeUoRjzJIHlhYXP8p4+&#10;Bk9+BKokZGpl0/zIYDEE6hGQOfO03hO0rkvgscpyv+5zJtpXeVeakEMf9QiIXz7Kb29Y7ylax0RA&#10;bnw61IO0vnUmFuDZA8QKrDqg7fjWeJ/G/bRohVVF6RwCEIiOgBS72pF3w5kovtNWeRKy2hIM4HlH&#10;e/lt57UASKECBCDgmQDvEc8OQHxlAqyPKqOiYUwEnn0JExyKyY3GdGVSNoaSjiCQLAF5T2xK4vqJ&#10;BqGSNRLDIACBRgQ0iWBpcfGdbGJ9atRBAA+xFrLsBL4xLAN+ufuXxrckiOyQrOrVPc6ES0W8j86E&#10;IcgrgbqJl1LBduBV4QyEy7XopxmYmbqJw9QN9G1fKO+iuu9Q39wSln++sLAQ7fdlwn4xZpocnN0N&#10;6aYXYgLGXNusI2IGzbhVfKrp+C7K8qPG+zg8VBE0zSCQCQG9kVlvZpabxLQIRt+U2SRlmSJJPxBI&#10;hIDB9WHTtVAiJPM1w+AYyhcilvskwNrIJ31kQwAC8RFg4o/PZw00drawd3QiuwGCXB/pS8X1Pam2&#10;fqJBqVwhYDcEIPA0AdnEej9TltvwgcAPBFgbeh0QVdZs4/H4UA6cGNtg8mowwp8lMDc3d0yV9XQH&#10;SMsEy7fpkgnDMpJ8wvBDSy3+2/J5Hp9CQH4nf4QGqeW7NTRzotJnXBTvo1IYZWsRuL293ZSDsx9q&#10;PeSg8VO3UjkQi4hvBIgdWB0LVWID3xSQ78ZhMZm8W15c3LWqFJ1DAAJREdAbmO/kJmZ5RxxJsvpa&#10;VMqjrBsCjvb068xpbgxHCgQgEBsB3iOxeSxPfUlYz9PvSVvNyzdp92IcBCAAAesEZB5Zl2rrRzd3&#10;d3sXFxd96wIRAAEIRENgcXHxoNvpvNHNrViUZm1s0VNsOFuEO73rqmNbkkX6o9HocHqPtIidAFXW&#10;Y/fgj/qbSqQMqbppWh76xZrzxO1L2ryY1rYxOuLx4Nx6yLqbeueGbGMouukBu+WFhc+h6IMeZglo&#10;spt8f+yb7dVsb1W/o8xKpbevBIghWB0IVca2vINP5btxY3l5mfewVW/QOQTiIaB7gHLYbFfeD2ei&#10;9aZNzUnMskmXviEQIQGDa8Mq66AICaHyNAIGx9A0Ufx3CJgmwLrINFH6C5cAL+twfWNRM6OLM8aQ&#10;RU+F07XRMfOSWY5OYodDNkpNdubm589ks2krSu1RGgIQsEJgfn7+6+aWbnJZEWCwU2dzmkGdo+mK&#10;daE3VzWpDKgJq1++fNnxpjSCnRCgyroTzFaF2EqYfHh4GFhVnM7lEpryHAzxEpAKgsGva+OlOzMj&#10;B+eiegfZehfH7EOTunPAziTN8PqS745DPTAbnmY/akSswKOHiCVYhf/S2Jb16ufFhYUNjetZVYLO&#10;IQCBaAjo3t/s7OyJzN/B3YwSDcTcFHW0t89aLbeBhb0QgAAE8iNAwnp+PsdiCEAAAhCAAASqE+hL&#10;tfX9q5ubI62SVP0xWkIAAikT0M0t3eQqZ2aOQ7WToKZFz7DBbBHuy123Gdey+bQnCWPr3pRHsBMC&#10;ZVFsOxGEEGMEXCRGFkUxMKYwHT1HYAiaeAnIbwT/WXSfJK/+YbF7q127eEdbNSC0ziVZUg/YhaYW&#10;+pghIHHDPfnmiOZ7o823lRliGfdCTMG584uy/Li0uPhOfqOseZzTRyAEwiNwc3OzLv+O5CDLvhze&#10;XXOpIclZLmkjCwJ5EWB9n5e/p1nLeJhGiP/umwBrIt8eQL5RAs++dAkAGeUcS2dGJ2HGUCxub6Wn&#10;0THzkiaOTmC3gsHDPxCQDeaBJK6fXcvVgHpFIHggAAEI6CbXkiatF8VBaDSczWehGe5CH9aELig/&#10;KcPEuNaNKPnHPO7Ni/YFLy4unsthouDey/Ytj0uChwTIt3ERilLb/0apNUp/JUClUesDYWBdggMB&#10;Ht7dDqxyK0IOh7x3KxFprgjc3t5uSuxwx5U8U3JMfGOZ0iW7fogtWHP59+Navv+HchXQ9vLi4q41&#10;gXQMAQhEQ0D39q6vr/dlzj7RPT9fipOg5Yu8IbmO9vhZpxnyV+jdsCYM3UPh68cYCt9HaPgkAdZD&#10;DAwIQAACEIAABCBQkYBeDahXBF5dXW1WfIRmEIBA4gSWlpa2dfMrFDMJZFr0BIEfi3Bf7trUuNaK&#10;h1Jlfc+bIQh2QqCcTD46EYSQWgR8JjrKb39QS1kaQyAjAlRXt+vsx5va1uxKcd+7z3e6e2vNSJTq&#10;vp/0YJ2Z3uglJAL6O5ekt/2QdKqjy7ffc51naGuIADEGQyB/7UbHtRxkPu91uxvy7j2wJoiOIQCB&#10;aAhIovqOHNQ9k4rqW9EojaIQgAAEIAABCEAgUQIkrCfq2BzNMpXEkCO7FG02Oh4IHKY4RH6xyeiY&#10;eYmYo5PXWTjNk5F6RaAkrR/e3d0dPm4+e9IEsRCAQCgEvm5+leXG18pNHv+czWUebfQmmvWgF/Q2&#10;kickcXVLKyB6MQihTghQZd0J5spCbPyOKwv/ruHDw8OgyXM8U42ArIFOq7WkVWgEZF7EdxadInyT&#10;X3OQvD59AOnBkIXffuNA3XRUUbaQ3/mhJKz3o1T+O6WJJ3jyILEGW+CPF+fn33CLjC289AuBeAjI&#10;Ht5AktU1UV0LWAQzX5OkFc8YelJTR3v9rM8iHydV1Te4HmTMVIWeWLtnxhDjITE/J2YOa6HEHIo5&#10;TxAwOMHDFwIQgAAE8ibw08JpUxIzTiTpbTdvKlgPAQgoAUmQPNbKTVrBCSKJEeB7wotDbQbTtAIi&#10;h868uNWZUK2yTtVgZ7h/ERRi8qKMh4E/IulLls3/YfpWpmmhJFqydrXoWuH71mL3wXUdyiGl8MB0&#10;/pSxwHsyOMe0V0i+Kfb0Fqf2PYXRg81vsDAsDFQLYg5GHSPx+k8LCwsbvHeNYqUzCERHQON+WnRK&#10;3glHWoQqOgNQGAIQgAAEIAABCCRMgIT1hJ2LaRCAAAQgUI2As2C8oxPX1aymVV0Czyya+hL8/iCB&#10;rxOt1FC3T9pDAAJpEdDKTVrByUeVUWdzWVoum24NG8fTGVloYXs8awVEmb/3LahOl4EQ0CrrM53O&#10;n4Gok4UaISap/wQ+q6RR14NuPB6fu5aJPDMEZN36PzM90ctTBIRvlnGCCOYElwP2XL4Rd10KRJYb&#10;Anprk3xX7LiR5k6K7W8xd5ZEJonYQ2uH6a2H8m9bvgXft+6MDiAAgWgJXFxc9LXIlLwPzsSIzZAN&#10;IVErZO9U0M3Rnj9rswq+SKGJwbUgYyaFAWHOBsaDOZb0ZJYA6yCzPOnNE4FnX7IGJ3ZPpiG2AQGj&#10;ky5jqIEHeAQCWRJY10oNcrXgvgbEsiSA0RCAwFcCWsFpaXHxTVkUB66QGF37uFI6BjmsA714ydV4&#10;lt/qQA6b7XoxEqFOCCz89tsnqqzbRx1LNV39zdunka+Er4dE+IuSgLwn8Z0lzz08PAz0kJyl7qPp&#10;Nvfk9UJufYnGWShamcBoNFrXW5sqPxBZQ1ffZJFhsa8uMYg2jM/lN7kha1Jnsbg2yvIsBCBgh4DE&#10;+bZmZ2dPtMiUHQn0CgEIQAACEAiUAN8SgToGtZ4jQMI6YwMCEIAABLIm4CwA7+ikddbOtGh81QWT&#10;XC24JRWWzzQwZlEduoYABCIgsLS0tC3JCdarOjmbxyJgblRFgjtGcVbtzPV4lg3tD5pMVlU/2sVF&#10;4OsV8FRZt+K0WJMP+b1bGQ7/dMoBEbt8bfUuCR3ntvrOvV/5TbDG+GkQxHLIydTYlcIGxyRPmqIZ&#10;Tj/i177820/9QEpuv9dgRhixiCauOJZ4/Bu99bDJwzwDAQjET+BGDpLd3Nwc6fwse3RrMVlUde8x&#10;Jpuy0tXR3r/rmHlWPgzJWIPrQMZMSI5FFwhA4CkCrIEYF9ETYLKN3oVGDTA6HgwuCo0aSWcQgEDo&#10;BL5uXGmATP6th64s+kEAAvYILC8vf5Kk9Xd6LbENKUbXPTYUjLVP1oDOPeczGUKSyfY16cS50Qh0&#10;QoAq62Yx+/ytmrCE5FETFJ/vQw6JnNqVQO82CIzH43Mb/dLn15uX/oDD0wRiPfhU15+9bpfq6nWh&#10;RdBeqqvvye87m3gfcQcPg5KYRGXo8i3/aWFhYePrYWX+IACB7AhcSDzv+u5uv1sUJ91ebxArABK2&#10;YvUcekMAAhAIjMAz3xF80wXmJ9T5SoD1DwMhXQIEddL1LZZBwBABZ4szRyesDWGhm58INF0sSaUl&#10;vf775Pb2dvfi4qIPWAhAIE8CkrT+WRIVNkwnrTubw3JzG98Qzj0ewFhe++uvv/adG45AJwSost4e&#10;c2JJhW/bE6EHCKRFQKo/n6dlURjWPB6GWw9Dm7C1iP0w1HN0tbr63Nzccdj00a4uAb1RUdaXW3Wf&#10;i719AN9ssSOsrz+xiReZaYxN/m3LOsb6zYb1nccTEICACwLXt7c78/f3Z70M52UXfJFRg4CjHADW&#10;YzV8QlMIQAACEAieQNMcrOANQ0EIQCA/AkYX6gQE8xtAWAwBSwRkI+uDXLN+cnV1tWlJBN1CAAKB&#10;E9BriRcXFn6XzbRTE6oaXfOYUCiVPlj/OfdkQGN5U5NPnANAoBMCi/PzuyLo3ImwhISkmEAo6/JB&#10;Qi4K0RQj65wQDUtYJ96NlpwrFZh539Rkm9gBqZmyKLZrIqB54ATkd70uKu4FrqY19QL6drNmY3Ad&#10;E6N4ziXnUiRmQ5LVD4LzGQpBAALWCUj8biBV1c+kQMyeXGnU/0FgxO9NkrasDx0EQCAOAgbfY6zf&#10;43C5Ky0ZD65II6cqAdY+VUnRLkgCz75UDU7kQRqOUhCAQGsCzhZljk5WtwZCB08SMLVQ6vV6a5K0&#10;fnhzc3MkAbU1cEMAAvkR0Cq/krS+IYkLB/lZH4HFfD84d5KztVh1y/Yek1CqP0HLaAgUk8nHaJT1&#10;qGhqyYJPoXx4eBh4RJy66MvUDUzNPjlMeZ6aTaHYI4l0f4SiS4x6xH5oqpyZOeD2ghhH3vM6660J&#10;8m9fftv9tCyrZ02A33D1DIixNbGKn712LEUh3mhhiBjdic4QgEBzArqvdnN3dyTrrCOpqr7WvCee&#10;hIAFAo5yAViLWfAdXUIgNQJ8P6Tm0WTtMZWHlSwgDIMABDIkwCSeodMxGQK/ErCxSJKNrYFscJ3c&#10;3t7uwhwCEMiPgCatLy0tbRdl2ThxkqCkhXHD2s8C1Je7DHEca/KJJqE4h4FAJwQeq++dOxEWoZDY&#10;EwPrIC+KYlCnPW2rExC2/Maq4wql5WkoiiSoB+8aA06N8SCVvAuH83Nz7w2YTxcBEZCDrXvyPb8e&#10;kEreVAnxW84bDFeCiVl8JS3f658WpBCExtZcoUcOBCDgn8CFHBrT/TRJVD/rVrk1LeJ3po09Sf8e&#10;RAMIQKA2AYPvMdbutenzAAQg4IgA6x5HoBFjngCTq3mmMffIeIjZe+51dzZeHJ2odk8QiS0J9CWw&#10;/uH6+vpMry9s2RePQwACERJYXlzclZ222lfEO5u/ImTaWGWDwb/GOmT2YMjjWJNQZG7ey8wl2ZhL&#10;lfUfXR1jEqChwfrWUD908xMBuVHqHCjREaAqvgWXPd6qtmah66y7jOZwVafzJ8mUaQ1V+U1viU+3&#10;0rKqnTXR/B7bmRnW0xnHLiRRfSj/tuUQMoeBwhqVaAMB6wR0Dp6/vz/rdLsfagnL+J1ZixONzRJw&#10;lBMQcmzdLFB6gwAEGhN4Zh7k/dGYKA9aIEDCugWodOmZAB8hnh2AeAhAAALxE3CxQOr1emsSbD+S&#10;xPX9i4uLfvzUsAACEKhDQKv9SlWYN7rxVuU5AglVKNVsw3dDTWDtm8cwjqXS+s7Dw8OgvbX0EBoB&#10;qqz/7ZHcE4wk4Yzft6Ufp1YVttQ13VoiIOvQU0tdZ92tvGc2swZg2fjA57Hzhd9++2QZAd07JCCV&#10;1ddFHAdan2Eew/edw+FiX1SeMYxz+UbfePyWs88YCRCAQBAEtNDTzd3dkVRV35/pdPpBKOVICRd7&#10;k45MQQwEINCGgMF1H2v2No7gWQhAwBYB1jy2yNIvBCDgjIDRRZbBxZ8zAAiqRcDoeHlJsqOT1LWM&#10;p3GQBCRxfWt+fv5MEtd3glQQpSAAAWsE5Ld/KvOSJq2fviTE2dxlzdIAO2bN59QpgScW/cJiPB4f&#10;yu+y7xQSwpwQkINCtW+3cKKYAyGx/Q5tIuFQih26uq6x0zO92iIg36JDW33n3K8krHOTg4MBEOJN&#10;IXqbC9XVHTjfkQj9HpB/+5Isy3fBC8yJVzgakN/E5BXLOJb15RvWmI7HGOIg4JHAhcy913d3+5Ko&#10;fiTxm0ErVfJ6X7ZCxcMGCTjKDWD9ZdBndAWBzAjw/sjM4QGbS8J6wM5BtecJ8BJldEAAAhCAgC0C&#10;nhZHfUkW2Lu5uTmSf+u2bKNfCEAgPAJSJep8cWFhQzbCP4enXaIasWHh1LExfrtpUopUUzx0Cgph&#10;TgjMzc0dy/v22ImwAISEmMwXAJYZqQQ+CEEPdICAbwKzs7OnvnVIUT4V1t17NYRDWZJYdUoFYPe+&#10;tylRvgf25PdMjK4C5Bi/+SqYFW6TDGIa8s32aUFiZRwCCncYohkETBO4vb3dnb+/P+t1Olum+46t&#10;P097lLFhQl8IpE8ggzVf+k70aCHjxyN8RFchwHqnCiXaxEOAl248vjKkqdFgKOPHkFfoZsbRCWpI&#10;p0dAEuQG8u/k7u5u7+Liop+ehVgEAQg8RUA34JYWF9/phtzP/93oWgf8M3KNLBQcEoiZtvwuB1++&#10;fNlxiAtRjgj0ut2PjkR5ExNC4p4346sJpvpxNU5NWp02eYhn/BAgCcw8d25wMM+0To8+5z9Jrnpf&#10;R1fahk1AvwPkHbkVtpZhaRfzt19YJCtqk2hsQ+JiQ/m3LQeAeKdWHAo0g0DsBO7v7wdSVf2s0+1+&#10;kLht36g9Eb8rSeIyOhLcduYoR4C1l1u3xi6N8RK7B9EfAukRYK2Tnk+xCAIQgAAEniHAYpyhMY1A&#10;QAujHbnu9Ozq6mpzms78dwhAIB0CkrT+fkY25r5ZxLyVjm9ztCSF8StJKntSWXE9R/+lbHPKVdZ9&#10;JurFNGb0QEpM+sakqyYZxaRv5rqeZm6/FfPlBoc/rHRMp7UIuJ4P9fYWXV/UUpLGwRLQ9b9+BwSr&#10;YMCKpfANGDDeX1WLOBHzKc66jpRCLhvcVhHVKERZCDQmIInqazd3d0dyS82RHPxba9wRD0IAAhCA&#10;AAQgUIsA3221cNHYEoGA8rIsWUi3yRF49uWZWHAmOceFbhDjJ3QPxaOfo5PT8QBB0xYE+nJF++HN&#10;zc2RBu9a9MOjEIBARAS+bsyV5Yb8G0akdhyqst5z5qeUAl6yab4v//rO4CHICYHUqqy7Tsxz4iTL&#10;QqiCbAewJPid2+mZXk0T4HCBaaJ/98eBGDtcm/b6bX60vTaV/qkE3NRJgT33uO4/DEytqNSx/XuL&#10;CoYLZROJc8hv73RhYeF3KeBy6gIbMiAAAX8ELiTGdnt7uyuJ6mddF4fJI35Pksjlb5y2luwoV4B1&#10;V2tPhd+BwXcY4yV8dxvX0OD4Ma4bHWZPgHVO9kMAABCIlwCLqnh950NzxosP6nHJDHVRJJVlBhK0&#10;P9MgXlxE0RYCEGhKQJLWj7WqlG7YNe2D534iQGDG2ZBIbc0liWfrUmWRCovORpAbQV+roJblZzfS&#10;7EhxlYRnR3v/vUoV5IF/LdLTQNYu/0vPqmQtYp1p2LWPia7rhrulO0MEbB3ukmSrAxIsDTkpgG7+&#10;+uuvfVFjLQBVolbB1u8taig2lY883iHr8gOJg72Rb++hTUz0DQEI+CcghZm25u/vzzrd7gen2kT+&#10;nnTKCmEQgAAEIAABCEDAAYFQc7McmI6IGAmklvwQow/QGQIQeIGAoxPT+MA8gRgWRBK0/3B9fX0m&#10;Qb2BeQL0CAEIhEZAkx6kutSG6HUcmm7R6cOmhDOXpfq9JnPwlhwc23QGEkFOCEhiRJTVUEkAMjY8&#10;3hrriY7+IUDV7qgGw2VU2kag7JcvX1grROAnk/OorCWG5WTyMQKzUbECAfkN70gzfscVWFVtkur3&#10;YVX7nbaLNO4ha8ftpaWlbaesEAYBCDgnoHtaN3d3R3LQb1+uJOo7VyBigTHsXUaM167qjnIGWG/Z&#10;dWMQvRtc5zFegvCoWyWeGT+MBbduQNqvBFjjMCrSIGBwkk4DSPpWGJ1AGT/JDxij4yV5WhgYMoFe&#10;r7cmgfyju7u7w4uLCwJ7ITsL3SBggIBWl9Kkda02ZaC7PLtgnefM76mvt+TWg33ZYFtzBhRB1glI&#10;Fb9zrYpqXZAhASYT7AypFHU3MscOojYgUOXle+U0UNVQ6ycCMq8dA8UsARn/HIQxi9Rqb0bm1U7n&#10;T11PWFWUzp0QkBuV1mVtwK1KFmin/p1oAVkWXeohR/nNvZF3aDTfY1k4BiMhYJjARVn2r+/u9iX2&#10;ctT1/Q1OjNiwd+kOAhCAAAQgAAEINCdAwnpzdjwJAQhAAAIQ+JeAo5PSIDdPINLF0KZUXz67vr3d&#10;MU+EHiEAgdAIaLUprToVml7B68NGhBMXGUn2caJpOyGS2NeXDfX9dr3wdGgEYqiKmstvzMfYeHh4&#10;GPiQi0wIQCBZArxTInRt03lWq6sv/PbbpwhNRuWfCMi3dl/+p0PA2CNA0ro9tj/0HEkMRH5zeqPg&#10;73qzoCMyiIEABDwQkJsKd+fv7896cmuhB/FJiYx0DzMpHzQ2xlHuAGutxh6K58FI1nnxAEVTJcC7&#10;g3HgkwDrG5/0kV2LwLMvSybnWhxTaGx04mT8pDAkXrTB6HhJnhYGRkVArk7sdbt7Um39RK9UjEp3&#10;lIUABGoT0KpTk8nknVahqv1wjg+wxnPi9dzWWVqRWebcXSdwEeKEQMhV1psm0DkBl4gQSTZkDW3Y&#10;l7Ozs6eGu6Q7SwTm5uaOLXWdZbdanVkMX8vS+ESMrj3vluV7vRErEfOzNuOvv/7SQ6n8fi2Pgty+&#10;HS3jfL77wGMheoOgfIO94f3pbYQgGALWCehelVRVP+t0ux9mZA/LusA6AgJ/R9YxhbYQgAAEmhJg&#10;Xd6UXMTPMf9F7Lx0VSdhPV3fYhkEIAABCLgi4OiEtCtzcpKTxEKo01nXKxUlcX1Pr1jMyX/YCoHc&#10;CCwvL3+WKs8bYvd5brbXspfgSy1cTRvnGtiU3+AHqjI3HTVhPjc/N/deq6SGol3thLlQFI9Tj7dx&#10;qh2u1iQfhesbNLNLQA6VDuxKoHdXBCrOw+d6oNiVTsixR+DLly870vumPQn0/D2BXL8hnY+CQGMi&#10;enOg3iDonAcCIQABJwQkUX3t5u7uSPeqpKr6mhOhGQlJYi8zI3/9YKqjHALWWbkOMOyGAAQgECcB&#10;1jZx+g2tIQABEwQCDdyZMI0+/ibAxxkjIVkCT72/Op0dvWJRAoNbydqNYRCAwIxemSz/3ugVyuB4&#10;ggDrOyfDIvc1liQ378tvsO8ENkKsE/iaYNvp/Gld0BQBFRPkfKuZlHy9NSEpg8Ix5jwcVdDkKQIy&#10;hx1DxiwBeZ9wAMYsUu+9fZuXn1r3djsdEi69e6i9AnoIVX67e+17ooc6BHL/lqzDqlXbgGIjelOg&#10;/NbecNCnlUd5GALBEtAiSlpMSRLVz2SNFP43dkDvx7pOJbGrLjHaQyAxAgbfX6zJExsbVcx5Zvww&#10;FqrAo40NAqxrbFClT+MEnn1JGpyUjStNh1YIMGFawUqnbQg4OhndRkWefZpAkosguWJRAoP7WslC&#10;K1rgewhAIE0CmlypVyjrVcppWtjQKr4NGoKr9xjr8a+81v7666/9euRoHTKBhd9+++SryjqJ6n5H&#10;BjcmmOcvSUnn5nulRwiETUDW55tha4h2bQh8P1frgY+5ubnjNv3xrH8Cevh0PB4f+tckTw34pnTk&#10;9wBiJFpsYWFh4XctvuDIasRAAAIOCWjxJC2iJEUAdhyKbS8qgPdjeyPoISoC5BJE5S6UhQAEIAAB&#10;+wSSzNWyjw0JEIAABCAQOgEC36F7CP0aE6gQTNNKFlrR4vb2dlcrXDSWxYMQgEDQBPQq5clk8j5o&#10;JV0pV+Hd6EqVlOWwvvrBu5vcapLOaPdRZZ1E9TDGjxxUGIShSVJaDJOyJk1j/pOmWX6s4uCLH+4+&#10;pOrc3et2P/qQjUyzBEaj0WG32yVeZhZrrd74tqyFq3ljj7ESLbKgxRa+fmvxBwEIJEVA4mEDqap+&#10;osWTJFmd+dShd0nucgg7QlGsryJ0Wl2VPa7t6qpKewhAAAIvEWBNw/gIngALq+Bd5ExBo2OBxZwz&#10;vyEIAiESyGUB1Ol2P8ze359oADFEP6ATBCDQnsDy8vInqVi1rVcst+8t0h5Y1zlxnNG1uBONnQjZ&#10;k2SXdSeSEGKdgKsq6ySqW3dlLQGSQPNHrQdoXIXAf6s0oo0/AlmvGy1gl4Q83iMWuAba5QHV1QP1&#10;TA21JEa2K/M/cbIazGw15RvTFtmf+vUQM9E4lRZZcGQhYiAAAUcE9Fbf67u7fUlUP5JE9bjjYR7e&#10;jY7chJhQCVBlPVTPZKsXa/EMXf/M3MdYyHAsBGByLvlaAaBGBeME+JAwjpQOIZAKAWeLKj4uUxky&#10;8djRYO7rdTprGkCUiheHGlCMx1g0hQAEqhKQilUHUh1ug+SjqsRoV5eAs7VVXcU8t9eqjPK72/es&#10;BuINEdDKfzLWrVVNJVHdkKPMd7Muv+O++W7pEQLhEuj1eqfhahefZiS+xuezphrL7VbW1glNdeK5&#10;egT0RgRZw3+o9xStbRLgW9Mm3e/6bhBTbqKZxqVkXnyjcaomz/MMBCAQLgG9zVd+4yey37QVrpZ5&#10;aEaCVx5+bmola6um5HgOAhCAAARcEmA945I2siAAgTAIOArOhWEsWkAAAj8TiHbx0/bd1elsakDx&#10;+vZ2h1EBAQikR2B+fv50YWHhd/mdn6Zn3QsWtX03ZgWrmbEEuV/mJpvx63IgbK8ZXZ4KjYC8Rz+J&#10;Tucm9SJR3SRNO33JTQkDOz3n2Wt2a5EI3SwVwYcRqh2kyo8HXtaDVA6ljBIQX3+UBEyjawSjCtLZ&#10;VAL6ex2Px4dTG9LAOQHWy46QW46f6BpQ41Ian3JkEWIgAAEHBK5ubzelqvqZ3uYrVdX7DkS6E2H5&#10;vejOECRFQ4BCeNG4KmhFDb672PsJ2tNOlWMsOMWNMCEQbc4W3suDAC/FPPxcxUrGQhVKtFECzsYK&#10;H5UMuBgJSECx1+3uSbX1E0muG8RoAjpDAALPE9DqwLI5uCFJSAdZcDIYmMuCVwMjna2rGugW0iNS&#10;pXFHqzWGpBO6NCdQGKqeSuJNcx+4flLmz7euZaYsT6p3D1O2LwXbSCQz58UvX75smuuNnkIloIc8&#10;fvvtt0+h6ode1QjIAbVDvSGpWmta+SDA96cD6pbiKBqHkkM9bzQu5cAKREAAAg4I6G29N3d3R7Pd&#10;7qHe4utAJCJqECDJqwasDJuypsrQ6ZgMgaoELH0PVBVPOwh8I8BahrEQJwFeonH6Da0hAAEIeCYQ&#10;7cLH9Lwn1WDLmZkjqYyxfyEVpjy7BfEQgIBBAro5uLS0tC2VrT4Z7Da8rky/F8Oz0LtGBLbruUCr&#10;NT5WWa33IK2DI/B4ff15U8VIVG9Kzt9zMncO/ElPT7K8Dxv/ftKjEZ5FVFc36xM5oMGBF7NIQ+3t&#10;I0mYobqmml6SdLfLfF+Nle9WfIf69kB9+fIdvK1xqPpP8gQEIBAiAd0vkoJHe7J/dNbN4VuZGHOI&#10;wzBtnSiIl7Z/XVln8N3F+tuV05ADAQh8T6BzeXUl603+IBAmgWcnR4MTcJiWo9UPLyqTOBg7JmkG&#10;2ZeTRTUfk0H6fppS0Sarq2E2311lOZRNu/ePyVnTMPLfIQCBiAjIpvyW/L73I1K5mqo234nVNEi+&#10;lZP1VIIUZaP+WG85SNC07EzS92e316v1/uR3E/cwmZube00yojkf/vXXX8SbzeE02pPOVVJhnbnK&#10;EFUZ62fS1Zqh7ugmTALnUl399zBVQ6sqBPQmJDmsc1SlLW3CIcBCwrIvyvaEZU0xlFsLNri5xbKv&#10;6B4CDgloLER+23uyH9V3KDYMUQbeiz4MKXwIRWZ7AoUbz7Wf7dubSg8WCRh8bzFWLPopxK5fGDuM&#10;hRAdlqZOUedupekSrPpGgGR1xgIEIFCXAEkidYnRPgoCthMzJfgoHx/7er3jzWi0HgUTlIQABCoR&#10;0IMoknz3RjcRKz0QQyPb78QYGFjWkfVUc8BatfHLly87zXvgyVAI6PtT1kenVfShonoVSuG3GY1G&#10;g/C1jEdDqngH7at01oWeMct7Q7+f1zyrgXjLBOR99t6yCLq3SEAS79bGk8nh10IQfEtaJG2+a75L&#10;zTP9oceWvweJM53KYe3fSVa37Ce6h4AjAjJfDqSq+onuE2WZrO6IM2Ig8A8BCuMxGEwQaLmeM6EC&#10;fURKgLETqePSUpuE9bT8iTUQgMBLBJh4GR8mCPARaYKi8z5Y8ExHrtc7dovi5Pb2dlevfZz+BC0g&#10;AIEYCDxuHmrS+mkM+r6oI2s56y4kKaA9Ykla33tMYGvfGT14JdCTG2he/LyU/8hvxquLjAqX3+5b&#10;ox1m3pnwjH/dka4P/5uuaW4tk/X1wK1EpLkm8Hh7zmfXcpFnjkCn1zuUCtD/xrj4pjQH10FPrLUt&#10;Q274e5CDPAd6sxi3E1n2D91DwAEBPdh1fXe3L4nqR5Kovu5AZLgiGr4TfRvE3qdvD4Qtn7VU2P4J&#10;STvGSkjeQBcI5EGANUwefo7OSibE6FxmTWHGgjW0yXXMWEnOpRikBDwEyTrd7ofZ+/uTq9vbTZwA&#10;AQikQUAqBZ/rZqIkXHyO1iIP78NoWTVQnArRDaC98Ij81vblX99sr/TmmsDc3NyxJqr9LJffi2tP&#10;uJGnNyS4kYQUCPglIElm5341SEc6B13S8eVzlkii88f0rUzXwvvRaE/Wbeu/WMi3ZVROJ+Zv2V01&#10;fw+TyeT90tLSNsnqlv1C9xBwQEALF0nM40QO6285EIcICEDgZwIUyGNMQAACPgk88x3A95dPp+Ql&#10;m4T1vPwdv7U1gyfxG4wFxggwdoyhzLojPh6jdD+LnfpukyDl2my3eyjXQB5qlY36PfAEBCAQGgHd&#10;TJTE9XdaCSs03dDHLwECUOb5y+9tXaqs75nvmR5dE+j9lKjG78W1B5zKW+egiVHep0Z7ozNjBGZn&#10;Z8+NdZZ5RzLfb2aOIGnz9bCvHl5L2siEjbv98mVTbhLcedZE3StgvyCaEcAa3LKrKvwW5J04lH8b&#10;y8vLnyxrQ/cQgIBlAlqoSKqqn2nhIpkL+5bFxdV9hfdhiAaxBxqiV8LRiXVUOL6woonB9xZjxYqH&#10;6BQCEHiGAOsXhgYEIBAsARZFwbomOMUYK8G55P/ZOxOzNpZtbWtCCBvbkAFkICKwiMAiggMRHIjA&#10;EAHsCCAD5AiQI0A3AnQjgOsfNpOG/1sY782goaq7qrqGT8/Ds+89rmHVu1ZXV3d/tYoGmSBg8CEz&#10;szn4AC9ZNiTbRuY2WJEESMArApIJC9f1jldGzTPGh/lwno2B/jvXUPYcBxHbNu6fbXs9sGUXBP5k&#10;WWdWdRe0i+8DG01axVsRjQX/F81IIhvIYDDoRzakQobz+PjI+aIQ8u46xUbfPXe9sSeTBCTxAj58&#10;Hiu1yWdNJUw+FOKzq2UvzLgW8A6ph943kASha9kKNk8CJGCRwPX9ffP677/PJFGRJCyy2BWbJgES&#10;IAESIAESCJgAn70Cdl5AplOwHpCzUjGVk18qnuY4SSAwAsyuHpjDfpsb7ELHpw9myLIh2TYk6wY+&#10;+rWCDAQaTQIk8IoAPjKeSGYsyZDlPRqf5kPvYekZyOcuPV5ZSlcqlWOeVJKFnF91cK1QsOaXS6xZ&#10;g40mX601nljDEHr2ExtyMMPFOpC+MeAtxPg3A82wCU8J4DnpiNeKp85RMKtcrZ5iHb6iUPR3ET5z&#10;KqMquiCfYS17YMK1IKf0NRqNTc6JltmzeRKwSOByPF7BSbqHldHoHKePtCx2FUfTga4Lgv0WGkfU&#10;ZB8FtQfZ2bHmvwQCnbfoQg8IMHY8cEK6JnDtkq7vwxs5J8vwfJbDYqMvHxk7OTzhf1WjseL/cGkh&#10;CRRGQLJujEulMwjXj+UlZ2GGsGMSIAEjBCQzFj7ii2i9Z6RBG41wDWeD6lObXD9ZQ/uqYRHKQACr&#10;lt3RjUnsJQOBxcVFmSdPMlRllcAI4HptBWayt+bWarW+t8albRj9Ysj/nC8MgfSwGYgzr+r1+oGH&#10;ptEkBQK39/eHeNZpKhR9XUSePfn8qY2tiAp8lnVHfTgc7skpfbjnXbnrlT2RAAmYJPD/bm52F29v&#10;L3CP2zXZLtsiARIIiwDXT2H5q0hrGStF0mffJJAWAQrW0/I3R0sCJEACJJCFAHc4Z6FWeJ1gFzme&#10;fyCDcH1bXnLKy87CnUwDSIAEchEQEaZkykIj3VwN2ajs+VxoY8iu2uRLR1ekf/cjgjZkWd932yt7&#10;M00AYg0K10xD9bO9JjZyrfhpGq0igfwEEN/9/K2whed5okkScRLA2u0vijPD9O3N3V0bmWN3c1nP&#10;59Bc+FxV5jOtRdK4BuQ0PjmV7+PHj0cWe2LTJEACFgnISbnIqn5erVQO8WKKz7i6rANdDwT7TVTX&#10;P7GVpwYhNo9yPCQQBQE+c0XhRq8HwXWL1+5Jz7ipk16gDwbpedDDETN2PHSKOZO4UDLHki2RgBYB&#10;vOSUl53Xf/99dn1/39Sqy8IkQAJeERAxhojW5Zhnbwzj+s2aK7h2soZ2ZsPItP798fGxVUzv7NUE&#10;AZxK0Uc7/syTJgbFNiYSuL+/57VqIDYWFha6BpphE4YJYN0ncxl/OQncQRSbswlW95dAH5t69/01&#10;j5ZNIwBh3ho+dpo52YjPo0EEGp9t7bjp+RS+DTmVz04PbJUESMAmAbkfQqh+KiflQqjetNkX2yYB&#10;EgiLANdOYflL21qDzzCMFW36YVcwGDthg6D1rglQsO6aOPsjARKYS4CLoLmIWMAlAe5sdknbWF/B&#10;LnACeyhA5qpWZTQ6x0vQw0tmozQWv2yIBIogIMc8y3HPRfT9qs/A5sHCeWkYwDW2BiwLRbEp5JiZ&#10;my2Addgks6w7hF1gVxD0fi2we3ZNAlYJ4D70v1Y7SKTxarXKeSJSX/NeH6ZjZY1drlZPsUl0xdgI&#10;5LmUz6bGcNpqiM+4ZsmOxuOTxuLi5vNmXbONszUSIAGrBOTbzM3NzT7uiee4f7WtdpZK44GuA4L9&#10;NppKXE0bJ7UIqUcAx08CJEACyRHgmiU5l3PAJEACJEACJEACJGCYAI5crt3env+6ueHLUMNo2RwJ&#10;uCQgxz1DpLElxz+77PefvgL9EFAIK81O+SFfE5id4msPDw9msj7asY+tziEgwg3Mj0cEFTcBCNZb&#10;cY/Q6eh6TntjZ3MJYPNUf24hFlAhwHlChVJgZXCP7+JefxKY2TQXBO4fHw/xvNO0AoPPqFawmmyU&#10;z7pmaA7H470PjcaOnMJnpkW2QgIk4IqAfJORbzNlnO4HsfqKq36T6CfQdQAFYElEZ6ZBct2UCVs4&#10;lQKds8IBnJ6lnDPS87nLEXO94pI2+5pJYOpkxxtrUpFj9KbH2Ik6dozGStSk0htcsIubwOesarm8&#10;VqtUTq///vtMjp5ML/I4YhKIgwBE6x1kptvEaPpxjIij4JrJqxho4x657ZVFNEaLQL1eP4Dg80qr&#10;EguHRqDJ0xDMuKywDXBmzI+ylVqtxvVdTs/e39830QSfd3Ny9LE6noEOfLSLNs0mIGtrPO/YXV8H&#10;/r4uhRjiM292L4/xbDPGO6CPjcZR9lZYkwRIoAgC11iXyrcY+SYj32aKsIF9kgAJGCTALOsGYbKp&#10;vAS4vs5LMLD6fOYNzGFxmBuspisO/BwFCZAACZCA1wT4cOi1e2icnwQqyEo5LpUu5AhKPy2kVSRA&#10;AvMILC4u9vC3AaFZb15ZY//OFyLGUL5siC8WrWDN2+jhs9gtbzusXwAByTiIv78K6JpdOiSAa7Tl&#10;sLtou8K10o92cIEODIJ1d2u7QBnNMxvrY84P8yAF+O+SXX1hYaEboOlJm/y0pi6XD51A4POqE8x5&#10;OuGzrz6953c+G0uc//ThsQYJFEjgcjxe+fvvvw8ro9G5fIsp0JQ0ug50DUARWBrhmWWUXDNlocY6&#10;JEACJEACpglwrWKaKNsjARLwg0CgD5B+wPPfCj5M+e+joiwMdmET4ZwlR1D+v7//vkC2K740LeqC&#10;YL8kkIOAiDKXlpY2kEn4JEczalUjnAPVBm63FNdLdvlmbR3ZO1cgDDjOWp/1iieALOtHzLJevB9s&#10;WoB74Feb7afSNua6/01lrKGMU9Z3odjqq52cH3z1TD67cF/fydcCa7smIKehjMvlY1lbO+tbnlv5&#10;7OoMd5aO+AysTm00Hp80Fhc38d6nr16LJUmABIomgCRBu4u3txe4H+0WbQv7JwESsECAifQsQE2s&#10;SYPPK1xbM3aEAOMgsThwONxgdV0OGbErBwSmTnIGb6gOhsEuchLgzS4nQFY3S4APhWZ5srUkCchR&#10;lMi2foaMH6eS+SNJCBw0CQRO4MOHDzsQAxxYGwbX+1bQcl1tBauxRrGpq3l7f+8mG6Qxq9nQHwLM&#10;sh5/LMDHrfhHyREmSKCX4JiNDxnzQ9t4o2ywaAInFGwW7QL9/u8fHw/xzNPUr2mgBp9hDUC01wSf&#10;heezHY7Hex8ajR1uZJvPiiVIwBcCkhQI31jOsVHrEGL1FV/sSsaOQO/9FIIlE6HaA+V6SRsZK5AA&#10;CZAACRgmwHWKYaBsjgRIgARIwC4BPkTZ5Rty68EuagJ92aUVK/ioL5k//h8ygGjVY2ESIAEvCEDA&#10;sQ/RugjXr4walML8ZxSYWmNcK6lxKqzUc9zj2Obdx8fHVmF2sONcBJhlPRe+ECo3JXNrCIb6bCPE&#10;FF2f7UvNNuPruNQAYry8b8fndDkxZWFhYS++kcU9Ioj2tvHMs13oKPksWyj+eZ3zmXgyoTHmvHGl&#10;svmx0Tiax5D/TgIk4AcB3PPWJBkQrDnDJpOmWMU5zg/f0AoSsEaACfWsoU2mYT6rJONqDpQEQiYQ&#10;rLYrZOi0/TUBPlgxIowT4CLMONLkGuTDYHIuL2zAKc1XyPxRRQYQyQRyfX//9HKVPxIggXAIQLR+&#10;AuHZpjGxU0rzn0M389nKIewsXb2J+8FweEpRbBaQxdeRbITwHQVuxbvCmgX39/cta42zYX8IyLwc&#10;0l8+cr181Vkb4uZvpBAXAdzP/2KG4bB8ivtzE/O2HycV8ZnW6+Dhs/Fr9+DZRdYBG0sLC12vHUfj&#10;SIAEngjIu6KbmxtJIHI+6YQfznEFBEqg932KwQqIFXZJAhER4P0mImeqDGXKvY5xoAKPZXQJcI2i&#10;S4zl3REIdOHvDlBcPfEmF5c/bY2GcWKLbPjtckETkA+RCaQyGp1DuH54ycyVATmOppJAqbS4uNhr&#10;NBrrzx86icQzAlwneeaQt+ZMeL7FJpCV+4cHyZTFX4AEZCMPzO4HaDpNViAAUcBXhWIsMoNArVbr&#10;WQeUV2xu3UDDHeQZb6n0f4atSa45zAut5AYd94D7cmJK3EOMa3Qi3huXy8eyhvZmZH/mZW8MoiEv&#10;CfAZ+TeNcanUaSwubuL5hc8uvERIIAACEKq3kVn9HPe771h/+nPPC4AdTSQBElAnwHWSOiuWJAES&#10;IAESME+A+i7zTNkiCZBAkQS40aFI+nH0zezqcfgxhFGkPl+Vy7uLt7cXv/ACNgR30UYSIIHfBCQD&#10;IUTrm8gweZKZSerzX2Zw0yvyBbMFqKaanCNiEfHb3d3drqnu2I5bAsPh8MBtj+zNFQEKU/OTzpW1&#10;WFWYnd/MZFrghsN8rn4+EaWZrxXW9omA3MNzzVM+DSYRW+4fHw/x3OPndchnXG+jMPVn5fFodLC0&#10;uLjF+c7bEKVhJPAPATlFBEl+ziBUP8U1uzYPTerz2zw+Vv490Ps9BWFWosFuo9Qq2OWbQusG5yve&#10;b1IImPljZBzMZ8QSegS4PtHjxdKGCXBSMww00OYYB4E6jmaTgCcEuJjxxBFZzECGkBpewF7jRSyy&#10;hsx9CZulC9YhARIwT0A+dH748GEHwp0j7dYNvijT7jvSClxLe+xYxXgvVyqH8mHS45HQtCkEmGU9&#10;6tBoPgtUox6kg8H13/WhIkZ3YFhqXVSr1avUxmxyvNhc1jbZHtsqnEDv+R5euCE0QI2AbPDEc8+2&#10;WumCSimu/QuyLuluU3xmhlD9ajgYbGGu20/a+Rw8CQRAQJ47IVQ/RnKQc26cDsBhNJEEIiKQ4hop&#10;IvdxKCRghwCfa+1wZavvCFDjxaDwkwAnQT/9QqtIoEACTh6auGO5QA8n1jXvc68cXkF2WRxPe4Hj&#10;Lvcv8YI2sWjgcEkgWAL48LmHjyo7ygPg3KeMSrWgk/WRqjEs95qAZryPy+VjimPDDCJmWQ/TbypW&#10;YyNJS6Ucy0wngDV+H8ezyBEt//4RWCEEFhYWuoV0HEmnEPx/jWQoHAYIQAy2RxDhEJCNnbLBMwiL&#10;NZ8BghhTJEam9Owsp6ogQ/Pmx48fO5G4j8MggWgJ4HvILhL5XGBtsp1lkCnNbVn4WKkT6L2eojAr&#10;0WC3UWoW7PJNofVA56sUXMMxkgAJlEpcmzAKSIAE4iHARVc8vuRISECRABcyiqACKYYPkN9rt7fn&#10;eEnbCsRkmkkCyROQzIT4qLKBD6JXM2FwnZZ8rCQFIEO84yNj8/7xMQwhTlLOnD9YmQcxB3bnl2SJ&#10;0Ajg/kaBamhOo70kYIkAMl62LTXNZh0TkHs2N3A4hp6ju6cNneXyaY4m3Ff9s0nLfc/scQ6BFISd&#10;2CzYaSwubi4uLvYYECRAAv4SkO8fyKp+gc0lh3juXPHXUlpGAiQQO4EU1kex+9DF+BgnLij73wfj&#10;wH8fhWQhdV4heSsyWzmZRebQjMNhHGQEl1g1xkliDo99uBlEbLEjeTm+arm8ho8rZ3hhe4oXt2sp&#10;jZ1jJYFQCTx/CBXROj+IOnQi10cOYat2lVOcAp9u39zdtVW7Yzl/COAj84E/1tASUwR4HLsBkuPx&#10;TwOtsImcBLipJh9Aye6MeX4lXyus7REBZlf3yBnzTHl4eDhGmTDfDfH93zz3FvLvMT9Hj0ejg6XF&#10;xS2sYa8KgctOSYAE5hKQ7x3y3QMFz3CtGrm/xTyvzQVaVIFA7/EUhhUVMDn6ZZb1HPBYlQRIIDOB&#10;QO9zmcfLioUQ4LqkEOzsdCYBTn4MkCwEGDdZqLHOSwJ86AsuHriICc5legaXy20IK87/H47F1KvI&#10;0iRAAkUQQIbhfqPR2ETf3Xf9c51m3CX8GGUcaf4GDcU51jfH3LCV3x2uW5BMrRSEuqbupL/mU2ZX&#10;/kiABJImgHmglTSAuAZ/wqzD4Tj07u5uF9nV2+FYPMFSQ88IQTPw0PjYnqchVL8aDgZbeC+z7yFu&#10;mkQCJAAC8lx5c3Mj1+gFhOrG722xzWsMGhIgARIgAUME+DxiCCSbIQESME2AWi/TRNkeCZCAMgE+&#10;QCujSrog4yRp98c3eD4Y6vkUx2FWcSwmso6cyzGZepVZmgRIwDUByeIlovXRaHTyT9+c94y7gWsj&#10;40jzN2gwziWDa7lalWxb/AVGgFnWA3OYornIrMw1qCKrScV4+koOeCarMtN9LppY437L1QAre0EA&#10;zyhXw+GQJ6J44Y35RsjJBmW8D5pfMoASBp8VAhhtMCbG8lwtay08h2x+/PixEwx8GkoCiRHAd41t&#10;/J3jWv2e2NDjHm6g93eKwwIMSwcJ92JZFwXo3aBMZpwE5S5rxjIOrKFNrmGuSZJzuR8DnjqJBbq4&#10;94MqrSABEshMwMHDXmbbWHEiAS5gEguMcrk5xjGZEK4fXjLLZWLO53BDJPDhw4cdfDTdQTa8EM33&#10;2mYS9dA9FuIcfm7e3t/vezhamjSDALOsxxkeEKp+jXNkbkZVrVav3PTEXkjAHgHMAy17rbNlVwTg&#10;x7/kVChX/bGf7ASeTjcpl+PawGnhmSE7Ydb8QyD052u8K+00Fhc3eXIEY5oE/CQgm6/wPeMM1h1j&#10;HbJm28rQ5zTbfKy0z/u7FaxslARIwDABzlWGgSbSHOMmEUcXN0zqvYpjz55JgARMEeDN0hRJ79rh&#10;CxbvXEKD8hDgXJWH3u+65fLu4u3thWQlyd8YWyABErBJAGKQkzGyfMnR1Db7Saltros89LbFe3ul&#10;XP7++PjY8nDUNGkGAWRv3SGguAhQqJrPn4NarZ+vBdY2QQDZHLsm2kmxjbu7u3aK445tzJJdvV6v&#10;H8U2rljH8/DwcIyxrUU3Pnl2sPj8EB0vDmgmAbxrOVhaXNySk+6IigRIwC8CsvEKQvVjrD/O+Tzp&#10;l29ozW8CFIgxEiYR4LcHxoUKAcaJCiWWIQESUCHA9YgKJZYhARIwToCLGeNI2WBWAsyunpVcYfW4&#10;eCkMvR8dl8sryCB0fI3sJNfIUuKHUbSCBEhgEoGlhYWuHE0tR1STUD4CXDvn42eltgOxyWg8Pn7K&#10;MMlfMASeM7eeBGMwDVUh0OR1qIJpcpmlcrmfvTZrkkDxBHjKQvE+MGEB5vE9ijpNkLTfBjaJ7ELU&#10;3bbfU4E9OHiOKHB0wXUd2rO2JAUYDgZbeO7YDw42DSaBBAjc3NzsItnOBdYd20UMN7Q5rQhGxvvk&#10;fd04UjY4gQC1DAwLEiABjwhwveGRMwI2pfx/v35B88MfCbgjMHXy4oLenRM86MnoTYyx44FH7Zhg&#10;NE6mmciHPDvOs9hqkIJ1zlPWIkIyCj18+HC0yoxC1hizYRLIS0CEfnf392f4WNPM21aK9Z2sh1IE&#10;m3XMru/p43EHR7xvZTWX9dwTwMfptWq1euG+Z/ZoiwAy4201Go2OrfZjb/fh8ZHvngt2cn1hgcuJ&#10;jD5ApudzVOUaNiM/T6r1kV193RNbaMYMAveSlKBclmsujd+Yt0efHB2CNyQZAE7i2sHzYc8ndrSF&#10;BEigVMJ7gBau0WO8+1zzgUcIc5oPnIzZEOg9fWQMABtyQmDkxmOcP5x4s5hODM1VjJFi3FdYr1Pi&#10;hnFQmEei6ThIzVc09DkQEiCB/ARcC0byW8wWFAnwa6oiqMSKceGSmMMVhluuVL7Xbm/Pf93ctBWK&#10;swgJkEABBCSb4VKjsYFs0ScFdB90l1wPeea+Ip49kGHyKdMkf8EQYJb1YFylbCgzLCujmlgQwo1u&#10;vhZYOw8BbLi4ylM/5bqyAQnjb6bMIIaxYw7fiWEcsY9BNjnjefEs9nG+Gl8RzxZJAdYbrO/P3hCE&#10;dBqLi5sUq+v5laVJwDYBWS/+/fffp+hHEnXI2pG/FAnwnp6i192PmQn43DNnjxMJ+L5upttIgATC&#10;IEDdVxh+opUkEBUBLmKicmfYg+HDXdj+C8V6vqyy7qkqXgbXKpVTeTn8LCqw3ic7IAES0CfwodHY&#10;GY7He/o106zBNbNnfi/wfg5xwvenjJP8BUNgOBweBGMsDZ1LAMKD1txCLEACnhJA/PY8Nc1/syqV&#10;FrI9+28nLZxKQDbMLCwsdInIfwL3Dw+nlUplxX9LDVvIOcYw0HzN+Trjy+mSSzh1S5IB5Bsha5MA&#10;CZgiIButbm5u9tHeBa7Ntql2TbXj63xmanxsxwwBCsXMcGQrJEACJBA1gSnPrFxrRO11J4PjOsQJ&#10;Znbyh8DUSYsv5hgkWQgwbrJQC6IOFzhBuMm5kVy0OEceXod4OYyXxefPL4vDs58Wk0ACBD42GkfD&#10;wWALH1yvEhhu5iFyLZQZnZ2KBT93iHhnXC4f2xkcW7VBQLKsY01C0boNuMW02RRBQjFdR9DreNyL&#10;YBQhD4Frrozew8bor09VZR3w8i9je6zmngDWULwXu8eu3ePt/f1+0pvDCn7W0HZY5BV8ehaX9yby&#10;/gTPFvuRY+fwSCAoAkiYs42/c6wzvgdlOI21S4D3c7t82fpvAg4S8fm0FqLbDRPgPGUYKJsjARLI&#10;Q4Darzz0WJcESECbABe52shYwRYBBw91tkxnuwER4MOfU2fJPQYfOVfkZTGyrZ/jxXHLqQHsjARI&#10;QInAx48fO7hON1G4r1QhsUJcL3vmcE/u5YiLJsQ8h57RoTkzCNTr9aMRN+dEEyM45YDryuze/L/s&#10;VVkzN4Hx+H9yt5FoA6PxuD1x6BSwhxIRJ8yu7r+rHh8fW5VymYK/P/OK/y5LwkIfnsmxWbIn703k&#10;/UkS0DlIEgiAgJx8h28OZzD1GN8g1nw32Ye5zHdGtI8ESIAESCAbAd5jsnFjLRIggX8JULDOaCAB&#10;EiABEiABEvCeABcs3rvIOwPx0rgJo87wEvmYGTG9cw8NIoHS4uJib7Fe35CPsMTxLwG+6PMsGjwR&#10;q/+hAjHP7s3dXdszSjRnCgGsRa7w9xcBxUEAvvydaZk/bQIjblDTZmayAk7ouDLZXiptiSBJTjhR&#10;Gi+zrythcl1oOBwyu7pr6Jr9ybuawXB4qlkt7uKePX/EDXv26Ip8Nh+XSp3G4uKmvDdJ2QccOwn4&#10;QkDuV/KNARvSz5M+EcQXh/hsR4D3cX579TmgirOtyHVQcaNOpOcA56lEPOP3MKfEDecKv93mu3Vc&#10;g/juoYjsmzpZ8aYYkZcdDoVx4xC2266cLGyYXd2tU1PtjfOUU89PmzvwElmO6LyQozqdGsTOSIAE&#10;5hIQMad8hEX2ypO5hRMo4GQNlABHI0P0OMMhXuJwI5YRJ7tphFnW3XB20QuFCdkp1yqVfvbarJmX&#10;QLVc7uVtI8X6EPq3Mo2b2dczYTNdCcKyg6WlJc49psEabu/+4eFUeWOI4b69bo7vE71xTxHP6OPR&#10;6GhpcXFL3pd4A4KGkEDCBG5ubnbl24J8YwgRQxHzWIicaDMJBEWAGoeg3BWzsbzHxOxdjo0E7BOg&#10;YN0+Y/ZAAiTwTICLFoYCCZBAFgJcrGShxjovCeCF8gr+/2M5slMy5ZEOCZCAPwTkI+yHRmMHH2WT&#10;zoDIdbI/MVnyXCAioh4R93hEjKbMIMAs61GFR5On9kTlz2QGg0yQV8kM1uBAsTb7ZqQ5Zl83glGn&#10;EYl52TCmU4dl3RO4vb/f52awmYtI905hjxMJuHpWxzuRK/ztYLPNHl1BAiRQPAGI1Fv4lnCBdzCH&#10;z98WijcqowWu5rGM5sVXzfP3ipOA8xtsfGFoYkScO0xQZBskQAIkQALTCJT/79cvnC7GHwnYJ8AM&#10;6/YZ+96D0YVtgA98vvvHB/uMxsi0AXHnsQ+u1rIhyJclnKO0fJy3sO7cAbHRET4AHTBbUV7yrE8C&#10;Zgk8n4RwWIYg12zL/remO4/5P6JALQzo/g0xw16j0TgKlHRSZovI+fHx8RyDXktq4BEOFiLILVx3&#10;nQiHZn1ID4+PfP9snfLkDuoLC1xmZGDvJGbHvCwyuGZuFczVXCPNpVRsAayLWjhl66xYKwLpnfOE&#10;N46yPGP3cbPeWlxc7HkzYBpCAokSwLvJNTzDH8e2qcryHJZotMwYdoD37xG9GB6BkX2vce4ILyyU&#10;LTY0TzFGlInHUXBK3DAO4nCv61EEqQFzDYn95SdAsXp+hmzhBYGAhCT0GwmQQD4CXKjk48fakwng&#10;hbMc5XmOIz3bZEQCJOAPAWwkOUHmok3JLOaPVfYtoYrMPmOlHgJ7xsDGjkOeGqLk2cILyQa54XCY&#10;9CkShTshrwHPGZLhy695m2J9EnBKYDzuO+0vks7u7u7cPCcy+7qNiOlzQ58NrObalI18g+GQpwWp&#10;Ig3sGUV1WCGWs/bcPh53F+v1DYrVQ4wK2hwTAbk/4VvBPsZ0EZtYXfxkbQ6LKQhMjiXA+ze/xZoM&#10;ALZFAukQ4P0lHV9zpCRgmgDXHqaJsj0SIIGJBLhYYWDMI8AYmUeI/x4MgQBfRgXDdoKhWecOvHhe&#10;gzD2FEd7nknmlJAZ0HYSiImAfKSFyGQdH4p6MY1r2liyzmEpsHE6xlDv3eXyqXxUdcqKnWUiIBty&#10;ULGfqTIrFUNggpAUG0VaxRgTRa9J3Nd98xQyHHHeyeCUQjanULyewVPvq0h2dSMNsRFrBO4fH8/w&#10;LobrVx3CoT6r6Iwx0bLYrH+E9x+bPAEy0QDgsL0hICc+4u8C96fv3hhFQ0iABEhgHgEHJ8rz28U8&#10;JwT873zGCNh5NJ0E4iBAwXocfuQoSCAdAlw8peNrGyN18PBmw+xU2+QiJVXPq4/bxMsSyZgCsZ9k&#10;W99X75klSYAEbBKQj7WNxcVNiKw6Nvspum0Tc1jRY4ii/7CfL9Yg+jmMwg8JDIJZ1gNw8nzBaJOb&#10;RLL5EdyustVkrTwEsNbo56mfat3CN6fMn4tSdc3McWOe6UL4GfXzQ+iOv72/P8S81Ax9HIXYH/Yz&#10;SyHIbHRq6hleTpXD3w42tXKTjQ1HsU0SUCQAkXpLktmg+DHeRa4oVgu2mKk5LFgArg0P8N7Nb7Ku&#10;g4T9kQAJkEBgBKbc27jGCMyPnpjLdYcnjojZjKmTU4AL9Zj9ZHNsvEHZpMu2SYAEvCLAe5tX7lA1&#10;Rl5ISwYVvKC+kBfVqvVYjgRIwB4BEa0vLS5uScYxe70U1zLXx8Wxf9VzBPdtxNL2zd1d2xOiNGMG&#10;AWZZ9zQ8NIWh9/f3XCtmcCWF0xmgGagCAe//GmgmqSZux+M1DLjpzaA15yhv7C7AEDzTHxTQLbtU&#10;JCDr1Uq5vKtYnMUmEYjg2SUGxxp4lu9jvtp8fjaIAQnHQALBEZBNyPgOcFwql88kmU1wA6DBJEAC&#10;JOCQgIG1j0Nr2VURBBgjRVBnnyQQPgEK1sP3IUdAAiRAAsETcLKQZXb1oOKEC5Sg3FWIsTbmDbyg&#10;XsNgzuSFNbNnFuJWdkoC7whIxjHJPBYTGhvzV0x8nI0lIsEH1k3H2HAl9zD+PCeAtUZU85nnuKeb&#10;l0MACh9+DXbcBRpO4XQx8EfMsK4P/uGhpV/JUY0cc5cjCwvrBnNMZ2FhoVuYAex4JgFZp1axXiUm&#10;AwT+zAMGmmIT2QlkfqbHSRCL9frG4uJiL3vvrEkCJJCHwM3t7f7t3d0FTtTZfmonondDKlwyz18q&#10;jbPMewIBxhe/zQYWyNQ+BOYwz8wNcI7yjCDNIQESyEGAa44c8FiVBEjAMQEumhwDZ3ckQAJaBDhH&#10;aeHyuTCESNv4oHpxc3Oz67OdtI0EUiEgmcfwQWVDjs0Ofcz8MOSJByO7ZyND30q5Wj31hC7NmEFA&#10;xHQQ1XUJqQAChoSeEDa0CrCeXZJAJgK1SqWfqWLClaqhbEoxNKfF4urRaLQXy1hiHEcV69Sn9SoG&#10;x+chQx6O7HnGEBWnzejGspwe12g0NuU0OaeGsjMSIIEnAnKq6t8QquO0j+9y2iqxkAAJkAAJqBPQ&#10;Xfeot8ySsRBgjMTiSYVxTHkWZQwosGORVwQoWGdAWCUwdVLiCzWr3H1qnDcmn7zhpy1OYoQ7jP10&#10;Pq0igYwEXMwb8uIaH1QPkW39/P7+vpnRVFYjARIwREAykMmx2RB69gw16bwZF3OX80GF2GGkz6KI&#10;r+bt/f1+iC5JzWbMZQepjbmw8doRdDZ5Eo++RxH3Xf1arJGXwKBW6+dtI7X6o/G4HdyY7cx1wWDA&#10;nHyEDa6MdU89hvdsy2AAAAD/9ElEQVQphzDt1TsVPhcZclakzzWG6DhpRiWWZeO9nBonp8c5MYqd&#10;kAAJvCIgp3xAqH6GTOpnuGbXJuJJbD5VmbsYRgYJBBhfFJAZ9L+LpqiBcEGZfZAACZAACRgmwPWG&#10;YaBsjgRIgARIgARIIB+BIBcnAb50yueldGpDuN5EtrZzCNcPKU5Kx+8cqZ8ERLTeWFzcLAWYnZgf&#10;gzyIqT9iLg9MsWWCZAp7fHxs2Wqf7ZohwCzrZjjObMXy9Q7xHa8zB25kF/kJLJXL/fytpNOCbFSW&#10;LNBBjzgx8Tqe1a/q9To3gnkatHd3d228U9mdZB6fjww5je8jDYHM3sycWO7Lxns5NS57D6xJAiSQ&#10;hYC8x7+5vd2HUP0C1ymf395A5H04S1SxDgmQAAlESIDPExE6lUMigTAIBKkJCwMtrSQBEjBKgIsl&#10;ozjZGAmQAAmESqCol6nykRUZWS5ubm7aobKj3SQQAwE5PluO0Ub2y5MYxsMxOCKQ0LMEro1jbrBy&#10;FFc5umGW9RzwplV1KNLEveirhRFE3WStVutFPUAfBzce9300y2ebxuVyy2f7tG2zvHlH2x4LFTAf&#10;/yXPBxaaZpM5CUhGWzRxPKsZeb9T1DuenMPzq3pCzzp+gf/XmolxjI32i/X6hmy899Vu2kUCsRLA&#10;PWj79u7uQjb1K4+Rc6kyKhbMQCDA+KKILIOfi6ziIMs61+1FOjiMvhkjYfjJiJVT7muMASN0k2mE&#10;a41kXO1+oFMnowAX5e7pxdEjb0hx+NHmKJzEiIOHNJuMUms7yIUJ72vJhCk+hK9AYHaKbOtnzx9f&#10;kxk7B0oCvhH40GjsyLHavtk1yR4n650QQBRlY3r36bWHh4eZ4qCiXMF+/yXwnGW9QyY5CTgUqb+0&#10;tFyptHJanlx1Ckrdu3xcKvXd9xp2j1izfQt7BFOsL2iudMCyDyHovoN+2EUGAtVq9VT1xAI+L2UA&#10;/LZKes88BqCZbeJlHONdxZFstOf6xyxjtkYC8wjgfX3r77u7M2RVP5b3+PPKv/v3xOZS3n+1I4QV&#10;SIAESIAESIAESIAEDBEIUhdmaOxshgRIIBQCib0kCMUttJMESIAEXBPw5SUqXni3MHbJtr7vmgH7&#10;IwES+JeAHKs9xvHa+Bh85SsXX+YtX/lYtyvV54hyuX13d7drnS87yEVgNBrt5Wog5crFZw1u8iSD&#10;DAHIjN8ZoOWoMh73ctROsurzc17cY49IvD4cDg/idla4o3vePNnUGQGfm3RoTSmb6rOPAXSmmpB3&#10;E7KxHu8quM43BZXtkIACAXk2Q4KZYwjVz3A/aSlUYREScE8gwPs0hWTuw8T3Hrlm991DGe0LcH7K&#10;OFJWIwES8IgA1xkeOYOmkAAJkEBKBJw81DC7elAhFeSihA9xQcWYaWORLew7XoZfSPYW022zPRIg&#10;ATUCSwsLXVyLmyjdV6vhrpSTtY674YTXU+L3aGTW/X5/f98Mz3HpWAwhi8xbJ+mMOOdIPRNZ4vri&#10;+k/Tpcz4rQksf/H/y99EOi1go1c7ndE+j7T4zT+ZkUOY1pXNq5kbYEVrBPB+ZBuNy5/2T56f+Ayl&#10;je11hcSfgXLSy1u9L+8mODflxcj6JKBH4Ob2dv/27u4Cp2Bluve86y2xeZT3Xb14Y2kS8JoANRFe&#10;uycV43hfScXT8vA+2duMgYRiIOdQg9SG5RwzqzsgMHUSSuxBzwFqb7vgjchb19AwEiABEgiSgK/3&#10;FWThWwPQMwjXT5lpM8jQotEREFhcXOwt1usbuAZ7vgzH1znLFz7W7eBzZwliiZUxjsG2zpod5CLA&#10;7LBz8HkmUn9pLdaAX3M5n5VJwDIBn9ZFlodqpPmkr2mP59ppzsU6h9nVjUS+2UZksySupcO8rfJZ&#10;KidBPgvlBKhfXTbR1PFOQt5N6NdmDRIggSwEJIHM3xCqV8rl77j3rGRpg3VIwDmBAO/RFJM5jxJ2&#10;SALFEAhwfioGFHslARLITQCnsOJkshOuMXKTZAMkQAJWCXBxZBVvUY3zw0NR5P3tN8gFCecnZwEV&#10;wpyBF+NtvCi/uLm52XUGhh2RAAn8QwDX4NVSo7ExGo9PisYSwpxVNCOr/fP+/O91USo1b+/vc4uG&#10;rPor8caZZX1KAASQ9RcZ/FqJh6/+8Mfjn/qVWCMrgWq1epW1bor1eE0/ez2A+VeEoQs4ZSnFOPV5&#10;zLKBH89kx7Jp0oSdfKbKSZHPRDkBqlcfjUZHjUZjU95JqNdiSRIggawE8P59DUL1M2T1PMO9Yi1r&#10;OzPrJTaH8p5rJYrYKAkUQ8BBlnXOGcW4lr2SAAmQQMgE5F1eaTzeq1YqG1++fFlfWVnZKf/fr184&#10;kZU/EjBLgBnWzfIMrTWjC9XEXgyE5uus9hqNkWlGOHgoyzp+1ntPgIJ1RsUsAk7mDIMukGyG+FC1&#10;BxFa12CzbIoESECRwM3d3W7VQGY/xe5eFQttvsoyRq/r8NlhonsGo9HWx0aj47XvEjZOPrhj3XBu&#10;SuAVLMoAr9+FWm2V4iT1iEPm3X2Igr+r12DJPAQYn+r0bsfjtepgcKFeI7GSY78+H+F0kvXnDV+J&#10;OcLv4T48PMjJPtumrfQr+kyPzkF7nl2/DkbstAuI1XcwH5047ZSdkUCiBGRj1O3dnWRT33WCILH5&#10;k/dbJ1H1byeBxdfIMR52l5PAyL7HOGfk9JGv1Q3OTYwRX51swa4pccMYsMA6pCYli3q53EEc/CwN&#10;h93V1dWrt+YHqQ8LyQcp2kqxeope55hJgARIIDuBIBcjAQpqsnuo2Johij/x4rwJamd///33obxM&#10;L5YgeyeB9AhAmHs0HAy2cKTYuwfg9GgkNGLem6c6G2utY96P/L0WRHSHtcNf/lpo2bIAsvlOIwAB&#10;dssynaial02dUQ3I88FwM4WGgx4eeC3PwuXXPH1CsbpGbDsqis132+hK/oz/5J1QiO+FjIPI2iCf&#10;kbKSm1kPQnV517BBsboVvGyUBN4RkPsMxOoXzsTqYkFi8yfvtbzwZhEI8htuyi51kNCPc0akAZbY&#10;vS9SL3JYJFAUgSt8k+9IFvXRwsL6Uxb1z5/3Vj9/7kwSq4uRXF8U5Sr2SwIkMJ8AF0XzGQVYwslD&#10;jIOHsQDR02QSIAHHBOQlOl6oXzx/vHXcO7sjgbQJfPz4sYNsxZsuRetO1jhpu3X66PncMDMyJHP3&#10;/cPDKcPHXwL1ev3oWfjir5GmLfNLAJlpdFjrfc1UMdFK1Wr1KtGhFzHsXhGdhtonTubhtazivD/z&#10;dkHrLrlPLiws7KmYyjLuCGDzVhP3w0PbPfJZKwfhgq7ZHBZ7XVU24DUajfXFxUXea732FI2LgQDe&#10;qbf+vr09h3j8GPeaFedj4vzpHDk7JAESIAESiIMAn9/i8CNHQQKzCMizMTKoH42Gw80vnz+vrqys&#10;bEGofrSKBE0q5CrVSmUDCvcDZrlRwcUyJEAC8whw8TGPEP+dBEjgJYEgd87xRaWzII7hnvL8Mv0Y&#10;2dbP8JJ9zRk8dkQCJFCSD8jyIdnFs24M81WwIcP7spLrcD9q3d3d7SoVZiHnBCQTchJZ1gsWO5p2&#10;bLlSaZluM+b2ktuUUaAzsfa5KrD74Loejcft4Iwu2uACNh3JfZInBxTt+Nf9ywk+8MmxbI50YRmf&#10;uXJQ5jNTDnj/VkXMn+AdwwbnIiM42QgJTCUg79DxLv0YQvWz55NMScsBAd5nHUD+00WA9+Ugv+U6&#10;dCm7IgESIIFkCUy5p3FdEWVESBb1E7xH3YFIfXXly5eNpyzqq6vdLKN9FSOXIqLBEZjl8fgbPrrw&#10;RW0WoonXmTrpBLjwTtyVmYdv7MbDmMnsA58rGouPeYNkhvV5hLz59yBfcnB+chY/zuYMZyMqlSDU&#10;Ofjw4cMRP245hM6ukicgQorb+/vDSrm8bQNGjHOVDU5W2uQ9WR/reLzBbID62FzUkLkKWUovXIm+&#10;XIzpnz4ivlYXarVVruvUo+nh8RGJV/izTQAfDw4w1+/b7ieG9p+yQ1cq5zGMpdAxjK1f2n1kV6dI&#10;tFAnv+/84eHhGP+rlWeseUO1HnHzDAj13+1fq6GSmWs33uftLC0tncwtyAIkQAK5CNzc3u7jPdt/&#10;C8moPs3yhOZO3l9zha9e5QDjaqQ3QpYumsDIvsc4ZxTtZEv9G5qfGB+W/ONjs1NihjHgo7P0bMI3&#10;qy7W5j9wcmp3eXm5p1d7dulXOjFJy7765cuJpGkXNTxuYVuijkcTVyY7ZVskQAIkQAIkYI0AxerW&#10;0LJhEIhYbOObf2MVgEKE9h1ZYs7lSFPfmNMeEoiVgAgJPzQaOyLeMj3GWOcq05ystMd7ciasuB5O&#10;RRidqTIrWSUQZZb1AjLwWnXShMYhduWazjV09kcCBgmMcQKJwebSbcryCRrD4fCAm4P8Ci+809iG&#10;RfJXyI/PYRmx8xlKG9zzCTEbFKtro2MFEtAicHNz0/777u4CySa+eyVW1xpF+IV5f3XowwDvyUEm&#10;IHPoUnZFAiTwmgDvKYwIEgiQwHjcx0aDI9GLP2dR3/zy5cuRabG6kFGeI66vr5uD0eg/pfG4xeOX&#10;AgwqRyYzw7oj0J52ozyhqNgf4IOayrBSL2M0RqbBpGA9mDAL8uUG5yZn8eVkvnA2mskdQTDYwbp6&#10;Dx+9+gWbwu5JIBkCz8KKQ2TSXMk76BTmqbyMrNXn/TgT2hcxe1Kv13cyNcJK1gkgW+kFOlmz3pGt&#10;DhK7PrEZ6giZrPds4Yyt3fuHhzOsf1tFjCvm+/bbjEUY6yayUXeL4Bxan0XGZGistO01lJUN/faw&#10;btnQ7p8VrBF4OpmgXPbiZAJmbMvoZnPXZ0YDwqiG93Y9rPM2uWEmDH/RyjAJ4D3dGjYQHmP9Wsgz&#10;gjK1xOZN3l+VIyNfwQDjyn7O7nxIWfsNAWZZZ0hkIWBwbuL9JIsDAqwzI2YYA9778wrfN7p45v05&#10;qtc7kujclcWZ3tVf4uGh8vDQRmB9K+ojgytA7EedAMXq6qxiLZlpQpkEI7EP3LHGw9txGYuPWcAo&#10;Vg8qnIITrHNuchZfTuYLZ6OZ3RE+fl3hpfxfH5eW9j0xiWaQQPQERGCBLGlneUXrKc1VXgUF78eZ&#10;3PE2XnENbDUajU6mxljJKgHZWIMjFo+tdmKj8XSvzV59YYFCSsWYMiUO5j14LnAK1uciKiEvz3jl&#10;cTC4VCjKInkI5PzYje9PjOc8/A3XfbpuHh9FrL5muOnMzfEDeEZ0Oa/NjL0GUw2xfoLnJW7yDcZj&#10;NDQ0AnI/ub27k2zqu0HYnticyXurw6gMMLYoWncYH3m7omA9L8F06xuam3g/SSiEpsQMY8C/GJCN&#10;2aVyuTseDn+srq52i7Iw9/v9y8vLlVKl0i6Px1/xwb+NgawUNRj2WywBCtaL5e9D77knlD+DSPdD&#10;tw9utGaDsfiYZSEF69b8Z7rh4MTqAoBzk+kwmNqek/nC2WjmdPQcV/JwgHFLtvXCHgx8QUI7SMAF&#10;AcnghHn9NOvpYUnNUy4cotoH78WqpF6VmxSvcrQ97j1ytH0/U6OsZJVAUFnWeV2WFmq1VWbeVLsk&#10;sGlMTjnZnVWa91g1lrNKIbs6MSpgvLu7a1eq1VOFoixigkCGD95Yq3Qlu7GJ7tmGGQKYx+UZqm2m&#10;NbOt8EN4Bp4ZrssMvQRXBc9KO3hOOgnOcBpMAoEQkE3amLMPcT9ZCcTk32YmNmfyvuooOgOMKwrW&#10;HcWGiW4oWDdBMc02DM5NvJ8kEkIUrPvsaMmi3kECxZ8l/Bci9SsfjDX+8vry1682Gv0KAXsbAoA1&#10;HwZJG9wQoGDdDWdfezE6mfCDt69uzmyX0fiYZgXF6pn9U0TF4ATrnJechYmT+cLZaBQ6ehNbeGA4&#10;wUexPYqeFNixCAnkJCDZnO4eHuTY4bZOU8nNUzpwbJblvTgT3Tnx2qvX68wMnYms3UpBZFnnNflP&#10;EIyGQ55YoHhJQOi4X6lUvisWZ7GMBChYVwOnsoFCrSWW0iKg8eFbNtdBsN7Tap+FrRHAJo9dzOGH&#10;1jow0DDFEBkgalyTGVoPqops6kWMb3LeCcptNDYgAnjObT0L1ZsBmf3a1ITmTN5THUZpgHFF0brD&#10;+MjbFUXreQmmW9/Q3MT7SSIhNCNeGAPuY0ASQODb4A+c5NtdXl728r2a1W/t19fXzeFwKA8f/8ma&#10;uc6929hjFgIUq2ehFlcdY5MJP3rHFRjPozEWH7PoULAeTOwEJ1YXspybnMWXk/nC2WjmdDQlrvAQ&#10;cfWcbf3EF1NpBwnETAAfzOZme/0z/qTmKJ+czvuwtjdUYxX3nAMIMva1O2AF6wSQZf0cnTStd6Tb&#10;Aa/Hd8Sw4fAI19GeLsoUyyOud/GO2GuxY+h+kQ8S2IzEjNQKjnw6zYIJdxRIWSwy+wP4CWJ5x2Lv&#10;bFqDADZ4NDF/y9rE+x8/hmdwkSExSoaevakiJx/KiQ5MIOGNS2hIRATklENcY99x0tJ28MNKbL7k&#10;PdVRxAYYVxSsO4oNE91QsG6CYpptGJqbeC9JKHyYZb04Z4/HfWRQ7+B6+1kaDru+ZFGfBUT1G2Zu&#10;qJeXlyulSqWNzOvf8EDSzt0gG/CKAAXrXrmjEGOMTSb8+F2I/2x3aiw+ZhlKwbptNxprn4J1Yyij&#10;a8jJXOETtTn3PDxUdKvl8h4zO/nkNNoSKwHJZozn1GMvHp5jhZx1XHw+0Canez+FKGMT2Xi72h2x&#10;glUCj4+PLXzUP7PaiU7jvBZn0erVFxZ4WoFCPElco5g/ca1gc2hFKFhX89jteLxWHQwu1EqzlHUC&#10;bz5qSpZjya6O08f61vtmB3MJyMlUmL9FrL42t7AnBSiKyOAIQ4KUDD0XXgUxftJoNLhBpnBP0IAY&#10;Cdzc3u7jHcV/8d5hJZrxJTRf8n7qMGoDiysK1h3GhomuKFo3QTG9NgzOS7yfJBI+FKw7dTSS6HSw&#10;xv45qtc7qwG+P9P9jmkM7uWvX+3yaPQN8FrMZGIMa2ENUbBeGHovOjY6kfAjuBc+NWmE0fiYZhjF&#10;6iZdZrUtitWt4g2+cSfzhS+UNO53I2S//dBoHDHLky/Oox2xErgVEd1gcArh+sSPaEnNUb44WWOu&#10;9MXkou3IGKd9CNY3eJ8p2nvv+0c207On92ZF/ngdKtFfqNVWeQ3NR0XB+nxGeUtA6MuTMxQg3t7f&#10;b1fnbFZUaIZFTBN4/rjJE2BMg83XHtYjp7jHtfO14r42RREZmBsUpWTovZAquG/uYHPMSSGds1MS&#10;iJjAzc1Nu1ytHuIdxVp0w0xsruT91FEEBxhXFK07ig0T3VCwboJimm0Ympt4L0kkfChYt+poORUM&#10;+urueDj8gQzqXaudOWg847dMs5ZdX183B6PRf0rjcQsvvppmW2drtgnMDCJ+2LSN34v2jU0kjBcv&#10;/GnaCGPxMcswCtZNu81aexSsW0MbfMNO5gpfKGW43+Fhvo8HkL2PHz92fBkG7SCBGAnIUffYJHL8&#10;9rk0qTnKF8dmmCt9Mb0oO/LEKV52dXCix1ZRtrPfyQQKy7LO6087JEfD4RYyc3KdpkAOcc3vVAqc&#10;shbBfL5Xr9ePstZPpd79w0OQAtwU/CPZ1Rfr9XVuAvLD23d3d7uVSuXQD2uyWcGbjiY3Q6IUzV6d&#10;F5e5BrG9yVMNnaNnh5ETwAmGa+Ny+RjvJ1pRDzWRuVJ8yPuow0gOLK4oWHcYG3m7omA9L8F06xua&#10;l3gvSSiEKFo36ewryaKOtfXPUr3eDTGL+iwYeb5nmoT8T1uXeJCpPDy08XL9KzLbta10wkaNEmB2&#10;daM4g2zM2ETCj+JB+n+e0cbiY1pHFKvPc4FX/x6cYJ3zkrP4sT5XOBuJQkc54goP9d3yeCzZn/oK&#10;PbEICZBABgJy5L1kEcRO9ZZUT2p+ysDLSpUc86QVewJo1EScQrSxB8HtUQDDTcpEp1nWee1lji28&#10;PD6C4GkvcwMJVaRg3bqzN3FqRtd6L4F3cHd/fwmh4krgw4jS/KFkO15cPIlycIENSjbzYuPAeWBm&#10;TzSXAglNLxoSpmj26qy4ZKbDum2TG2OcIWdHCRCQd2m3d3ffcV3tJjBcqLjTurOkNdoCIzjAuKJo&#10;vcB40e2aonVdYiwvBAzOS7yXJBJSFKzncjTW1F186/tZrVY7y8vLvVyNeV7ZxDdNa0O8vLxcKVWr&#10;rfJo9O1ZvM6XyNZoZ2+YgvXs7GKoaXQS4cfxGELi1RiMxsc0OhSsBxM3wYnVhSznJSfx5WSucDIS&#10;hU4MxBQeVq7wYP/Xx6WlfYUeWYQESCAjgb/v7o6r5fJ2xuqslpWAgXkya9ch1jN5D5Usg/i4zCyD&#10;ngWCkyzrvO5MeL1XX1jYMNFQ7G0gpkX82Ix9nEWND3P5BrPFzqb/JMKtVKIQ4RYVZ9b6HY/7OCFg&#10;3Vr7bFiZwPMm3ouYNnZQIKHs/t8FDYpTNHu2WhyxfYJNujtWO2HjJJAYgZubm12srUSsvpLU0COd&#10;Jyf5kPdQh5EdWFxRsO4wNvJ2RcF6XoLp1jc0L/FekkgIUbCu52i8BxOR+rhS+VEaDrurq6tXeg2E&#10;W9rkt03rFCBgb5Wr1W/IKtmGgGzNeofsQIkABetKmKItZGwS4QfyKGPEWHzMokPBejCxE5xgnfOS&#10;s9hyMlc4G82cjgzGFR7u+8/Z1ru+DI92kEBsBHCU8TZEGsexjcvb8RicI70do0HDLN0/exCKUXRr&#10;0E8mmnp4eJB5aNtEW6/a4DVnFOlCrbbKTJ3zkSKez8CpNb8kS2QhgOzqlm4PWazxsw4E6/siqvLT&#10;urStQvDyhABPQsDpCS8Ox0yRhCZsQ+IUzV6tFcemLjmx8MRaB2yYBBIjgHdmLcyrh1jbNxMb+r/D&#10;jWyenOVH3kMdRXmAMUXRuqPYMNGNZdE65wkTTvKwDUPzEuPDQ9/aMomi9ZlkcVJrB+vnn6N6vbO6&#10;tNS35Qbf2w32Bfbl7e1a5eGhjUntP0k/CBUcYRSrF+yAgrs3OoHwQ3nB3jTfvdH4mGYexermHWep&#10;xeDE6sKB85KlaHjdrJO5wslIFDqxFFN4sDnBB7c9CqQUfMAiJJCBADJFtUW0HlN2wQwY7FexNEfa&#10;N7yYHmzeP5HR4QjZefeKGRl7nUQAQoA1HAN5YZQOrzmjOKWx0XC4hYydHeMNR9YgBOunWLe2IxuW&#10;F8ORkzIwf696YYzHRtxz04SX3pGMUov1+qaXxiVm1NOmjnI52k0dFEpoBrQhgYpmr0aLy/0Rz/M8&#10;ScooVTaWMgF5Pn0WqnNNH8EcqRrLvH+qkjJQLrC4omDdgM9dNWFZsC7D4FzhypkO+zE4JzE+HPqt&#10;yK4oWH9FH++7etAddcfD4Q9kUO8W6Rqf+rb5jdPZOJF5faVUqbSRYfIbsqO00PGKs84T74iC9bQD&#10;wOgEwo/l0QWT0fiYRoeC9WDiJjjBOuckZ7HlZK5wNpo5HVmMKzzsXEG4fvDx48cjX4ZLO0ggJgIQ&#10;bTQxnlP8rcU0Lm/GYnF+9GaMBg1xce+EqIPCW4M+M9GUsSzrvN5MuGNiG1iLcbOHAl0RQkI0Fq0Q&#10;UgGBtSIi+MUpGRT8ziAMRiuDweCSH0mthWHmhpldPTM6oxUfHx9buE7OjDbqYWOcAzSdYlCkotlz&#10;7uIiDsDfFhI99HM3xgZIIHECso76++5uF/fs/2Jj00riOP4dfsBzpK4Pef/UJZaxfIAxRdF6Rl+7&#10;rkbBumvi8fRnaF7ifSSekJg5EgrWRbPRGSOLeqle76acRX1WnLj4zun8irv89auNgX2FgL2NXQpr&#10;zg1IqEMK1hNy9oShGptA+ME8ykAyFh+z6FCwHkTsBCdWF6qcl5zElpN5wslIFDpxFFN42O9Wy+U9&#10;ZFbsKVjFIiRAAhoE5MMcRHZnPOFLA5pKUUfzo4opIZRxde98ztK7ztM7/ImK3FnWea25cGavvrCw&#10;4aKjkPugYN2e97BW6UCwvmWvh/Bbvru7a+PECtmE+OrHj6YF+3Y8PkHs7hRsRfLdPz/vXKR0shSv&#10;fY2wNyRS0egxd1HE9ImcHMVnmtwo2QAJlOT0wXK1eoh3EmvE8XYhmc7dJJ2RFhzlAd5zKVgvOGZ0&#10;uqdoXYcWy/4hYGhe4n0koZBKTLQuSUSwTv6Jd46d5eXlXkKezjxUV986MxuYt+L19XVzOBy2MfF9&#10;o7AgL83X9SlWN8sztNaMTh78cB6a++faazQ+pvVGsfpcP/hSIDjBOuckZ6HjZK5wNpo5HTmOKzwY&#10;HS01Ggf8KOdLANCOmAhA6HSMa2s7pjEVNhbHc2Nh4zTUsev7prxkg8CDmXoN+c9EM5myrPM6M4Fe&#10;uY2FWm2V66/ZuCR7L0pEn71XOWgMFsRmowPM2/sGm4yuKWyYOIQYd3fWwPgB1b3bh7Xa+lK53Hff&#10;M3t8SeB5c67M0Un9eM1ruNuQUEWjx8xF8Syz12g0jjI3wIokQAJPBOTEweF4LEL15O4PWiEQ0Pyo&#10;Na4JhXnfzEtQsX5gMUXBuqJffShGwboPXgjPBoNzEu8j4bk/k8WxC9bH4758PxtXKj9Kw2F3dXX1&#10;KhOnhCu5/t5ZKOrL29u10sNDC5nXv5UrlXahxkTQOQXrETgxxxCMTh78gJ7DE35WNRof04ZIwbqf&#10;zn9jVXBidbGfc5KT2HIyTzgZiUInBcUUHvr74+Fw7+PHjx0FK1mEBEhAgwBE67sQJB5qVGHRtwQK&#10;mhtDdESR90yIHyn08ChotDKf8horxHOj4XAL4iiuvWbQp2DdXmhizt6BYP3EXg/ht4yNPxdYw63p&#10;jIQfU3Vo6ZfFMcncaKGPzXgNOf0C18Z34w0H0iCvcw1HGRSraPSqXFROiqrValsLCwtd5UosSAIk&#10;8I6APHve3t19x71hl3gUCHg+NyqMQLkI75nKqPIVDDCmKFrP53KntS2L1jlPOPWmu84MzUuMD3cu&#10;K7SnCAXreH/Vwdr456he76wuLfUL5RtB50V+9ywU3+Xl5UqpWm2VR6M/4vWVQg0KsHMK1gN0mkGT&#10;jU0e/Ihu0Ct+NGUsNmYNh2J1P5ytYEVwgnXOSQpeNVPEyVxhxtR8rXgQU3j472LD5s4SH57y+ZK1&#10;SeANgdvb2238T5Klk8+SutHhwdyoa3JR5X24X+JD9QYEkL2iGLDf1wTmCsp4fRUaMnhxfYTrZa9Q&#10;IzzvXMQvg8Hg0nMzQzVvkwK96a5D7K0h9i7yOJcfVvPQe19XhKWL9fo6T6Ywy1W3NdlIhOsj+ZMv&#10;eH1rRI4hsYpGj0pFEcc9/G3x/ZcSLhYigakEbm5udpH4T8TqfN+lEyeezo06Q1Aty3umKqmc5QKL&#10;KQrWc/rbZXXLgnUZCucJlw511JehOYmx4chfPnQTuGhdni+R6LKL5IA/kEG96wPSmGzw4dunFzyv&#10;r6+bg9HoP6XxuIUHsKYXRnlsBMXqHjvHgWlGJw5+THfgMbddGI2PaaZTsO7WqTl6o2A9B7yIqzqZ&#10;J3zh59F9bjQeH3xcWtr3BQ3tIIEYCMjRyBDanFG0ruFNj+ZFDasLKerR/bIPAeQGxWSFhMG7Tqdm&#10;Wee15YeDSqVeHdeLL8b4agfEkfw+ZcE5yCgrwt++haajaBLrtm2s2Y5NDoaBnI8mnlH3GvX6Ub5W&#10;WDsPAa3TW/J0FEhdXtMajjIkWNHocWZRxPKJbBrkM4spomwnRQJIzNDCPHhInURG73s2L2YchVI1&#10;3i+VMOUvFGBMUbSe3+1OWqBg3Qnm6DoxOCfxPhJddEweUHiC9Ssko+mOy+UfpXq9yyzqduPUo++f&#10;dgeq0/rl7e1a5eGhjUnyGx7KWjp1UylLwXoqnp48TmMTBz+oRxlIxuJjFh0K1oOIneDE6kKV85KT&#10;2HIyTzgZyZxOPIwnrG/7z9nWuz4gog0kEAOBZ5HHGT/oKXjTw3lRwepCinh4rzyp1+s7hcBgp+8I&#10;vMqyzuvKuwhZqNVWKZaa7RbE8CU3e5kPXWwu8vD2YX6cWVt8eHg4xbXZzlp/Xj1+cJ1H6M2/j8d9&#10;rC3WNWuxuGECmI/lOaZluNmgm+O1rOE+g6IVjV7fFcUz+V6j0TjK0wbrkkDKBCBUX8P4Ragu2gj+&#10;8hDwZF7MMwTVuowVVVI5ywUWUxSs5/S3y+oUrbukHU9fhuYk3kPiCYmZIwlAsC5Z1PEy9Ue1Wu0s&#10;Ly/3EvGMF8PkS+w5bri8vFwpVSptCHu+4virNoqveOG5go2gYL1gBxTcvbGJgx/WC/ak+e6NxcYs&#10;0yhWN+84Sy0GJ1jnnGQpEl4362SecDIShU48jik8gHWWGo0diqkU/MgiJKBA4Fm0Lh/3thWKp1nE&#10;4znRN4f4eq/EaQJbEIJ0fOOVoj3/ZEOtVvmOysMAGA2HvFbm+AXCYQokDccu5gWKf+cwdblRgh9f&#10;5wc458r5jGyXwDUhzy+7tvsJsX1ewxpeMyRa0ejxn6J4PrnC6SJb2LDVzVKfdUggdQLyXHl3dyf3&#10;gf/ifvD0bMn5L2dUFDgn5rRcuzpjRRtZtgoBxhRF69lc7bwWBevOkUfRoaE5ifeQKKJh/iBmxEth&#10;MYD3p1gDd8eVyo/ScNhdXV29mj8QlrBBwNfvoDbGaqTNy1+/2oD2FQL2NrKwrhlpNLBGZgYNRQiB&#10;eVPfXKOTBuNF3wGe1zAaH9PGSsG651Hw27zgxOpiNOckJ7HlZJ5wMpI5nQQQT3ggk6OtDj5+/Hjk&#10;AzLaQAIxEEBWqn1kjP0ew1iMjyGAedH4mDM06PN9UgQhuHdsLC0t9TMMjVUME7i9v9+uVirHhptl&#10;cxkJvLx2ca0cLS4u7mVsKolqFKybd7N8bEG26k3zLcfRIoS5TazRzosaTWEf4ooa8Jx+JV4XGa+F&#10;egcCxTauidNCjfC8c163Gg4yJFzR6LEkmfDwt8VnEx1qLEsC/xK4ublpI5PkIf6XtbdcOP/ljJQC&#10;5sScFmeuzljJjE6vYmAxRcG6nnsLK03BemHog+7Y4HzEe0jQkaBuvAdZ1qGF6GBz5k+sfbvMoq7u&#10;Otslff4Wanvsudu/vr5uDofDFibS/6R0/Duzq+cOnaAbMDZpULASdBxMM95YfEzrgGL1YOImOME6&#10;5yQnsWV9jnAyCsVOAoop+cgHwdsOhFU9xdGxGAmQwAwCEK1vQ/xBEelLRgHNiUUGdyD3yR4EkRtF&#10;cmLf/xKA6Pci1WQKPsTBjGu2h0yfvE5mOAniYW7wMhzEWNOfYH7eMdxsNM35FHP8KIt8AaXSJjMi&#10;F3d54XllDd+zzvHMslKcFeH0zGtW0VcGxSvzepR7nmwO5KmB80jx30ngPQHZxIdrSITqrVl8OPfl&#10;iB6H82EOK41UZZwYwTi/kcBiioL1+S71pgRF6964IihDDM1JvIcE5fXsxhYgWBfdA76ZdBFjP1c/&#10;f+5kN541bRIITk9mE4Zu27Lz4suXL0crX75s4AjL1dF4vCM7M3TbYXkSIAESiIFAIAKbGFB7PwYu&#10;Lrx3EQ20TSAwYaZsvMQ69vzv29tDOQrWNh62TwKxE0CGtxOMcUOyUcc+VqXxBTYnKo3JQqGA1tJN&#10;Ef1ZQMAmMxAYjscHGaqxSg4Ccq3++ZvRjIhAuKbKwZlV9Qkg5v5Xv1Y6NfDM89WX0SrOI76Ya9wO&#10;xGqHYnXjWLUaRFaxU4rV1ZEFtE5XH5SNko6e+zCH7DUajR2K1W04kW3GTECeT7BhSd79yokzrZjH&#10;WvjYHM2HhY/z+dnYBztog18E+I3YL3/QGhIgARJIgICcKN8Rze5oYWFdNLwrnz/vUazut+f5rsWS&#10;fy5//WqXR6NveGnSii3bFTOsWwqaAJo1OmEk9MAegGuNmGg0PqZZxAzrRnxlu5HgXkZwPrIdEk/t&#10;O5kjnIxEoZOAYwofLa7gq71nwa3CYFmEBEhgGoHnzIWnKZ3G9Y5FwPOhq8gO9f6IuGZmVFdBMqcf&#10;Zlm374gs1ylOZNyCmKpj37owe7i7u2uLYDJM6/20Ghvl5MSkEz+tK9YqEWgNBoPLYq2Y33sq2cWG&#10;tdr6Urncn0+EJWwQwMbDQ6zjdm20HXubqVyjuf1oKOPiWztkQ3itVtvihpfcHmIDCRK4ubnZxUal&#10;75j/V3SGz3lPh9aEspbmw5xWGa/OODGOdHKDgcUTs6w7igsT3VjOss45woSTPGvD4HzE+PDMt7bM&#10;sZBlXbKo4539D7xf7kiyaVums117BILTlNlDYbZl2amxsrKygwzs69VKZQMT7dHTsQOB/yhWD9yB&#10;vphP4YovnjBmR5YP+NqdU6yujYwVSIAECiAQ+D3u6cNFuXz8993dmYhtCyDILkkgGgLY+NGHcGwT&#10;A+pEMyidgQQ+H+oMNWtZJ2vorMbNqYf3G8fMIG0JrmazzLKuCUyxeN4MyD5lc1YcstNi+Jhw5bTD&#10;BDqDCKmfwDAzDREC3Vamio4rKZze4Ngi890h49URxermuaq2KJuFKFZXpfW+XMhr9+yj9qPm87fV&#10;DYrV/fAHrQiHAN7ttjD3X2DtLZuVVsKxnJaGRID3x5C85c5WitDcsfa9J84Rvnsog3387pMBGqvk&#10;JjAe9/FO6QQborZGw+GqZFGHHnefYvXcZAtrgPcHx+gvIfypPDy08YLla7lSaTvuPnd3FKznRhh0&#10;A8YmDC5igo6DScYbi41ZZChYDyJugnsJwfnISVw5mSOcjEShk8hiCsdnHXxoNI541LKC71mEBGYQ&#10;kGOXISTbTQZSZHOhDb/FcG/Ee40ONmVs2eDDNvUI3D88nD2d8MdfLgKGr8seRFUbuQyKuDIExE3c&#10;F88jHqLzoSHr7CrX7JOxS0bpUNdhMWUbk+zIi/X6OuPU+fTw1OHz6U/nuBZWirEgnl5jui6tecVk&#10;1sXx+ATPHHucO6x5iw1HSOA5CYmI1Nt5h8c5LydBg/NhTkusVmecWMX7b+OBxROzrDuKi7zdWM6w&#10;LuZxjsjrJA/rG5qPGBse+taGSRkzrEOg3sF69ic2X3YpTLfhmGLbNPwtptjBhNb75eXlSqlabZVH&#10;o2/P4nXvXxZSsB5alJmz1+hkQQGLOcd40pLR+Jg2JgrWPfH2bDMoWA/CTc6NdDJHOB/VhA4jvb/h&#10;hUG/PB7vIFt01wfMtIEEQiWAD4bbEIgch2q/st2RzoXK41coGNN9EeKzvQY2NikMm0UsEnh8fGzh&#10;fn1msYtom7Z5PVJAPDtsELf8LmXwysIGCZvhbNBS9009PDxc4APXmvuezfYY+gWDD40HEJ3um6XC&#10;1lQJ4DqQTUJN1fIsN5tA6NejE/8aELFggyyfNZw4i53EQkBOQUNG9V2se76bGhPnu5wkDcyFOS1w&#10;Vp2x4gB1YPFEwbqDmDDVBUXrpkim047B+Yj3j0TCRkG0/nSyVrncRUz8XP38uZMImWSHyRfZHrke&#10;AvZWuVr9BkFQGxehdy/RKVb3KFgKMMXYZEEBSwHes9ulsdiYZSbF6nadaKj14MTqMm7OSYa8P70Z&#10;J3OE9VEodhB5PEkmXfhzD8L1viIRFiMBEnhDQESlg8HgNNrMhpHPgyYCOrb7omRLxcfwTQjQeib4&#10;sI3sBJhlXY+di2txOBxuYUMHX65PcQ0F63oxO6c0M/pPAYRnmDWsvS6M0vagseA+6OLo5jqyq3uA&#10;LkkT5JQBrNd2kxy8xUEHdx1aZDG16YxCFnnGwMa/LWzG6hZhNvskgRAJSJKEZ6H6mmn7Od/lJJpx&#10;LszZq/PqjBNHyAOLJ4rWHcVF3m4oWM9LMM36huYj3j8SCZ/J8XKFZ7/uuFz+UarXu6vUHyQSDL+H&#10;GaS2LFYPra6udlc+f9778uXL+mhhYb2E7AFPO0j4IwESIAESIAESME+AojrzTFNuMYF4kmNk8eLg&#10;/ObmZjdlV3PsJJCHgHxwh1h9M8rnvATmwTy+l7ouBLJ5bdStL5svcH+I/+QAXTAFlK+UywcFdBtU&#10;l3IN/vlzYTiuja8u+gm1D9wLu6Ha7pvdYHnlm02+2IOs0i1fbDFph8u5zITdw/GY9ygTIDO08Sxg&#10;5DN8BnbzqsS4tp83Zu1/z/CM+PysvEGxujZtVkiUADYlNZFV/ez5uXzNBgbOdzaoxtcm4yQ+n3JE&#10;JEACJEACJGCagDzv4e8A35U2Pn/+vLqysrK1+uXLCcXqpkn73x7Xjv77qITM6yulSqWNzOvfypWK&#10;vGRfKcJsZlgvgroffRqdKDK8pPSDAq2YRsBofEzqhNnVgwm+4HbBcT6yHlvW5wfrI9DoILF4kgfK&#10;52zrXQ1KLEoCJPBMQI5pxkfFU3xQlOe78H+JzYFZHBb7PRExfYQs63tZ2LCOOQLMsv6eZcHXHrNe&#10;zwhvCIlFWBPHfdDcZZypJWQj4hw8hRziTNZb7UxgA6vka1Yy2ZyyWK9vBoYzCnNFxAj+Z9Ge7uSJ&#10;l3y99jzB89sM9eyLHZzGsIN5+8or+2kMCXhIQN4rYVPSIeb4bRfmca7LSVl9HszZUbHVGSeO+AcW&#10;T8yy7igu8nbDLOt5CaZX3+BcxPtHvOGDNWsfGdS75dHoJ95fdpDImc968bpba2QFf7fRspWFnwlc&#10;/vrVhuO+QsDeLpXLay7AzAwUihNcuKDQPoxNFIyVQv1oo3NjsTHLOArWbbjOeJsUqxtHGkWDTuYI&#10;H0glfH8bj0YnS0tLe/yY6EMg0oYQCSAL1jGuHycfF63xSXgOVGWayv0QLxy3Go1GR5ULy5knIMI0&#10;JDo4N99yeC36ct3VarVVrpMmxw/iVQQ2u+FFl38WY/49wKahff8sK94ixNllamJd3z70Yj7eZKZk&#10;99eCCBkfHx/P0HPTfe/p9ejbdeelB+YIWuRehvdLvJd56Twa5RsBOf0S65vveM5YcWkb57octA2K&#10;+nJY4aQq48QB5sDiiYJ1BzFhogsK1k1QTK8NQ/MR7x1xhc7TqZrl8o8qhOrLy8u9uEbH0Zgi4Mv3&#10;G1PjSa6d6+vr5nA4bGMC/4YHU2svH5ldPbnQejVgYxMFxSzRBZKx2JhFhoL1IOKGgvUg3OTUSCfz&#10;g9MRzegs8fsbHjyvnrOtn/jiEtpBAiERgGh9F89yhyHZ/PphIakZX9tNKdGByOQKgsl1inO1w8Ro&#10;BWQTPsYL4W2jjQbSmI/XG97ZcSPHlPiBkHhfhDaBhJfXZjLOJrtHNvEgxpLexFP0R19mVy9u6nha&#10;D5RKSa4HiqJe9PVW1Li1+p0gaJFnCPztfPz4saPVFguTQIIEkFG9hedtmd/Xihg+57mc1A2J+nJa&#10;Yb0648Q6Yp2TSxwYo9YFRetqnAovZVm0zvmhcA+bN8DQvY2xYd41LluULOp4Ly/Pcz8/f/7M5zqX&#10;8APuKzh9WcCsrZguu1G+fPmyv/Lly8ZoYWF9NB7vINMlJwArtNNs1McPvml6ItFRU6wehOODW0wk&#10;Li4OIqhCMpLxBE0csvngY8nfd3dnIgoJyX20lQR8IICM1EeDwWBLPtT7YI+WDZwDZ+JK7VlKMthC&#10;HHWqFUMsbJzAcGHhwHijnjco15qv1xvWSV89x1eYedzcYg59tVoNbw1hbvizWmq76cbfXoqeH/G9&#10;YsdfOvFaBkHjNkYnf/w5JODrWsQhgvldvXl+hLChh2eITYrV56NjibQJYF5fw98p1s9ycsZaUTQ4&#10;zxVFPqx+GScO/MX3sQ4gswsbBDg/2KAaR5uMjeD8KJuOO9Cm7izUautfPn9eh1B9j2L14PxYqMG8&#10;7gvFb6/zy8vLlVK12iqPRt9wHHQbPa3k6Y0Z1vPQC7uusUmCD09hB8IE643FxiwyFKwHETcUrAfh&#10;JqdGOpkfnI5oSme8t00Egw2UBx8gwKUIyYcgpQ0hEXje8CFi37Ug7OYcONNNydwLJ1DAy8o92YgR&#10;RBxHamQKWdYDusZ6CwsLG5GGWq5hPT4+ttCAiG74y0kAMRbQJZFzsBrVMRee4ZlE4oy/FwScZS4b&#10;j0/q9ToF646jT54pIAI+k42Ejrtmd88EnF1joRL/NwtjR+YIvjsK1ZG02wUBzOcrz6fyeXUqEee5&#10;HN43lIk2hwVOqjJGHGAOLJaYYd1BTJjownKGdTGR84MJR3nWhqH5iLHhmV/fmCObjZG87sdoMOiu&#10;rq52/baW1oVAgC+zQ/CSARuvr6+bg9HoP6XxWI4La+o0SbG6Dq34yhqbJChoiS44jMXGLDIUrHsf&#10;N8GJ1YUo5yPrceVkfrA+CoUOGEtTIeHFQn88HO4xS5ZCHLEICbwgIB8jITIRcZXWM5tziJz/ZiJP&#10;5j44gwJieWNxcbHnPDbZ4ROB2/F4rToYXMSII8Trq1arrVKM9T4aKVg3d4VSsP6epaypcILNpTnK&#10;8bVk82OwnBy0WK+vc+5zGzcS95hbZSOQ388SbrEU0pvN66uQARnudDQcHiwtLe0bbpbNkUBUBOS0&#10;DNxHRai+5tvAOMfl8IghUV8OC5xVZZw4QB1YPFG07iAmTHRhWbTOucGEkzxrw9BcxNjwy694v9Af&#10;l8tdJEn+KdnUIVK/8stCWhM6gRC/84TOvHD7L3F0WOXhoY0J/5tKlhkK1gt3WaEGGJskKGop1I+m&#10;OzcWF7MMo1jdtNustBecYJ1zkZU4eNmok/nB+igUOmAsKUBCtoTxuIOY2MOHyL5SBRYiARJ4IoAM&#10;Wsd4Vtv2Egfnv5luSeY+OD84+5JVmkK1+aBslcDml0OcuLdrq33X7YZ8bQ2Hwy2cOtBxzSyE/iCs&#10;5PeonI7CeruLDLWbOZuJrjrWUu1qtSon1/A3h4CNixDHQh9g49o+4bsl8HTCSqnk5zOEWxRe9Gbj&#10;2vJiYDmMkM0sEKvtfOS6KAdFVo2dwPNJGYcYZ8vnsXKOy+EdQ8K+HBY4qcoYcYA5sFiiYN1BTJjo&#10;wrJgXUzk/GDCUR61YXAuYmwU61d5xyhZ1KsQqi8vL/eKtYa9x04g5O89sfvGyfguLy9XSpVKuzwe&#10;f8WHzDY6XXnbMQXrTlzhZSfGJgiKWrz0bx6jjMXGLCMoWM/jImd1KVh3hjqYjpzMDz7Q4L1N2Qt4&#10;wL3CS4a/PjJ7ljIzFiQBIYBsWvuVSsWrY595Ssns2EzmHqh+iZ5ARLmjXpwlTRJ4OrHh4eEC88i7&#10;9zwm+7HdVgzXFcRZRxBu7tlmFWL7FKzn9xoF65MZyqYdzH+7+Qmn1YKRj8PIwsVNa+7jRjLxYpOG&#10;CNb584iAkWvKo/HkMQUsevgOucNTmPJQZN2YCcjzG+ZyWb9shzBOzm85vGRQ2JfDCutVGSPWEf/u&#10;ILB4omjdUVzk6YaC9Tz00q1raC7ivcNtCEkWdbx776DXn58/f5b/8kcCzgjE8N3HGawUOrr89auN&#10;oPiKF0dtiBHWKFZPwevTx2hsgqCoL7pAMhYb08hQrB5EzFCsHoSbnBppfW5wOpoZnfG+lskTePDt&#10;PWdb72ZqgJVIIEECIjzBsOWD5Urhw+fcN9MFydwDNQMRQl1mltZkZrI4BJv7SE7g18YXhQFGeD31&#10;RLypMPTkiiAb8AVOYlhLbuAGB4x5lpmsJ/BkbOULsjwfiYej0c7S4uJJPgtYW4fAczbeMy+eGXQM&#10;T6hsnmsqCkw4fU82svL0pSi8yUFYIHBzc7MrCQtwjRT/7kdjfMnPbRqs3hU1JOzLY4KLuowRB5QD&#10;iyUK1h3EhIkuKFo3QTGtNgzNRbxvWA+bK7xH7OLd+w88n3V5Orp13uxgBoEIvwHR36YIXF9fN3Fs&#10;cQvt/QcPyc1X7VKsYAqz1+0YmyAYL177Wdc4Y3Exq2MK1nXdUkh5CtYLwe51p07mBx8I8L6W2QsS&#10;I3gYPsFD8B4/VGbGyIqJERABCq6b4gUonPumRl4y978M1x5i9wobljb48jMDPANVQsuyHvO1VKvV&#10;Vrn2eR/UEBWfgYu8e+QvIwEK1t+Dw9y3NhgMLjIiZbUXBDJ8LO7VuUHHaQzJvR6nVZyj0zWnHbMz&#10;bQIZriftPnysMBqPD7CJZd9H22gTCRRNAEkKWlgLy+kYQc7hqc5rRuLGkLDPiC0WG2GMWIT7p+nA&#10;YomCdQcxYaILCtZNUEyrDYNzEe8dZkNHkskhWfGP0WDQXV1d7Zptna2RQHYCwWnNsg+VNXUJLC8v&#10;9758+XKEvw0I11cxke3gI0hHtx2WD5NAzB+Kw/QIrSYBvwgEt4CgyM56ACVz32AsZY6lPzEiR9ve&#10;3d1dSPagzI2xIgkkRECOTG80GutPL5aK+nHum0o+mftfxtiTTJ/VavU0Y3VWy0lABNKI0b9yNmO9&#10;ulxHsV9L2HzUsg4yzA6uwjTbH6sxz3b9scYPS7ARgtebIVfozs9yopahrtmMIgHEe7BCR8UhRlMs&#10;9rXOW0fJxtUBTluiWD2aEOZADBKAUH0N70Zl4+YZml0z2LTTplKb14zCTeQ9G2PEaNRMbiywWAru&#10;27IDF3rZBRMLeukWr40KbC7ymmVO4/AdsY/NQSdjnH43HAxWv3z+vPHl06d9itVzgmV14wS4JjCO&#10;NM4GMXldQbh+srKysvX58+dyaTzeeprkMNnFOWKOyhgBLk6MoUymIT4EJeNqDpQESCBdAnLELQSM&#10;h/JxRrJHp0uCIycBNQIiOoVwfRPPXydqNQyW4np+Kkx+eFOOsybm+n3l0ixolACO9zzCOxwv393o&#10;CiGNgnHcGObxr467DKI73Nf+JwhDaWRQBHC9fQvK4ACM/TNfz1r74HruLiwsdAMYTjQm4nl6F/He&#10;jmZACQwklecHZEXsVcrlzY+NRicBt3KIJKBMQE7FgFh9H3O3nATTUq7IgiRAAiRAAiQQGYFU1sWR&#10;uY3D8ZSAvI/BM9gensE2IFBfX/n0aUf0naLz9NRkmkUC0ScwoosdELi+vpYj6v+DCVCOLms66JJd&#10;OCBgbJFIgYsDb7nrwlhczDKZgnV3Ds3RU3A73jgX5fD2/KpO5ob5ZtgvwTjKzHhejOBh+ggZpA9E&#10;lJu5E1YkgUQI4OPmIbKp7joZLue9qZjnzWtO/BNYJ5jjNylkK8Zpt/f329VKRTKwevFL9PrpIf43&#10;vHCAR0bIZhbc0757ZFJwpiCuEr2kprsKcXUpJ3wE58zADH57TDeyd23IyUCBDSNYc2XjN9ZW58EO&#10;IHHDoz7mfjzuYMPkDt/vJB7kHP47AniXs43/8VCSeMSGJ+o5zbazxmnQS2OUtoNlTvuBxRISY/Ln&#10;O4GRfS9xbvA9CDTtMzgPMTZms5fEwngZ2EGpn8PhsEthumassrgXBPhC2ws3xGOEHGP2MBi08YL6&#10;Kz4MtOMZWVojMToxUOQSVfAYjY1pZChY9z5mKFb33kXODXQyNzgf1YQOeU/L7AXFGOnjwXrv48eP&#10;8pDNHwmQwAwC8qETz1t2xaec86Z6QHFOYwy/J9AXwS7FK8WExsPDw0WpXF4rpvcSM2YAfK1WW2X8&#10;v47Ax8fHFv6Xs6LiMvR+kUBETmBZDX0cJu1nTJmkqdbW04dknAIkAlW1GiyVl4Bk6EWsi1i9sPt6&#10;3jGwPi6bCCGMxuODpcXF/QiHxiGRQGYCeH8jyd5kg6ase6P9xTinOXGWQXGfE3szdsL4yAhOp1pg&#10;sWRfCq0Dj2WnErAsWufcEGHsGZqLGBvvYuMK7wC75UrlZ71W6ywtLfUjjB4OKTECwWnOEvNPcMOV&#10;ifHLp09HK1++bA0Hg1W8rN7CgvMEA7kKbjA0OD8BilzyM0ytBYrVU/M4xxsBgWREe7ynZY5WjRhZ&#10;q1arpzjW/Ew2QWbukBVJIAECeO6SZ6wNEapZGS7nvKlYNeY0K64JvNE1iKbtbrQIHJBN84cQENls&#10;f1rbcs3wuvlNB9lwW0X4gH3GSwDip168o8s2MqyNeJ1lQ5e5FhLXXGFDWiH3mMxGB17xeT21Fvgw&#10;kjc/pvWRPJcORqMtitWTD2sCeEFANhf9/fffx1ivyeZMrk8YHZMJJPL+LaZ7nrehnEgsecufhmUi&#10;wLkhEzZWSoQA1pI96C2PoLvc/Pzp06poMEWLSbF6IgGQwDApWE/AyUUNUY6d+Pz5c2fl06cdmUBl&#10;IpUJVY6nKMom9ksCJJCdAB8asrOLqWZwCwe+pIkp/DiWdAjIR5xziNb30xkyR0oC+gSQUbWHWhtP&#10;L65M/njvnEqT6+H8gYaP9W1sTNrN3xJb0CUAAdEJ3sk4ex9Dofp7DyH+v+r6LfbyyDrvLCYjZXkV&#10;6bgyDwsn0HzLXJkVsxL4C/Mbr+Ws9DTryTpK1lOa1VicBKwRQPbDXqVc3vzYaHSsdcKGSSAwAvJO&#10;E/P1BdYl24GZntlcvi/JjI4VSSBJAsF9a07SSxw0CRRHINF1xZUkA0ZSgB1JDvzl8+cN6C33oLvs&#10;FucJ9kwC9ggkep3bA8qW1QhI1syHwaCNj6X/wQvWplotlnJBwOikQLGLC5c568NobEyzmhnWnfkz&#10;a0fBvUTgPJTV1cr1nMwNytZYKsg4ygzWQHz0IcbdwY5xPpBn9gIrxk5AsnY9Z1lsGxkr57yJGA3M&#10;Z0bcE0MjkoER7wE2nzddxDCkYMYA0US7gtNMbBrMa2Um3R6yEG/Y5B9i24+PjzzpN6PjMJ8eYC7d&#10;z1g9umqyJhoMBpfRDczjAck9vV6vr+O+fuWxmdGYhpM6mmB9Hs2AOJAnAiHfBDHvdhfr9S3OAQxm&#10;EvhNAN++W7ge5FSxtRSZhDyfFe6vcRr00hhlgdEUWBxBmMlfCARGdj3FeSGEINC00dBclEJsyPNU&#10;qVz+US2Xu8vLyz1N0ixOAkET4HekoN0Xh/GXl5cr2GXexg3nG/7bwqhW4hhZmKMwNilQ6BJmAMyw&#10;2lhsTOuDYvUgYiYowTrnIesxZX1esD4CxQ4YS4qgXhczGR94aO80Go0dfgTN5ApWSoQAhKhy1PR2&#10;ruFyvpuIz+R8lss/cVXuQeBG4W4BPr1/eDjDXCHvXoz+eJ2o4URG8VWuZ16zggDzEu8D+S5QLYRe&#10;lcIaeQ9z6VGGqlFWkU05VcubcqIEl2NQEKzvYNPESY4mWFWRgGzIwAYfEauvKVZhsYAIhCjGGOE0&#10;ZZzgsxcQZppKAtYISJK2Z6G68ecsa0ZbajjE+cwSCr1mDYn79Dp1X5rx4YB5YLFkVwrtgHcKXVgW&#10;rAtCzg2RBZKheSjGuMBzfR/v0Dvw+M/hcNhF9vSryLzP4ZCAMgF+T1JGxYKuCPz69auNvr7iBtTG&#10;A/6aq37Zz28CxiYFil2iCiljcTGLCgXr3sdMUGL1pwnNSeR67zebBiZBmHGUOYRMxwce5K8ki+TH&#10;jx+PMhvFiiQQOQF8JN2G6E+yeen/ON9NZGZ6LtN3TLw1MK8fQeRGkYtjF0Ps1sL7ljNT3fIa0SOJ&#10;jxFb2ITX0asVd2mcEmJlE0Xc1P4Z3Say9ncTGevcYcqJM7k3783thQX+EJAPrZJdnUTcEMDmHs6V&#10;blAX1ksoggw5WQEnJ+/hJLyTwmCxYxLwhIBsJsKGuV2sP757YlLhZoQylxUOapIBhgR+Xo7thVGM&#10;EcseCiyOKFi3HA8mmqdg3QTFtNowOA9FcM+Q79rdcqXys16rdfAM1U8rGDhaEphOgN+VGB1eE7i+&#10;vm4Ox+M2XoB9wwN/02tjIzDO6IRAwUsEEfHvEIzGxiQyFKsHES8UrAfhJmdGWp8XnI1kTke8n2Xy&#10;hM34wMegHgS5ksmvl8k4ViKByAmIGHUwGJxqZavlXDcxKmzOZZGHofLw8MKW4l1lWuYKmsiyzusj&#10;mz8Q89yo8QYdBevZYklqIZ42uCb+lx9i6YLJT7LHU4aa3DCRAVqWKhCr71MMmYVceHUCEGT08a1u&#10;i/ee8GKLFpsnIAkD0Ooh5ucV862H3WIAc5mfgA0K/Pwc4G+rGB8OvBNQLFGw7iAeTHRhWbTOecGE&#10;kzxrw9A8FGJsyDdsvDfvImnJD2RQ73rmGZpDAt4Q4Pclb1xBQ+YRkCPV8OFBMoF9g/iiPa88/12f&#10;gLEJgYIXffge1zAWF7PGSMG6xxHw2zSK1b13kXMDncwNzkf1pkPezzJ7wEV8SGZeZCg9wIehq8yG&#10;siIJREoAopYmrhHJMtqcO0TOdRMRuZjH5vomgQKSoRGCl3XO5W6dnTfLOq+PXP7qISP2Rq4WIqss&#10;Qky852NWygx+RSzxcnzmhnXPGjbsXWTAyCoZCIB3F9nVNzNUZRVNAv/csw198NfsnsULIOCrKEOu&#10;+8V6fYvr9gKCgl16RQDfqlvPm4haXhnmkTG+zmMeIZpuSiL3e8aI5WgMLI4oWrccDyaatyxYFxM5&#10;L5hwlEdtGJqHAomLK8xjnfJo9BPfOjoQqV955AmaQgLeEuBLbW9dQ8NmEbi8vFypVqutUbn8DSLK&#10;NsqukFh+AsYmBIpe8jvDoxaMxcWsMVGw7pHHJ5tCwbr3LnJqoJN5wemIpnTG+1kmL7iMD3wwlePU&#10;dj5+/NjJZCwrkUDEBORoaogAz+aK1jnXvYsCl/NYxCGoPLQn8cviIkVvysTMFMySZZ3Xhhn2tVpt&#10;lWKvf1lSsJ4trjB39iEYXs9WO75aSHKyi+vqML6R+TkiZvd345en9TxODnh1cpKhD/9uRsBeshLw&#10;TZgxQsKApcXFvazjYT0SiIGAzMm39/eH+E6yHcN4bI/Bt3nM9niNtZ/IfZ7xYSxiJjcUWBxRsG45&#10;Hkw1b1m0znnBlKM8acfQPORrXMj3jFK5/KNaLneXl5d7nlCnGSQQFIHg9GdB0aWx1gjIrqTPnz93&#10;Vj592vn86dNqpVzewFGER3K8hrVOI2+YH54jd7DPw6NY3WfvhGkbhXdh+o1Wk0AGAnLsLjYxnt7d&#10;3Z3JaTwZmmAVEoiWgIghcQrBBp6RTqYOkvfMd2j4XOT+kkCstjCP77rvOe0eRwsLO6oE5LrgtaFK&#10;a345CLRb80slVaKf1GjNDZbcXrP8ag4tW5pFQNaW2GjWIyX7BB4eH09fidWlS67f7YP3oAdf1l1y&#10;GtJoONyhWN2DoKAJhRLAO8d9PLNe4Fv0NudhNVf4Mo+pWetRKd7nPXJGwKYEFkcUrAUcazSdBKYR&#10;MDQP+bKekKQRokfE39ZwMFj98vnz5pdPn44oVuclQALZCfhyfWcfAWuSwBsCIlZ6GAzauFl8kw/f&#10;BKRGwNhkYGjxoWY1S9kmYCwuZhlKwbptN+ZuP7iXBZyHcvt8VgNO5gWrI1BsnHGkCOp1saLjAy8N&#10;DiDQPWLW0kzuY6WICYgY+F3WUc5z7zxe9BwWcQgqDQ1z+AYFcEqojBVCRuJjCC62pzXIa8IY6lcN&#10;Qfx1hFhnltJnKo+Pj/Lu7swO7XhbFdEwMqwrbzyJl8TvkWEjyOU7YW/sgy5ofDglYh3ryn5B3SfT&#10;rZw+Ua5Uvk8dsKGMdckADXSgBWcUFFHGFtfngQYPzTZC4Obmpl2t1eQEl7V3DXIensu44Dlsrn3e&#10;FkgkthgfliMwsDhilnXL8WCiecsZ1sVEzgsmHOVRG4bmoYLiQk737uKZ/Ge9VussLS3xHYhHoUVT&#10;4iDAb09x+JGjmELg8vJyBR8r2uNK5SsEl20UWyGsyQSMTQYUvkQVYsbiYhYVCta9jxkK1r13kVMD&#10;ncwLTkc0pTPezzJ5wZP46EPAs4MXCN1Mg2AlEoiUgHxoxbPR8ZOYi3PcOy97Mn9FGn3Kw+ovLCxs&#10;cNORMq/cBW/H47XqYHDxtiFeD7nRzmugJ7E+r1Aq/w5RZhP3pvNUxmtqnPhwdgAR4b6p9kJuh5se&#10;3HmPceeGtcQ0PsqrbeQxJAJwMzL2koVAEQINOeJ+sV7f4ro8i8dYJwYCkhgN8S+be1tTx8P5V8nV&#10;RcxhSob5XiiB+GJsOAjCgOKIgnUH8WCiC8uidc4LJpzkURuG5iBXcYFnoB7eiXeHw+GP1dXVrkck&#10;aQoJREmA36CidCsHNY3Ar1+/2vi3r7iptfGyYY2k/iVgbDKg+CWqsDIWF9OoUKzufbxQrO69i5wb&#10;aH1ecD6iCR3yXpbJC77FBl4udDCQPe58z+ROVoqUgIgC8cH1FMPjs9ALH/s2f0UafqrDYsZgVVKG&#10;yr3Mss5rwRBUhWaQoXiVIrB/QUGc6er7k4J3wigC4fAOBOsnYVhr10rJRI1ND9MzUdvtPpnWEXNX&#10;yOov2dWvkhl0AQPFc+zK/cPDhdaJAYaEAAUMl10qEnB5kxzhqPslngSj6BkWi42AzME4oe47smnu&#10;Ko2N8+9cTC7nr7nGhFQgkdhifFgOysDiiKJ1y/FgonkK1k1QTKcNg3OQpfvFFeadTnk0+ol3HV1+&#10;S04nNDlSPwjwW5QffqAVBRC4vr5uDsfjFo41/A9etDcLMMGbLo1NBBT4eeNTE4YYi4tZxlCwbsJV&#10;VtugYN0q3uAadzIv+ECF97NMXvAxPvChSY5tO/j48eNRpkGxEglESOBJBPP4eIZrNulnoD+u9XHu&#10;ijDstIaELCZySsaJViUWzkxAsqyXHx7Oq3L6An/OCCDOtxqNRsdZh553RMF6JgdtIlN/N1PNyCoh&#10;fiRDP9c1lv2KNeQePuLyucoyZ4jVz/CtoqXdjUExgHbfrOCEgCWRxj+2y6YUfCuTTf9chzvxKDvx&#10;jQCyqm/DpkOI1dWfizj3KrnR9vylZESIhRKIL8aG5cAMLIYoWLccDyaatyxYFxM5L5hwlEdtGJqH&#10;TMWFnCSFhE4/q+VyZ3l5uecRKZpCAskR4LfZ5FzOAU8icHl5uYKsJW3c6L7Jf1OjZGwioMAvqtAx&#10;FhezqFCw7n3MBCVY5xxkPZ6czAvWRzGnA8ZRJg/4HhtylBsGJh9eu5kGyEokEBmBZ9H6Ia7d7ciG&#10;pjUc3+curcFEVFjEMojRDWY1cedUZid2x/pPT4jzI2TH3nPfs589ItN/NoGmn8NxYhWy9Eum676T&#10;zjzuRNY0g8Hg0mMTozANnPuSXT2KwXg8CNyPRSi5m8tEQ4KAXDawsjUCpoQaEwzsQ6y+hbWJvDvh&#10;jwSSInD7+NgqDYeHmRObcd6dGy8W5665fQddIJHYYnxYjtLA4oiidcvxYKJ5y6J1zgkmnORRG4bm&#10;oKxxIe8yxuVytzIe/0DykO7q6uqVR3RoCgkkTYDfZ5N2Pwc/jcCvX7/ao3L5WxkZ2PGSYi12UsYm&#10;Aor8ogoVY3ExjQrF6t7HS1BidaHJOchqTFmfE6xar9E440gD1r9FQ4kPvJw4QjbTAx5jn8nNrBQh&#10;gdv7+/1Kufw9wqHNHVIo89bcgcRboAdh3Ea8w/NrZCL4hGD4Ahv4V/yyLGpresiOzRh/djEF6/qx&#10;jvjhrQzY7u7u2tVq9VSfIGvoEOCpEDq0spWVWK6YimVDooBsI2Et2wSyijWm2SVZBhfr9S2+J7Ht&#10;ObbvGwFkVF+DgOk73ols57aN8+5chKbnrrkdxlIggdhibFgO1sBiiIJ1y/FgonkK1k1QTKcNg3OQ&#10;6v0CSUI62Aj+s16rdZgQJ51Q40jDI8AX2+H5jBY7JnB9fd3ETe0/uAGKeL3puHvr3RmdBCjys+4v&#10;Vx0YjYtpRlOw7sqdmfuhYD0zuigrOpkXiibH+1gmD4QWG/gYe4WB8pjrTN5mpRgJPB17XS4fpiZU&#10;DW3uijH25o0J8/UBsjzuzyvHfzdDgFnWzXDUaQUZslcpDvtNDIL1Y7DY1uGXcllmu/7X+4wd+1eC&#10;iFmxiWzTfk/p9nA7Hq+VHx7Oja7HDQoD0vWMvyNXFWvMG8EIm/qXeOLLPEz89wgJ4D2IPGf+F2Km&#10;FSPD45w7F6OpeWtuR7EVSCS2GB+WAzegOKJg3XIsmGjesmBdTOScYMJRHrVhaA6aFhdywja+9XSx&#10;0f4HMqh3PRo5TSEBEphBgN9oGR4koEFAdtw/DAbt8Wj0FS+Q2xpVvS1qbBKgyM9bH2cxzFhczOqc&#10;gvUsrnFaJyjBOucgq7HhZE6wOgLFxhlHiqD+LRZ4bHTxImOHO+y13c4KERKAULUJscKZUZGMx5wC&#10;n7s8JmveNAhYN5FFmC+azaN91yKzrDuA/KYLZiz+Fwg3TOjFHwXE//KS0yFSOB1TL0KMl+a92DjS&#10;1w0+PD6e439pWunGkDjAim1sNBeBPEIeJGi6Ko3H3MifywOsHCKBm5ubdrVWO4Tta8bt53w7F2me&#10;eWtu4zEXSCC2GBuWAziwGKJo3XI8mGjesmidc4IJJ3nUhqE56EVcXGGe6JRHo5/YXN/lN16PfE1T&#10;SECDQFBaNI1xsSgJWCEgN7svnz4drXz5sjUcDFbxUm8LN8MTdHZlpUM2SgKxEqBY3XvPcoHgvYto&#10;oGkCFKubJhpCe3J6zoVkVRKRXggG00YSsEUAWax7jcXFdbz069nqw5d2KVb3xRNqdkDQe8o5Wo1V&#10;3lLPmb7/ytsO66sTAPOv6qXjLslM83r+lexRejXiLA0OaxSr2/UtGJ9w45hdxtiwI8LJprVe+K7D&#10;GtqiG87xXNOvYFMovnWdFD0G9k8CrghIMrK7u7sziNVP0eeaq37ZDwmQAAmQAAmQgD6BHOtc/c5Y&#10;IwgCkrgBcXGA55iNz58+ra58+rTz5cuXE4rVg3AfjSSBiQQ41zMwSMAQgcvLy1a1Wv0GkUc7lI8l&#10;RicAvvw2FEnFN2M0LqYNh4L14h09x4KgBOucf6zGk5M5weoIFBtnHCmC+rdYZLHRhyhy7+PHjx1t&#10;EKxAAhEReM6wfFwql9sRDeufoUQ2b8XoooljQlx2sKliK5kBFzxQZit26oAehKAbTnv0tLPHx8cW&#10;TDvz1DzvzEJm3APMi/veGebYIMxXu3gHK2Jf/iwRqNVq62Dct9R88s1CPNmuVKsinrT/M5TVzr6h&#10;7EGHgG72SRF6LNbrW9wopkOZZUMmIO84MNd+L1cqu07Gwbl2LmbdeWtugykUSCSuGBuWgzmgOGKG&#10;dcuxYKJ5yxnWxUTOCSYc5VEbmnMQ1nB9PLPIKdk/8O22u7q6euXRaGgKCZCAAQL8XmsAIpsggbcE&#10;ZLf+w2DQRgb2/+BG2vSVkLEJgCI/X12cyS5jcTGrdwrWM/nGVaWgxOoChXOQ1dBwMidYHYFC44wh&#10;BUjvi8QYGyKKxEjlWOx+JiisRAKRELhFpkdkq9iNZDhPw4hxzorJP/PGAnHmXqPROJpXjv+enwAy&#10;vW5XKpXj/C2xBRUCEIOuUjRWKlGwrhIt/5bBx7otzImybk36B8H6Ka6fdtIQLA4e994jbIzYs9hF&#10;0k3fygkBDw/nuOeuOAOhKRJwZhc7ykVAVcwzGo+PlnhN52LNymERwHfabVh8CLG6u3lWEHGunRko&#10;qnNWWNHmwNoE4oqxYTmOAoshitYtx4OJ5i2L1jknmHCSR20ozEF4B9HB8/FPvCvt8ButR76jKSRg&#10;iQC/2VoCy2ZJ4A8BZF5fwY21jUXVN/y3hf/d7cuRGa4wNgFQ6BdVwBuLi2lUKFb3Pl4oWPfeRU4N&#10;tD4nOB3NlM54H9P2QsxxAdH6FYD8hRci+9pgWIEEIiIgH3eR8TEK0WrMc1ZEITdzKHhhfQVR4iaE&#10;c71UxlzkOJll3R19Co//ZQ3ROr9HqofeJrLzd9WLx1kSG2wunYp948Q4cVRy363X65JdXZ6N+LNA&#10;4OHx8RzNNi00Pb9JBbHA/EZYwicC826go+FwB+84TnyymbaQgC0Ct3Jyz3B4WFgyMc6xc107b86a&#10;20CKBRKJK8aG5eAOKI4oWLccCyaatyxYFxM5J5hwlCdtTJh/8C22B+u6eDf6AxnUu55YSjNIgAQc&#10;EeB3W0eg2Q0J/CHw69evNv7vr1hgtfHCZK1IMsYmAAr9inSj0b6NxcQsqyhYN+ozG40FJVjn/GMj&#10;BP5p08mcYHUECo0zhhQgvS+SQmw8vyyRbOt8UZIpSlgpBgIQgjWRie8sZDFYCvNVDLGmOIYeBJqb&#10;FM8p0spRjFnWc8DTrMoMxv8Co2BdPXiYmZ9Z+dWjJVtJzE0H2CS2n602a80jgPusZPzdnVfO6r8H&#10;JFiyyiGixicJemTzCU7O4qbPiPzMoUwnICdfj8vl74j57cI5cY6d6QIKEDNGaAJxxdjIGBuq1QKL&#10;IYrWVR1bUDkK1gsCH3C3v5OFdfCM8hMb5LvMoh6wL2k6CRggwG+3BiCyCRLISuD6+ro5HI/bOCLu&#10;m+vd/sYufgr9srrfy3rG4mLW6ChY99L3f4wKSqwuRnMOshpPTuYEqyNQaJwxpADpdZEk4uLFkPHy&#10;5AQvTvYokNQOFVaIhIB89C1Xq6e49puhDSm1+So0/2SxF5uJjiCg28tSl3X0CDDLuh6vHKVlI8ZG&#10;jvrRVGXMqbsSMZP8LQ6C331sqPuuTo0lVQngXtuX7Oqq5VlOj8Dt/f12tVLx4xSjwERLeqTTLP1S&#10;6If/u7fIzZ5pBkKCo8Z7i30M+7/YDLTixfA5v851A4XJcxG9L5BIXDE2MsSGapXAYoiCdVXHFljO&#10;smid80GBvjXUtSQGwwusH/i+2lleXu4ZapbNkAAJREAg+ZfbEfiQQ4iEgAhB8HGuhYXXN3xwadse&#10;lrGLn0I/265y2r6xuJhmNcXqTv2ZpbOgBOucf7K4WLmO9flA2RKLBRlDmeAmERtvyOClyhX+J8m2&#10;fpIJGiuRQOAEcA2s3D88nOLFYiuUoaQ4V4Xim8x2Pt+3R8PhVqPR6GRuhxWVCCDbtVzvZ0qFWSgX&#10;AWbL/o0P78TOQrrP5HJ6vsrc5AB+mKPO8Z9mPpSsPYkANuzuYHMYn3sshIecXoR3/36dXhSYcMmC&#10;W6JrUoQ9+Dtp1Os70Q2OAyKBNwRubm7a1VrtEP/zmndwOL/OdAlFiBkjNoG4YmxkjA3VagHFEAXr&#10;qk4tsJxlwbqMjHNCgf7N0LVsgMd3mS7++2M4HHZXV1evMjTDKiRAAgkQ4DfcBJzMIYZJ4NevX+1R&#10;ufwN4tE2RrBiehTGLn6K/Uy7prD2jMXErBFQsF6Yf1U7pmBdlVT85ZzMCUVj5D1M2wNJxMVsKl0I&#10;qfYg4Ohpw2MFEoiAwN3DwzHmge0QhsL5KgQvadj44p4NId3VIjK/8uQLDX4Zi1JAnBGcZjV8wOEm&#10;DDBDvMnGKHkHxt8MAvjo10X2682UIclGusFgcJkyA1tjZ3zZIguhBeL2cTCQjWBNe73kaDkg8VKO&#10;USZRFeuKHW62T8LVSQ/yaQPQeHyI01db3oLgvDrXNRQhzkX0vkACccW4yBAXOlUCiyGK1nWcW0BZ&#10;CtYLgO5fl6PxuAN9yU+80+syi7p//qFFJOArgaB0ab5CpF0kYIPA58+fOyufPu18/vRptVIub+Ct&#10;9pEcmWKiL4o3TFBkGyQQHwEuCuLzadYR8T6RlRzrJUCghfXYOU7GORTBQQLj5RBJ4BUBydKH7Nbe&#10;Z+rjfSyiwBWh+psNZjiRbOXh8fE0olF6OxR8aDjw1riIDAPnrxENJ/NQsLb6n8yVE6oITj8TGu7E&#10;oUKk1kqdga3xc963RfbpVADJANy010POlrmhPyfA4qvLpk7cIzYoVi/eF7TAHgF5F/f0Tq5UOvda&#10;rC4IOK/aC4SUW04grvhOz3KAJxBDlgmy+ZcEmKgwyXgQzRrWYkfj0Wjr0/Jy+cunT1ufPn06olg9&#10;yXDgoEkgMwFq0zKjY0UScEdAbu4QsO99+fx5Y6FWW8cCYE8y3rizYEpPfKgp3AVBGcCHlqDc5b2x&#10;nH+8d5H3BjKGtF3El8X/IoOQYxdCmXM5elgbJCuQQOAERACBDbWbIojwcSicq3z0SkabZtyrMQ+3&#10;MA/vZ2yZ1RQJLCwsyBGuxb97ULQ31GLYhNEK1XbaTQJFEMA1862IfmPvE/N9R+b92MdZxPhu7++3&#10;IVzcLqJvrT75nkQLl2eFezgJbp2nwXnmFZpjlMDN3d3u3d3dRblS2TXasM3GOK/OpMv3NzaDj22T&#10;AAmQAAmQgDECV5JFfVSt7tSq1XUkXN34vLy8JwlYjfXAhkiABJIjwGeB5FzOAcdE4PLycgUfadrj&#10;SuUrdp+0MbYVlfEZu/D5skUFdxBljMXErNFSsO51LAS3g43zj9V4cjInWB2BQuOMIQVIr4skERfa&#10;VJ4qiJhPjtzuZ6vOWiQQJoGnI7jL5WPMDU1fRsB5yhdPGLBD8T6NTC4bFOYY4D2jCWSEbeGfz+z2&#10;wtZrtdoqNmJcpUyCsabs/c3URcUPDw8XuF7WlImxoBIBzEPr4MpnGiVa6oWe1sy4j8oJMeq1Ci45&#10;hsX8hUTgpI6TsEIymLaSgA6BW3keGQ4PcY/y5t2Djv04PVureGqFSSejxxOIK8ZGxthQqRZY/IxU&#10;xsQyxREY2fcQ5wP37pUs6vjW8gPrrw4zp7vnzx5JIAUC/J6bgpc5xmQIQMDeqlar37Boa8/6cGPs&#10;wlcUESTjgIAHaiwmZjGgYN3rCAlKsM65x2osOZkPrI5AoXHGkAKk10WSiAttKv9WwMubK/x/f0G0&#10;vp+jGVYlgeAIyHHc94+PZz6I1jlPBRc+0w3WuU+Px30INzdSF/ra9j7EocdgvG27n5TbHw6HW41G&#10;o5MyAwrWlb2ftGAda4+1wWBwoUyLBZUIgCsFr0qk9ArJWvlxMJBNX029mh6UDkzI5AGxQkzA+kE2&#10;z58U0jk7JQHLBG5vb9dKlcohnvXblruy3zzn1JmMKUTMEIIJxBTjIkNc6FQJKIbsy6F1wLHsRAKW&#10;ReucD+zHHZ5d+1hzSXKuH3jG6K6url7Z75U9kAAJpEyA33RT9j7HHjWB6+vr5nA8bmH3/n9eZh4w&#10;dtHriAiiJh3H4IzFxTQcFKt7HygUrHvvImcGWp8PnI1kRke8h2l7IYm40KbyosK/MdXHyTc7SwsL&#10;3TzNsS4JhEbgTsSspdJ2UXZzjiqKvIV+s9yjKbKz4IjXTVIgah1xaTQaHeG0gD37PfnbA+NMzTfY&#10;pJP0bQ8baHbxnvNQjRZLqRDA/HOF7MySXf1KpTzLqBOQDV+l0Dd8BSRmUvdM+CXlusU1u8mThsL3&#10;JUfwnoBs9rm7u9vFv/y3HNLpFLOcybl0ZqhTiJhxJkggrhgbGWNDpVpg8UPRuopTCyxDwXqB8LN3&#10;PRqPO9CH/MRzRZdZ1LNzZE0SIIFsBJJ+wZ0NGWuRQHgEkHl9BceOtvFg962K/xoZQRYhgZGO2Yhp&#10;Ak5uBBSsm3ab0faCEqvLyDn/GPX/y8aczAfWrFdsmPGjCOrfYknEhTaVFxUmxBRe9JwsQXRG0Uce&#10;sKwbGgH5oIyPyc4FZJyjQouUGfbmuEcPR6MdzLsnEdHwbijMsm7dJT05LcB6L553gCzr1CTM8REF&#10;6w+nWGObebfp+fXgyjwIXw8get131V8q/dze32/jPfxxFOMNTNAUBfPZg5A1wybfNyTg6QSHeHNz&#10;067WavJeYS264XMunelSPgRkiPgEYopxkSEudKoEFEMUrOs4toCylgXrMiLOB/n9ik2BPWgsusia&#10;8fPz58+d/C2yBRIgARLIToDfdrOzY00SCJbAr1+/2nih+Q2Lkhb+m+3FTw4xQbDgIjXcyY2AgnWv&#10;oycowTrnHqux5GQ+sDoChcYZQwqQXhdJIi60qbyoMCWmxsh4NiqXDz42Gkd5mmddEgiJwM3dXRvr&#10;imNsll1xZTfnKFekLfZj4N4sWSbH9frGUrnct2hp0k0z+7V999dqtdXUxWf39/eXLu8h9r1qtgdc&#10;h11kwt4022pYrTFGzPpLjv2WzTKpzz1mqZZKiNMmBBVnUc1nAQmaTPvTs/ZOcB/Y8cwmmkMCuQk8&#10;zZvj8SFEVK3cjfnaAOfRmZ6hEDFD4CYQU4yLDHGhUyWgGKJgXcexBZW1LFrnfJDJr1dIrtUt1Wo/&#10;6qVSd2lpie/NM2FkJRIgARsE+G3XBlW2SQIBEbi+vpYXQW38fcPHiaaS6QYEBUr9sJATAtZvBBSr&#10;O/Fjnk4oWM9DL5661ucCH1Dx/qXthSTiQpvKiwoKMSVZCyrl8g6P6s4DmnVDIiAfmvEi1IlAh3NU&#10;SJExxVaFeVRjlL06M1Rr4NIvyizr+sx0agyHw61Go9HRqRNbWcTYGd5NtWIbl6nxYF3ZgVBxy1R7&#10;obWDDPwSG2eh2e2zvdjwJc8pJz7bGJptuE5XHgcDidNmaLbPtTcgUdPcsQRYAOuEHYhMeL0G6Dua&#10;PJ2AzJk4re07TmvbTYIT59GZbqYYMcNVkEBMMS4yxIVqlcDih6J1VccWVI6C9YLAv+5Wvkfim8kP&#10;vFvrLC8v97wwikaQAAmQwAQCQWnU6EESIAHzBGSh8unTp30c+7KBbF7r6GEPHys65ntiiyRAAj4S&#10;4ELAR6/QJhIggZgIyIZAvFg/v729PZQPcTGNjWMhgUkEZHNGY3FxHXFv9YUoxeoRxJ9ZsboAaWLD&#10;xH4EZLwdArLwyvuCK28NDNwwrBm+Bj4Emm+ZANaS/2O5C6+bx/zT8trA8IzrUaxu3mkPj4/HsiYx&#10;37IHLZpfu3kwKP9NeDpJaDzeoFjdf1/RQj0COKFtF2L1i2TE6np4WJoESIAE7BPg2s4+Y/ZgjAC/&#10;BUxGKaemlcbjE5z4vDV4fFz9/OnThmi/KFY3FnpsiARIwBIB6tQsgWWzJBAiATkGBguYoy9fvmwN&#10;BoNVLHAka9MJ/q5CHA9tnk+Ai/v5jFjCIwJ8eeKRMwI0hfGj7TTeI+Yg04wp+QAnH+Jubm7a2s5g&#10;BRIIjABEl1eLCwubEK3Ls4TxH+cn40jdN6g5h6oaiLn2+3MGXtUqLKdBQK5tFP9LowqLahCoVCot&#10;jeJRFsV7qJ9RDszQoJ6vQUOthdcMrpFv4VnttcV7XlsXoHF3Dw+7uE7jft6ztIYL0N2uTJaNJes8&#10;sc0VbvbjgsAtTky5vbs7r5bLh3h+W3HRpzd9cA6d6Qq+68kQqQnEFOMiQ1ywCgkUQaBC6aEr7Djd&#10;tgOR+h7mxw0I1Neh79pBctLO6uqqvLfljwRIgASCIMA1XhBuopEkUDyBy8vLVrValQ9DbbxEWive&#10;IlpggoD1mwAfTky4yWobQT0+JvDyzaqzZzRufS4oamAv+2X8aHshibjQpvKiQp6YGo+7EGTJcd79&#10;PCawLgmEQOAWGa8r5fJ3U7ZybjJFssB28syfCmZLFsrFen09dWGnAqpMReS0kIeHhwsIR1cyNcBK&#10;Mwng5LvVlGNXTklAbBm7Z0QYbps46aAb4bjmDknmHiTXuJxbkAWUCIBnt16vbyoVZiElApi/mnhn&#10;fq5UOIZCY2xN5c82gRNcpzu2O2H7JOCKAE4eXCtVKod4pm+76tPbfjiHTnUN7y4ZojaBeGJcZIgL&#10;1SqBxc9IdVwsVwyBkV0PpToXPGVRL5c7pdHopwjTi3EueyUBEiABswSC0qmZHTpbIwES0CGAHXld&#10;LID28Ldeq1bXZdcejpbp6rTBsiRAAn4RCGoRYFnY5JdnaA0JFE+AgtA5Psg7J5XLLYgZLvCxbr94&#10;b9MCErBLYGlxcX80HO6IiDhvT5yb8hL0oH7e+VNhCCKkfnh8PFYoyiIZCDDLegZoGlUgeGxpFI+x&#10;aD/GQZkak4l7qSlbXLeDjTJt133G3B82PlAEa9DBsqEC98dTg03635Ss6Rys6/wHYcfCIZ6fKFa3&#10;w5atuicgc+Tz+69zitXd8w+tR773yeAx3o8zQGOVfwgwfhgMARFI6B5xJVnUR9XqjuiyJIv65+Vl&#10;0Wl1AnIXTSUBEiCBmQQSmtMZCSRAAjYIIPP6SqXRaJcGg2/InNhCHys2+mGb5gk4uQEww7p5xxls&#10;kYJ1gzADbsrJXFA0H7500/ZAEnGhTeVFBbMx1R9XKjtLiWbLzOMG1g2LgGSdxIvWszxZmTk3heXz&#10;d9aanTvnwkC87TXq9aO5BVlAmwCzrGsjU64AQfLR4uLinnKFyAo+Pj7Ke6WzyIZlbDgQGSd7K4Rg&#10;/RiC4G1jMBNuCHM4szYb9v/9w8Mp4rNtuNlwmgssM6fPYGVjEmJpE2uBns920jYSUCVwc3PTrtZq&#10;hyi/plonmXKcO6e6OtUMurliP4F4YlzkipDZlQOKH7v5uy0yTqlpZlnP5G08p/fwwufHoFbrri4t&#10;dTM1wkokQAIkEBCBZF9yB+QjmkoCQRH49etXG8f6fUUG9jZervIllMfes34DoFjdY++XSkGJ1YWk&#10;Y4GT184zbJz1ucCwvZmaY/xoYUsiJrSIvClsKZ7w0r0DYeXOc+baPBayLgl4S0COAC9Xq6eYZ5q6&#10;RnJu0iXmWXlLc+esUT4JfkolCn4shQLEo7u4Z4n4hD+zBHoQJW+YbTKc1mRzEzY2nYdjsTtLZU6D&#10;gHHVXY9+9YQ554LvGfP7ROIIWZs3wLKfvzW2IATkfoh3VrwfBiR08jhye8isvrW0tMTr02Mn0TQ1&#10;ArKmg/DqEPNjS61GgqU4b850OsXJGa6JyGOKMZEhJnSqBBQ/FK3rOLaAshSsK0HHOqmP99bdUa32&#10;c3R311ldXb1SqshCJEACJBAJAX7zjcSRHAYJ+Ejg+vpaXkq18RD5DR9Cmj7amLJN1m8AFKx7HV5B&#10;CdYLEDh57TzDxlmfCwzbq90c40cfmXaNxCpYjKkxBCSjcvngY6NxlBhVDjchAs+ZmY/x4bqtOuzo&#10;71WqIEIsZ3HOVMTRW6jVNrkZSJGWZjEKSDWBKRav1WqrKccssqxTizAhVnD/7EJovKkYRlEV40YG&#10;c+6EYP0AGx/2zbWYdktvYzP5ySsgoZOHkXuCDWt7Kd//PfQJTcpAQJ73MTeKUH07Q/X0qnDenOrz&#10;5O+pWa6GBOKJcZElMBTrBBQ/FKwr+rSoYpYF6zKsUOcCfP/rYr3/A3/d5eXlXlEuYr8kQAIk4AMB&#10;fvf1wQu0gQQSICDZFB9KpVZpMPhW0RCnJICmkCE6mfwpWC/Et6qdUrCuSiruck7mgqIRFi+UK5qA&#10;Vv9JxIQWkTeFHcWTHP9Xqlb3lhYWunnMZV0S8JnALT5i47lgd56NnJfmEfL43x3NmfMI4GPAEcR5&#10;e/PK8d/1CUCMso1s2Mf6NVljFgHJrtpoNDqpUqJgfbLnsT7sQLC+lWJc8EQHM15/zq6+TkGsGZ4i&#10;ysR8df4283+o4gkzVNBKQGInY2PO2RCuzT3c949yNsPqJFA4gbu7u13Mjd/xfLAixiQ/H6p4hHPm&#10;TEqMIZUgelEmgXhiTGjGhE7xgOKHgnUdxxZU1rJoPZS5QLKoYxNfpzQa/fz8+XOy7/kKikJ2SwIk&#10;4DmBoPRqnrOkeSRAAjMIyFGWX5aWTr58+rT1aXm5DNHAFl5gn6DKFcFFSIBida+dypu/1+6hcSYJ&#10;eCKUMzkktpUGATmZpjwanWHD36EIIdIYNUeZGoElCIhHw+HOrHFTrB5wVHh0Dy5XKrsQT7QDpumt&#10;6dgIcPL08YU/owSwDvhqtMHwGuuFZ7J9i3Gt/Y/9XrztIfVrwpRjmL3ZFEm0A7H68VuxujSf/PrV&#10;ozWgQXdbaUo2kSCGNilWt4KXjTokgPmwhY2sF4jnwz9idYfdh90V58yw/eeb9QnEU/LrLJsxF1D8&#10;8Bu3zUBg2zkJXI2QbGBUre7UqtX1z58+rX9eXt6jWD0nVVYnARKIkgDXdVG6lYMigbAIXF9fN7Eb&#10;9j8QsLdEoBWW9WFaa33yp2Dd68AI6mE+oJckXjt9gnHW5wEfgDB+tLyQRExoEXlTuKB4wia/K1iy&#10;h81/J3nMZ10S8JUAPmw38SL37O2Hbc5JvnpMwa6C5stZlokgaLFeZ1ZZBffpFmGWdV1iSuV7CwsL&#10;G0olIyyEbNpneDfUinBouYaEeWxHNonkaiTQysy6n99xsrkIGfrX87fEFoQA7n37WLt+n0cjlMx/&#10;88aR6d8DytKZaXz5K/XkRBVJ8pO/KbZAAsUQkFOVMRceovf2NAuSngdV3cL5ciYpxpBqID2XSyCe&#10;GBOaMaFTPKD4YZZ1HccWUNZyhnUZkS9zgZyWjO8YPwa1Wnd1aalbAG12SQIkQAJBEuA34CDdRqNJ&#10;IF4C8pJrMBi0sbj7hkx4rXhHWtzInEz8FKwX52CFnilYV4CUQBEnc0HRHD0UzBWNZFb/ScREVgf4&#10;EEvjcRfrox1+0M7qRNbzmYCI1sfl8jHmoeYfOzkn+eyxGbb5MF9OMQ9zaBei9c1AyXptNsSk5zDw&#10;n+vXa2MDMa5Wq61CtH0ViLlGzYRgXbIWbxttNI7GNrGRoRvHUNRHIVlbUfpMvQZLTiGQZPzYiAbd&#10;mPRFSGGDxdw2AxI9zR2L2QInmM954oFZpmzNIQE5CRAnWO2qbNwRs5KeB1X9wvlyKinGj2oQvSgX&#10;eTwxJjLEhGqVwGKHonVVxxZUzrJovai5QDaD47tFd1Sr/Rzd3XVWV1eTfHdXUFSxWxIggYgIBKVZ&#10;i4g7h0ICJDCFgIiwPn36dISjcTYHj4+rcmQOMq+foDgXe6FEDcXqXnuKN36v3UPjTBLwWDBncphs&#10;KyECyDSKzXwX2Ny3Lx8HExo5h5oAAWSM7S0uLGyKoFiGS7F6oE73/N4rGZslI2qgdH03e893A0Oz&#10;D7HaCs1mU/biXvC/ptqKqR1sYujHNB7VsSCz/DfVsiw3mYCsr1Lc7GAjHuQ5DDF5qtN20utaz9eG&#10;On40VRbxs4fTDnZS3ZRmiiPbKY4A3kltY3PhuapYvThL2XMsBJK+j8biRMPjYEwYBvqyOa7dLMJl&#10;0yETwCnIXeiV9jD/bHz+9GkdWqadLzgRmWL1kL1K20mABIomwDVd0R5g/yRAAsoELm9vW9Xh8BsW&#10;hG281F1TrsiCrwhYn/gpWPc64oISrPPliLVYsj4PWLNco2HGjwYsikNnwvIzlvrjSmVnKcEsm1qB&#10;zcJBEpDMujB8O0jjUzbaz7lyokfwkWFDNkmk7C4bY8e1eyabAmy0nWKbELQdIU6T3AiAWNpFLB2m&#10;6PdZY4bgOInHuLcMeIJD/isB8wnve/kxPrWQ915XVBZAQ8PP3kxg2TqzD3R6TVyHV9VqdYubR2zQ&#10;ZZsuCDydijYeH2Zd7yc7/+k4h3PlVFqMH51Aei4beTwxJjLEhGqVgGKHGdZVnVpQOcsZ1mVUtuYC&#10;yaJeKpc7pdHoJ5JsdgoiyG5JgARIIGoCSb7ojtqjHBwJJELg+vpaXpC1sBD9D16SNRMZdu5hOpn0&#10;KVjP7SebDVCwbpNuOG07mQuKxBGQaK5ITC/7jj4m8oD2OJ6wDpKXZntyQk2eIbIuCfhGQLK2QdAh&#10;wnX+QiDg8Tw5ER8+OkAstMHMlmaDC6LSFlo8M9tq0q31JE5TJMBYeu91+ViKjLzrqcWDZLMeDAaX&#10;qY3b5HjB8ESyOZtsM9W25JQWExmFbYkqvPdLQOInCyx7w+Fwi8/tFsiySesE5F6M+U+E6tt5Okt2&#10;7tOBlvY8OZcUY2guotcFEognxoRmTKgWDyx2KFpXdWwB5cISrF+N5OTXWu1HvVTqct1eQLywSxIg&#10;geQIUJuSnMs5YBKIj8Dl5eVKpdFolwaDb5VyuR3fCM2NyPqkT7G6OWdZaIlidQtQA2zS+jzgA5PQ&#10;hHMFM0siJrIyDiCWkCn4CsP7Cy/R9rMOk/VIwEcCIliEsOMUwqAVH+2jTc8EApgnJ/qKAj4rIZw3&#10;86wVowJutFarraa4sYKC9fdBC7FYF6LjzYDDOZPpEMhtYx3ADWyZ6P2uhHlkHfNIP0cTrAoCpuel&#10;ZAVWgQmgDAX/CTag7aV4PzfEj80USODu7m4Xa5Dvpp7Jk537dHyY5jypRIjxo4Tp30IJxBJjQjMm&#10;dIoHFD8UrOs4toCylkXreeYBrHF6yKLeHVarP1aXlroF0GGXJEACJJA0AepTknY/B08CcRL49etX&#10;Gy+Bv2GR2sJ/1+IcZbZRWZ/0KVjP5hhHtShYdwTa826szwNFjz9U4VyB3KKPiTxsA4qnpxds1ere&#10;0sICX67l8TnrekVAjh3Hev4URnFN75Vnno0JaI6chG84Gu0sLS6e+Ig2VJvkmoWg5TxU+32zW7Kx&#10;NhqNjm922baHWbXfE041SzY2wRznzehqO159bn80Gh0sLi7u+2xjCLbJnIRYvDAl2Hw55jwCixDY&#10;TbQxIAFUXsa4BvdwHz/K2w7rk4BrArJJB/ErG8aMP4cnOe/pODChOVIHy5+yjB9NapHHE+NBMx50&#10;igcUOxSs6zi2gLJ+CdavSuNxZ1Sr/Rzd3XVWV1evCiDCLkmABEiABJ4JUJ/CUCABEoiawPX1dRMf&#10;Ftp4cP2Gj1zNqAerMDjrkz4F6wpeKK4IBevFsfepZ+vzQNGDDVw85xpf9PGQB2igsYSjC08gwGQG&#10;tzy+Z12vCIhICB/Mz2BU8mt5rxwT6Bz5kiFEGFfjen1jiZlnjYYWBabmcCJGjyA23TPXYjgtYd6n&#10;/uCFu1IVHotImIkosl23co9DVn7Jrn6VrQXW+kPA9ukhSU52AYmgslwJcv1Vq9UtZFbvZqnPOiRQ&#10;FIHb29s1bM45RP9tWzYkOefpwox8jtTF8bI840eTXgKxxJjQjAmd4gHFD0XrOo51XNayYF1GM2se&#10;wOnEXTwT/8Bfd3l5ued49OyOBEiABEhgBgFqVBgeJEACyRCQF26DwaCNB5evlXLZ2ks3X4E6mfAp&#10;WPfV/SWK1b11jVPDnMwDTkc0obMIBHQuESYRE1mBBhxLeBF3hWHvLS0tnWQdPuuRgG8ERAQLm7Z9&#10;sytJewKeHyf4q1dfWNhI0o+WBo1NJvLcfWGp+dSa7UHslmR8Uqj8OtRTzLbPExvyTXeYi/cgWD/K&#10;1wprIw73Id78bptEsmKrgIRQGjHQkzkbz+J9jTosSgKFEpBN4nd3d7su5jsZaLJznqqX45wbVUc/&#10;txzjZy6i1wUijyfGg2Y86BQPKHYoWNdxbAFlLYvWX84DWNP0S+VypzQa/cSavMss6gX4m12SAAmQ&#10;gCIBalQUQbEYCZBAXAQuLy9XkOmkhR2V37BwbWN0K3GN8P1orE/4FKt7HUIUrHvtHmfGWZ8HnI1k&#10;SkdxCeis04w+HvIQjCWWxmPJILGH7Ky9PDhYlwR8IfD8EV0yvvFXFIFY5scX/LDJ5wDz5H5RSGPs&#10;l1nWzXm1VqtJhuS+uRbDaMl2RuMwKLyycjO1TL2IgV3EPu/5GYJVPtJLdvUMVVnlBQGsO9t4d3zq&#10;CkqygquAxFAKsXCCuZqnnSmAYhF/CCDJ0/azUH3NlVXJznc6gOOaG3VGPrcs42cuotcFIo8lxoNm&#10;POgUDyh2KFjXcWwBZe0K1q+G+AYGDcRPvD/rcNNoAf5llyRAAiSQkQB1KhnBsRoJkEBcBC5vb1vV&#10;4fBbaTxux3rcsPUJn4J1ry8KCta9do8T46zPAU5GMaeTCEV0NrEmERNZAUYWSyLGbDQaR1jjXGVF&#10;wnok4AsBEQ/BlmN8VF/xxaZk7IhsbnzpN9wTkxOD2oxbZlk3R3c0Gu1gQ8WJuRbDaAli5VOsW2S+&#10;5w8E8OF1NbV1HGMge+inmJE/O63JNeU+hhg8L2K9maTwKiBB1LRYw/16T565Tcci2yMBWwTkJBPM&#10;dYdYX7Rs9TGr3STnOh3QEcyLOsPVKcvY0aH1XDbyeGJMZIgJ1SoBxQ5F66pOLaCcYcE61i89rF+6&#10;2Fz8AwL1bgEjYpckQAIkQAIGCFCnYgAimyABEoiLALJKyBHmbSx4v5UrlUJe2Jkm6mSyp2DdtNuM&#10;tUexujGUQTfkZB4oklDEIjobWKOPhzzQ4o2l/nAw2Pv48WMnDx7WJQEfCDx/XD8rQkTkw/gLsSHe&#10;ufEJJ0RGV4vIRpuaINRmLOE6PcQ1umuzjxTaxnuJE2RK3klhrC/HiPjZf872mdrQJ44XGXuTW74/&#10;Pj5Se5Ih+jFndDFnbGaoyiovCCD+zvH/NouCkmTwBySIehkXsoaEWGYrtVMwiro22G9+ArhPrMg6&#10;Hc892/lby95CkvOcLq5A50XdYWYpz/jRpBZ5LDEeNONBp3hAsUPBuo5jCyibT7R+hfVLBxv5fyKR&#10;TWd1dfWqgBGwSxIgARIgAcMEknvZbZgfmyMBEoicwOXl5Uql0WiXBoNvld/ZJlZCHLL1yZ5ida/D&#10;goJ1r93jzDjr84CzkUzpKHIhnWm80cdDHmCRxxJe4negzNzj8Yh5goR1fSAgH9ohJjqDLU0f7Ina&#10;hsjnxT++k48fEK1vRe1Lh4OTaxTZaS+4sSQfdHDsQ3y6nq+V8GpTsP7KZz0IITfC82J2i3F/l/dv&#10;co/nT58ATwzRZ/aqhi8brpIUXwUkinoOmh7u03ISSi9n2LE6CTghgERN++jov76sz5Oc53Q8Hd6c&#10;qDO6XGUZO5r4EoglxoRmTKgWDyh2KFhXdWpB5TQF69gU2sXmuh+SSX15eZlr7YLcxm5JgARIwCYB&#10;alVs0mXbJEAC0RH49etXu1SpfC2Nx20sktdCGaD1yZ6Cda9DgYJ1r93jxDjrc4CTUczoJBEhnSnM&#10;0cdDHlCJxNIYWeCA6S+I1vfz4GJdEiiawLNo/RB2bBdtS7T9JzIv/uO/8XgP4uCjaP3peGAUHZsB&#10;jixSkv2/b6a1MFpB1qw2MtaeemetjXcfcz7cppgx2xfBsHfxN8egVE9kMOkn3+aeJMVXgQijZKOj&#10;nIDC03lMXoFsyxYB2QgG4dcx2l+z1UfWdpOc53RgBTIn6gzJVFnGjibJyGOJ8aAZDzrFA4oditZ1&#10;HOu47Pz3Hn2sqztYr/wcDoddZlF37B92RwIkQAIFEKBepQDo7JIESCAOAtfX1028nG7jQfgbFtFN&#10;X0flZKK38dHWV6CB2UWxemAOs2Suk3nAku1KzaYmplOCMr1Q9PGQh096sdQfVyo7SwsL3TzYWJcE&#10;iiYgolisx78XbUd0/Sc2J8r9ER9GrvCfTWbKNBPNzLJuhiPiUrK3nphpLYxWjGfYDvidBT66Hy1W&#10;q3theM6MlfD/OVry9j2bmVGabyXFzS0mKeKetYaTQc59yTz8Z2xJCrA8F0YhVg5wX943GX9siwRs&#10;EEBG9TU8Jx/jr2WjfRNtJjnH6YLzfE7UHY6p8owdTZKRxxHjQTMedIoHFDsUrOs4toCyr0XrV7I5&#10;H1b8xHNsh6cBF+APdkkCJEACBRMISsdWMCt2TwIkQAKvCMgRRJ8+fdr//OnTRq1aXR9VqzsjZFdJ&#10;DlPAH36T8xUHnCQBipOTdDsHnYVAYsLMZ0Rr5dHo7O+7u2MRFWbBxjok4AMBEYwg+8qOD7ZEY0Ni&#10;c+Kf9ZKI1PDHOdFQID9nHf3LUHPJNgOOX1MbPD5Y9pXGLO8jVP6UGvO20P95a5kFw57XpE0LTUfd&#10;JDa2HKV2EoNphw4Gg1PfxOoyRlmjJPdex9N1qGxsxN8Wxeqmrz62Z5qA3EshVt/HnHbhs1j9zxxn&#10;evxsLw0Cyd0b87rV03tr3mH9qc94MEWS7ZCAPQJYn/TQ+hFO09uExmYVGpst/B1RrG6POVsmARIg&#10;AZ8JcP3ms3doGwmQQLAEfv361cbLwG+lcrmNQawUORDrEz0F60W6d27fQe1Mi/yl2VxnWSpgfQ6w&#10;ZLdys4wbZVRSMPp40KLxpnDisTSWj+/l8sHHRuMoD0bWJYEiCSDTupyAdOaj2KhILtp9JzQfTrsv&#10;ivAPYqSkMhprx4liBWZZVwQ1oxgY9uv1+nr+lsJqAVm2fyfKS/ydw/DxcavRaHTC8l52a3Ev35aN&#10;Q9lbSK+miGhljnjeJJQeAAMjRtwdIu52DTRltYnksof6ldGzh/uxnHjSs+pkNk4COQlAqL6NJmRO&#10;W8nZlLPqyc1tWcj6NR9mGYGVOowdTayRxxHjQTMedIoHFDvMsq7jWOtlr8bDYQcJCX7e3d11VldX&#10;r6z3yA5IgARIgASCIUDNSjCuoqEkQAKhEri+vm7iAek/pfG4hY9HTdfjsD7RJ/7x2LU/dfqjWF2H&#10;Vrxlrc8BRaNLSFRnAnX08ZAVEuPoX3I4ihHrlT1+iM8aTKxXNAE59hyZWk5hh/N1d9FjN9J/QvPh&#10;vHsisvYnJRI1Ej9TGqEANT9dfOATMWo/f0vhtHD/8HBZqVZXwrHYkqWj0ebCwkLXUuveNfvw8HCM&#10;WN/2zjCPDYJg/YAZn7M7COKJ9vPaMXsjDmsmJ8byQCAFoXoHm0J2uCnEYaCzK20C2OjXwvPLd98z&#10;qk8bWHJzm66HPZgLdU12VZ6xo0E6gThiPGjEg07RgGKHgnUdx5ovi2dT+bb0s4z1M7Ko98z3wBZJ&#10;gARIgARiITDv+1ws4+Q4SIAESMALAiKgwRGzbbzo/lauVFq2jbI+yVOsbtuFudqnYD0XvigqW58D&#10;iqaUkKjOBOro4yEPJMbSO3rIuH6EbJ4H/CifJ7BYtygCzxmdRfDWLsqGIPtNaC5UuScyY63ZKIYI&#10;9QLX5JrZVtNpDfEoWV1P0hlxqfQwHJ7hWrX+3sR3pgvVqsqU5fswlO3jXKGM6qlgqicw6FGaXlpO&#10;58G/Bnc6T1JirIIFUrjGuCHE1AXHdqwQkGdfOSUi9M1eSc1rWSOh4Pkwq9m26zF2NAlHHkeMB814&#10;UC0eUNxQsK7qVDPlkEG9j5a6WI/8wMa5LrOom+HKVkiABEggBQJJvfBOwaEcIwmQQDgELi8vVyqN&#10;RrsyGHwt/RbTrJi23vokT8G6aZcZbY+CdaM4g2zM+hxQNJWEhHUmUEcfD1khMY5mkesPB4O9jx8/&#10;drLiZT0SKJLA84f73SJtCKbvhOZCnfshPrh0kVFzMxg/emwos6zncw5i8USyu+ZrJazaFKz/9ldK&#10;gnURD1cqlfOwIrVYa1PczGKKuIg8kVTkDO01TbXpsp2kBFkFiKRk4yL8uYNN3HwWdhnY7EuLAJIj&#10;7aPCf3HvXNGq6GnhpOa1LD4oYC7MYmYRdRg7GtQjjyPGgkYs6BYNKHYoWtd1rl55XGed0nD4EycB&#10;dpaWlvp6tVmaBEiABEiABH4T0PlOR2YkQAIkQAIWCVze3raqw+E3pEdqm8o8Z32Sp2DdYkTka5pi&#10;9Xz8YqltfQ4oGlRC4rq8qKOPhTyAGEcz6UnsiGATfzt8AZkn0Fi3KAL4iL9drVaPi+o/iH4Tmgez&#10;3A8hWGJmTUOBzMzJ2UGmmEX5fjg8xHPtbnZq4dfEh+BuvVpNZtMM5ohdvA87DN9zbkbATVX5OCPe&#10;5DSe7XytFF87GWGWW5FUT55/cbJJr3gP0wISeE/g8fGxhWcUecZdi4lPMvNZVqe5nQezWllIPcaO&#10;JvbIY4nxoBkPqsUDihsK1lWdqlYO11QP71O71XL5B74PddVqsRQJkAAJkAAJzCYQlJ6NziQBEiCB&#10;mAmsYpH/eXl57/OnT+tY+G9AHbaHl+OZX4xnEWPEzJdjI4HUCEQ/ByQkrkstdp2Ol3E0E/efeQRC&#10;jhYydl08Z+9y6iJ2RgJ5CeBF+gliePM5S2Le5uKrn9A8mHVthPnvu2T9jc/57keE63DPfa9x9Cib&#10;2vF+YC2O0SiP4v+US7JgLAS+xjIQF+PAvHDgop8Y+5BTP2IQq4tvsq5vgvOrozUr7rWdhYWFTYrV&#10;g4uQJAzGO5m1u7u7M6yp5XSI6NaFycxnWaPV0TyY1TzWIwESIAESiIbA1Xg4PIFAfQd/658+fNhY&#10;/vBhj2L1aPzLgZAACZCAFwT4/OeFG2gECZAACUwncHl5uVJpNNqlweBbpVxuq7KyPsEzu7qqKwop&#10;F8yONL5otRYf1ucAa5YrNszYUQSV0AdsZSIvCjKOZlKbMo/0Id7cwUf8bhbkrEMCRREQwTGESZKF&#10;rlmUDd71m8gcaGJNJNmtMe9tIIauvPNjYAYho+2ZbIQKzGwvzIU4SbK9nnhhjAMjRFBaqdWSPiED&#10;meEOFqvVfQe4vegCGWOZEFHREyKqrdfrW4rFWewFgedNaGd4plmJCUwyF4/F7J64rniqTkwXRURj&#10;QWyuQKi+KxtpIxrW1KEkM59lcabFOTCLOT7VYdxoeCPyOGIsaMSCbtGAYodZ1vWci/dNXbyr+1nG&#10;c+by8nJPrzZLkwAJkAAJkIA+ARPf7fR7ZQ0SIAESIIHMBH79+tXGQ8M3PHS3JMvatIasT/AUrGf2&#10;oe2KwYjVBUQiQinbPn/bvvXr3/WA3g0w+hEaJUxaU3By/pkZZwpxIyKZHYo3jV6ubMwyAfnQD7Hs&#10;KcWy6azBFOYy5ahD/JzIvKdcgQUnEoAgtYV/kKyQ/GkSSC0Gn2KlUkk6VlISrE/094gyg2nTRK1W&#10;W8d6pq85jSRfXNaCg8FA5pVmjDCSEWgZFks9n8S002g0OjHGBccUNgFkVd/GCA5j22QzyyvJzGVZ&#10;Q9PwHJjVDN/qMW40PRJ5HDEeNONBtXhAccMnydlORQZ1eZbs4vnox3A47K6url6phgHLkQAJkAAJ&#10;kIAJAia/3Zmwh22QAAmQAAloELi+vm7iYaKNh+9v+FDV/FPVyeROwbqGp9wWpWDdLW8fe3MyBxQ5&#10;cAqNtehHHw9aNF4UZhzNJKcSN/JhH+uPA3zYP8rqBtYjgSIIQLQuGXu3i+jbiz4Tmf9U5jFdf6SW&#10;4VqXj2p5ZllXJfW6nGT6x6aJ9Wy1w6t1Px43K6PReXiWG7R4NNpM5VSb++HwEO8ydqfSo3j9HzSp&#10;bV4xeEWVZA2I55eo14DJCLTMCaZ6uKbkBJOeyVhjWySQl4Bs5IKA7Huqm62TmcuyBIq5+S9L717X&#10;YdxouCfyOGIsaMSCTtGA4oaC9feOxXXRKQ2HP7H5ubO0tNTXcT3LkgAJkAAJkIBpAja+35m2ke2R&#10;AAmQAAkoEEC2jTVkCWrjIexrtVxuK1TJXoRi9ezsHNQMRrCeiFjKgcvfdRH9Ao+xoxxW0ceCMok3&#10;BRlDM8npxg0+8PfwEZUf+bPGI+sVQkAy1VWrVRGup/VLZP7TncdUg0A26kAwvMGstqrEJpdjlvXs&#10;/FLLqvw4HCatNRhVKhuL5XIve8SEUxPzwjky6jeVLU5UwP58H5Ls6lfKrFjwicD9/f02MhQnsfZL&#10;ZuLMKZrCcyxPDeP84B0BOQkC89Vh7Jtr5oFPZh6bB2Lav+ec/7J263s9xo2mhyKPI8aDZjyoFg8o&#10;blIXreMa6OH9aBeakR8QqHdVXcxyJEACJEACJOCCgK1veC5sZx8kQAIkQAJTCFxeXq5AgNPCi03J&#10;vN5GsRWjsChYN4rTZGPBiNVl0IkIpkz6V6Wt6Bd3jBuVMPinTPTxoEXjRWHG0UxyWeMGApojZFs/&#10;oIAma2CynmsCd3d3sk4+TuZ49UTmvqxzmEb89ZDxeEOjPItOIMAs69nCIrUs/6kL1heqVQdTWrZY&#10;NFlLxHmD0egyV5uJCNgxBxwgE/R+LlYJVob4s4lhnyWz5sNgkxFpZRRNYd7htZTgXOD7kLGpWub3&#10;/6Y0V83ySTLzWJbAzDj3ZekqtDqMGw2PRR5HjAWNWNApGlDcJChYvxoPhx0kOvgJl3aZRV0nsFmW&#10;BEiABEjANYEkXnq7hsr+SIAESMA3AnjZKUdIfsPL+DZEZGu57aNgPTdCWw1QsG6LbDjtRr+4S0Rs&#10;ZyLioo+FrJAYQzPJ5Y0byfqIDvbwQvQkq4tYjwRcEhABE9bHp+gz/xrZpeG6fSUy9+Wdw1SxUjCo&#10;Smp6OTybyglhF/lbSqsFcDtBlv+dVEatnXU7IjCj4fBqsV5fjWhIU4fylPm6VjOX+TpS8Tqu/75s&#10;mOLmUL2r4mlDxGBwhlpNvZrhl05GqKUhnHp+Xt3BRutO+B7mCGIhcHNz04a47DD6Z1JNhyUzh2ly&#10;+ae4xtyXtYsQ6zFuNLwWeQwxFjRiQadoQHGTgmAda9sung9/lnFy0PLyck/HlSxLAiRAAiRAAkUS&#10;cPUtr8gxsm8SIAESIIEXBCBeF2FAGx9sviFbRysTHArWM2FzUSkYwXoioikXPn/bR9SLO8aNVkhF&#10;HQtaJN4UZhxNpWcyZrDO6OJvh5k88gQr67oiIEImiCLjFTIlMu+ZnMMUY28TwsGuYlkWm0AAWdaP&#10;8WFtm3DUCYhgFYL1dfUaYZd8GA7PcG1ne28R9tAlO3K3Xq1uBj4MJfPh52P42c5cEJF4PbUTFpSC&#10;R6EQ7jWnz6dPKpSOs0gSgi018VRPnlFxSkEvTk9zVKERkO80mJ9kPZzkWkfFX0nMXyogJpVRm/ey&#10;th5sPcaMpusijyPGg2Y8qBYPKG5iE60jg3ofbpLvLj+QqLC7urp6peo2liMBEiABEiABnwgU8D3P&#10;p+HTFhIgARJIm8Dl5eUKMsq0IWD/9vxidGUuEYrV5yIqqkAwYnUBlIhwynUsRL+wY9woh1T0saBM&#10;4k1BxtBMcjbiRrIQY61xxEyQWYOW9VwSEPEs+tt22aeTvhKY+2zMX/N8Ixk6RTjM+W0eqen/zizr&#10;2dghA6fEXT9b7bBqWRUye44C4ooOBOtbnptpxLyHx8eLcqWyZqSxWY2ELV7vSXZ164wi6wBru13M&#10;l5K1OPlfEoKtGeIp2VCNddsW123JXwpeAJAN03d3d9+RTGjXC4M8NiKJuSsP/4BEo3mGqVuXcaNB&#10;LPIYYixoxIJO0YDiJgbBurwbKA2HP7GO7TKLuk6gsiwJkAAJkIDPBILStvkMkraRAAmQQIgEZOct&#10;Mp+efPr0aQsPOasQXcjH0CPJ2hbieGgzCZAACZAACZBANgK2xJ74APsdQpFzZK9uZbOMtUjAHQGI&#10;WHawHt5z16ODnihWtwYZ85tk5pdNDvxlJCCiazx7nmSsnmw13FeTuafiw+z/pupojP1/Uhj7/Xjc&#10;dCJWF5iSgOHPX3hw41qfOOB/f3/fpFj9X9C2nvccuFK9iynrXqw1jpBVfZNidXWULGmPALKqb0Os&#10;fkGxuhrjJOYuNRQsRQJ2CCTwzsgOOLZKAvYI4F1AD60fjQaDreUPH8qfPnzYgo7jiGJ1e8zZMgmQ&#10;AAmQgHsCFKy7Z84eSYAESMBbAp8/f+7ggWcPDz5yxPgGXugf4E8ejPgjAXME+BLMHMsXLUX/Ap9x&#10;oxw30ceCMok3BRlDWcmZqLcGEfAZRCOncuS1iQbZBgnYIiAnAuBIVRGuX9nqw1m7Ccx7Rd/zIHxq&#10;S/ZWZz6NsCNkDD6IcFjmh/RCaFuu1b6a78DPFsvDYfhzcUa0qYy9XNSmxoDE65IZGnNlN2MoJVlN&#10;shfjHn2a5OBnDLrodZMTf7xY/8p6Xtb1EKtzw4cT+OxkFgHZxA+h+jmE6sey8ZW0SMAIgQSe+bNw&#10;SuJ+lwVMgnUYC5acHtDcE4gY7kqyqFfL5R38rUOgvgGh+p5oNix5kM2SAAmQAAmQQOEEuE4r3AU0&#10;gARIgAT8J/AsLmsNxuNvuHG0/bc4PQsDeej+7ZiAXmaEFEnRL+oYN8rhGH0sKJN4U5AxNJWcy5gR&#10;0QDEIwciCs7qStYjARcEJCsnxE5nwYoJIp/zXM5b8+LteXPDJsRQvXll+e+TCeB625cTOcjnDQER&#10;1E74jUejfn1hQTaZR/97OqGlUjmLfqCTBjgabaYgUn4YDs8wp7e88fHIv0Pja7XaupxI4Q2jAAzB&#10;ZrJT2VQWgKmFmAhBTNy/8dMI5RSXLa7P4nZ1CKOT7yrlavV7eTzeDsFeX22Mft7KA/73nMffGwKk&#10;ohESkccQY0EjFnSKBhQ3/j3hlUpPWdTH4x9YH0giwZ4OepYlARIgARIggRgI+PSNLwaeHAMJkAAJ&#10;JEHg169fbXz4+YaXrW0MeCWJQXs+SArWPXeQA/OiX9RFLrwzGSLRx0JWWIyhqeSKiBk5waVare6l&#10;IMTKGrKsVzwByc4JsaQIJZvFW6NhQeTzXRFzlgL9HgSFm3hGulIoyyJvCMi1BnHhRbAbREx6dIpI&#10;/W0XtUolCQFryoL1UaWysVgu90yGl49tPQ6H/mpIPBCvY348qdfrOz76zleb5OQT3I8PfbXPF7v8&#10;vfDyE5JTCbCxa4vrsvws2UI+ArfYlAkx2n//WeMGJO7LN3LztWOes4zQYmxNxMi40YiuyGOIsaAR&#10;C6pFA4oZHwTr4+GwD7RdrFN/4ASg7urqKt8fqsYay5EACZAACURJwNPvfFGy5qBIgARIIEoC19fX&#10;TWQ8+w8e+Fu4qTSjHGQAgwpGsB65gKqoUIl+Qce4UQ6t6GNBmcSbgoyhqeSKjhlkJj5CtvUDigmy&#10;Bjfr2SbwLFoX0dO27b6MtB/5fFf0nDXLRzKfIYvnnhE/JthI0lnWFUXqL8NiNBjsIN5OYg8VmYMH&#10;o9Fl7OOcNL6FatXnKc+IS+7u7trVhYVTI43ZbqQA8bqc4AGx+gazq6s7V07IgTD0XL1G2iVjFG/h&#10;FBKux9IOay9Gf4P7GzYXyjPk2iuDAhL3eQHyjRExzlnGODO2JqJkzGhEWOQxxFjQiAWdooHETVGC&#10;dcRdpzQc/sTzXJdZ1HUCi2VJgARIgARSIBD9i+8UnMgxkgAJkIAvBOSIy8Fg0B4j+zo+ELV8sSt2&#10;O4IRq4sjIhdRFRVr0S/oGDfKoRV9LCiTeFOQMTSVnA8xI2IcGLi3tLR0ktXFrEcCtglAAHWIDwy7&#10;tvvJ1X7kc50P89U8/yBL0hY24XTmleO/vyeQZJb1DEL1P+Tw4fOkXq0mkXXZ6wzcli5mCC77yA68&#10;bql5b5q9Hw4P8T7D73vrJFqOxOtYIx9gY8q+Nw7z3JDnTYbnWK+teW6qV+bFIuCSZ0qMZW8pgc1c&#10;XgUQjXlFQL6NlCuVY8xDraloAhH3+eraWOYsK3wZW++wMl40Iy3iGGIsaMaCavGAYsaFaB1x1sO7&#10;yy4SDPz8/Pkz3w2qxhHLkQAJkAAJJEkghO99STqGgyYBEiCB0AlcXl6uQKzRhoD9a7labWM8K6GP&#10;yVf7KVj31TPu7Ip6QRe5+M5klEQdB3lAMYam0vMtZuTodnzY3YMwp5fH5axLArYIQICwXa1Wj221&#10;n6vdyOc63+arab56zoa7zlMjskVzElnWc4jUX1JNRdAsY354fLyA+GstW1SFWQsfurvYkLAZpvXq&#10;Vj8+Pp7jxL6meg3PSloUrvN+ou/rh4eHU9x/5f0jf5oEghdxjcd9PEtu8TlS0/EsboyAbJi5e3j4&#10;XlHZ4ByQuM8YIIMNBT9fGWTxrinG1kS6jBmNoIs8hhgLGrGgWjSgmLEkWJcNk91aufwDyLpIxtNX&#10;RcdyJEACJEACJJA6gVC++aXuJ46fBEiABIInAIFPazgefxsPh20I2NeCH5BHA6Bg3SNnFGBK9Iu5&#10;yAV4JkMm+ljICosxNJWcrzEj2SSx6e2Igs+sQc96NglAUNuEIOEMpwmt2OxHq+3I5zlf56ppPpLN&#10;N/V6PXqhqVaMahSG4PAiyuy4hoTqL1HWKhXZHNHXwBtk0Yfh8AzzQMuk8QE8Q59gg1TUGfQxV64N&#10;RqMLk34ttC3D4nWsh3cgvj0pdEwBdY57xy7mw8OATPbO1FBFXE/rroWFLT47ehdSyRgkm5pxouih&#10;1vNhQAI/Hx0Z6nzlhCVj6x1mxotG5EUeP4wFjVjQKRpI3JgSrEsW9dJ4/KM8HneWl5d7OqhYlgRI&#10;gARIgARI4F8CAbyfp7tIgARIgARiIICdxd3lDx/2Pn36tF4ajTYgXN97erDjLx0CkYup0nEkR0oC&#10;ARHgvDPVWT4LQPGh9ztEJ+c3NzftgKKNpiZCQDI3QhizgeFyHevA5z7PVdOGD8FUSzKFO8ATZRe4&#10;vg6iGZiI1P/8WRgU7pUtC8362OSVqlHyolvlT7W9Asv9b4F9O+k6uvg1eK1jHuxTrK4ehsjU36JY&#10;XZ3X1PVL/iact4DTRo4WsUmQYnXn6NkhCMjcg6zq5xWcwKUlVhd6fFfFGCIBZwRCfKfgDM7bjjg3&#10;FYaeHdsnkFUUBy1DH38no8Fg6/H+fvXThw8bnz5+3KdY3b7P2AMJkAAJkEDcBLhOj9u/HB0JkAAJ&#10;eE/g8vJyBVlU2wNkX8dNqe29wZ4ZmPUhu5Bh8IWXFexRL+YYM8oxE3UcKFOYUJAxNJVeQDHTQYbJ&#10;PR6pmedCYF0bBOTYd4jtjiGQKXb9GvE8F9A8NTHEMHdtyAYHG/EXe5vBZ1m3kE19ks+xAfykHnkW&#10;bhn3/XC4j+fe7/J/B/X8m+NCHQwG0WfXRub8Y8zz2zkw+V81e9b1zYWFha7/Ayzewuf12IW2WLR4&#10;0721IITso1hjXcHOvSWeQuBtHMVsGDKqr+H02O+572GBZKT11ZchzFWFsGNcTcTOeNGIxshjiLGg&#10;EQuqRQOKGdUs64iTTmk4/Il3vl0K01UDgeVIgARIgARIQI9A6N//9EbL0iRAAiRAAt4T+PXrVxsP&#10;gd9gaAsvf9e8N7hgA4P6YB+xoKqoMIh+IceYUQ6t6GNBmcSLgoyfqdRCixcRJGAwf0G0vp8lFFiH&#10;BGwSENE62t+22cf0izm0q1mdUgwjkwy5EBxuMOunut//lESG+m2ID+XaCufnSKT+Eggyy/brCwvr&#10;4UDKZukQgnXUfBKsp/LD2id6wfL9w8MlstKuJOFTDeE67h3dOjJGJ8HFwCCxDjuTk00MNMUmXhDw&#10;WsyF9RWuky1uCmTIFkHgVk5RGo//a2yTTEAivyJ4z+rT63mqaFiMq4keYMwoBmbk8cM4UIwD3WKB&#10;xM00wbpkUYceoYMs6j8/f/7c0R0+y5MACZAACZAACegTiOEboP6oWYMESIAESCAIAtfX182xZK2E&#10;gB03rGYQRjs2MhjBOoWjViIj6oUcY0Y5ZqKOA2UKEwoyhqbSCzVmIEzoVavVPWaczHNhsK4NAsiy&#10;t43YdCuujXiOC3WOmhRbmLdOIDzcsRF3sbcZTJb1AoTqL31fq1TWIdbsxxwPd3d3bdz7T2Me49ux&#10;QQgXtV/vx+NmZTQ6T8mnT2NVEK7zdA71qMDmpn1cK0ltZlGnk7+kj4Kupw0dCwtb3AyY379sQY/A&#10;DdYiWHMdotaaXs05pQMR+Bkds8HGfJynDA4ve1OMq4nsGC8aIRVxDDEONOJAp2hAMfMsWpfTerq1&#10;cvkHhtnlya46zmZZEiABEiABEjBDIKbvgGaIsBUSIAESIAEvCchxmzgWu12qVr/i5tX20kjHRgUj&#10;VhcuEYuqHLv9VXdRL+QYM8qhFXUcKFN4U5DxM5VcDPEiAlBk1NujUCHrBcJ6Ngg8Pj62kAX41Fi2&#10;vVlGRjzHxTBHvXUdxIc7mLNObMRdzG3KNYXxnXk7xoKF6n+4IANY9PElsYC51d9YsBCk2AQV43T4&#10;DylsSNlFBjsR/qX5myJc5yYn9XDw/h6hPhSvS/ok6sKpIkfyDOg1MBoXHQFsjGniOji0epJDQCI/&#10;3xzs0xzlGxucBOCdSUUbRCIaHog8fhgLGrGgWjSMmOnheesH3i2IQL2rOjSWIwESIAESIAESsEMg&#10;6pffdpCxVRIgARIggaIJXF5eruADbgsvi7/hI2cb9qwUbVMR/VOwXgR1f/qMfhEXsRjPZBRFHwdZ&#10;YTF+ppKLJWYgAL3COuCg0WgcZQ0T1iMB0wRE0IC4lEzrTdNt/9NexPNbLPPTW9/LfIUs6xuxZ8G2&#10;EfMQtZ5ZFQhlMdoTofof0/Gx/aRerUadxR8flddwHV1kcVeIdTDWHjLKb4Rou6rND8PhGeb8lmr5&#10;qMu9EK/XarWoM+ub8iPmhBU5hcPJJkFTRgfcTtGiLllHwYa9JW7+CziKwjNd5pm7h4fvlXJ517r1&#10;YYj8rGPI2kHRc1RWu63XY1xNRMx40Yi8iGOIcaARBzpFPYsZJBXpw/wunrF+4tS2zurq6pXOcFiW&#10;BEiABEiABEjALoFYvwfapcbWSYAESIAEvCKA7Out4Xj8bTwctiFgX/PKOIvGBCNYj1hYZdG9c5uO&#10;ehHHmJnr/z8Foo4DZQoTCjKGJtKLMV7kWHiIGfeQba+XJ2RYlwRMEXgWUZ1aEdlGPLfFOD+9iano&#10;BaimrqGX7XiTQdczkfpLRsg4268vLKzb4O9Tm/jYnJKuoIsN+ps+8Tdty2Na/lTCh9MSDrCe3Vcq&#10;nHghLzczRe6Twibg8biPtfUWn/UiDzDPhgdR2y5i/rvTTTGeifw8c8lMcwqbn0KAxLh65yXGi0bg&#10;Rhw/jAONONAp6kHMYKNjV7Ko451sd3l5md8KdPzHsiRAAiRAAiTgmEAC3wQdE2V3JEACJEAChRKA&#10;eH1tMBi0x8i+jhfLrUKNsdh5MGJ1YRCxuMqii+c2HfUijjEz1/9/CkQdB8oU3hRk/EwlF3O84IX0&#10;EbKtH+CF9FXW0GE9EjBJAGIqybS+bbLNWNdUMc9NL/2PeYpixAwXRKHCRI+F6i9R1iqV6LMyJyZY&#10;P4JgfS/D5RJEFQgB28ggfyrGjoKw2L6Ro+HwSjaecB07nzVOs9nHu77v80uyhGkCrsVdsjEZ18UW&#10;rwvTnmR70wjIRkkkxDnEs0mzEEoeCP0KGbeBTl3PTwZMdtMEY2oiZ8aLYvhFHj+MA8U40ClWQMxI&#10;FnU8O3egCfj5+fPnjo65LEsCJEACJEACJFAsgaD0bsWiYu8kQAIkQAIhEFhaWup/+vTp6PPy8ubj&#10;/f1qtVzewcsHeVC9CsF+2kgCKgRSEXapsEi5DOMgZe/rjz32eIFwZReixvObm5u2Ph3WIAHzBOr1&#10;+g4EyuYEh5Fuxol9bnoZWSKwe84Ybj7gIm4RQrUD58MToXogYnVhg/tfyzkj9x123XdZWI//V1jP&#10;DjqGWP3rn27kw8TLPwfde9kF7oXcdKngGbmHUqyuAMpSEadrtvH4ZLFe36RY3ZIz2ewrApL8Bpth&#10;Tkfj8VlhYnX6hARsEIj0HYINVGxzAgHGD8NCl4CbmLmCWR2sEXfwtw4twPqHDx/2KFbXdRbLkwAJ&#10;kAAJkEDxBJy+Zyp+uLSABEiABEggZQK/fv1qV2q1r+PhsF2uVtdCZhHMjjM3LylCdmUm26NewDFm&#10;lGMi6jhQpvCmIONnKrmU4kWy8eFvRzaxZQ0l1iMBUwQkkyzaOs51pHykc1tK89KfeMImhitsZmAW&#10;Xc0LDILsU3yMlGvJ7i8gkfpLENigfVKvVnfswim2dWROO4MFrWKtcNM7RLlbODWm46Y3971gfOe4&#10;JzZVek4hA/t4NOpLdnUVHimXwdp+TTan5lpPpQzQ4NhtZyQdjkY7S4uLJwZNZlMkMJEA5pWVu4eH&#10;3dJ4/F9v5pYCstPGEh6256ZgOTGm3rmOsaIRzRHHD+NAIw50itqJmR7u2T9wr+7iXX9XxxyWJQES&#10;IAESIAES8JdAit8H/fUGLSMBEiABEnBG4Pr6ujkW0UO5/C3E7CkUrDsLFS87inoBF6koz3QgRR0D&#10;eWAxfibSSzFeRBQKGH/hRfZ+npBiXRIwQQAZ+5oQ256irTXt9iKd11Kcl/74Hh/aOhCtb2nHQsIV&#10;RKiII54vrCEIVKj+T0wlIHiFYP0Q4921FgMeNYw1zCaykHc9MsmYKXItY3yZruVYxevDyDcomAoe&#10;2eiAtpqm2mM7+QjYEHnJ8xvWh5uLi4u9fNaxNgnMJ3CDTcW1SkXWFvrPZ/Obz17CjtAvuz0B1bQx&#10;LwU0/NmmMq7e8WG8KEZ35LHDOFCMA51iBmIGz/59dNmt1Wo/kQSks7q6eqVjAsuSAAmQAAmQAAmE&#10;QSDlb4RheIhWkgAJkAAJWCcgR3+ik9ZgPBbxett6hzk7CEasLuOMVGSV04W5qke/eGPMKMVH9HGg&#10;ROFNIcbOVGqJx0sfGVh2YhV+ZblUWKcYApLBD2IryRDcVLYg0nkt8Tnpyf2Ihz2I1o+UY4EFS8is&#10;e4yNH9tGUQQuVH/JAqIrydzfN8rHo8bw0Xof5nz3yCRrpmDdsgpfXlnroMCGsYFrG8KDYxMmxCBg&#10;h0imi9MRNk3wiLkNxM0hrovdmMcY4tgMi7x6C7XaZqxzX4j+jdVm2UiM2D1ErLW8HaMBsZ+3Y7Ns&#10;mOF5ybK1DptnTL2DzVjRiL+I44dxoBEHOkUzxAw2LsppqT9wf+4uLy/3dLpjWRIgARIgARIggTAJ&#10;8DthmH6j1SRAAiRAAhYJ/Pr1q40H42/larWNblYsdpWp6WAE65GKrDI5zWClqBdvjBnlSIk6DpQp&#10;vCnI+JlIjrHyGwteep8gW98eRRBZLzDWM0VARLdoa1upvQjnNc5Jvz3/fAoEs4gqXQj/zOPmsqxH&#10;JFT/g3A0GOzgPneigTSooiaFzr4PvFqtRjtVYuOB+j1Qw1HBitcjzqav4b6ZRZFVsY1rQk6p4c9D&#10;AkaEXnhOwya+HQ+HR5MiIiCbh+8eHr5XyuVd74eVQejn/ZgcGWhkTnJkq9NuGFMTcTNeFKMw4vhh&#10;DCjGgG4xhZiRLOpY43dwkt7Pz58/d3S7YHkSIAESIAESIIHwCUT7Ajx813AEJEACJEACPhC4vr5u&#10;liqV/+DlRQs3zaYPNlGw7oMXirEh+oVbhMI8G5ESfRxkgcbYmUqN8fIvmqdj5svlg0ajcZQlzFiH&#10;BEwRgPByH7E4O1NwpPMa56RXUdRDpmFmE9W4sHJnWY9QqP4HH55XT5CpOVrBH06oaCHDspxSEfUP&#10;a5UeToXZiHWQuIYvIUxYsTm+UMTrsV+zJnwMgekaYuYc177VmDFha8pt5BF7DUejnaWIN1ulHBc+&#10;jR0bX3YRp9+DmksUxH4+MfbJljxzkk/jMG4LY+odUsaKYpRFHjuMA8U40Ck2OWau0EQX70J/yH+X&#10;lpb6Ok2yLAmQAAmQAAmQQHwE+K0wPp9yRCRAAiRAApYI3N7eSla/9hjZ1/GSu2Wpm5nNBiNWl1FE&#10;KrQqwu9/+ox64cZ4UQ6tqONAmcKbgoyfieQYK5MDCuKXHl6QSybaXtaQYz0SyEsA68ptxOHhROFE&#10;pHMa56T3UQNx6pGc/pA3nlKpn1m8GLFQ/Y/vx6NRv76wsB5rLKQiWIf/uhB0b8boR1y/Tcx55y7H&#10;5rN4vVaprGMd0HfJI7S+cN1LvDRDsztFe3XFXk8biUslnjSTYrA4HLOsHYbj8aEvCWi0hx65SFSb&#10;h2IF3flIsdnwizGe3vmQsaIR1hHHD+NAIw5Ui/4bL/Le/UmkDoF6V7U6y5EACZAACZAACaRBICjd&#10;Wxou4ShJgARIgAR8JSC7vj99+nT0eXl58/H+frUKsdt4ODyBvVe+2lyYXZEKrQrjyY5J4JkAxX4M&#10;BRLITwAvypto5RyC4UM5Gjx/i2yBBPQJYF15gljcFMHOq9qRrqF4/5ocI9iwsIusj239CEqzxrO4&#10;8y/l0YtQPQGxurzcrVYqayLoV2YTWEFkHe8GZnJWc39mreh7PREOurZRro0/f677ntUfhPRHFKvP&#10;9ghOozlECVmz8xcAAc11Xm+xXl/n5uEAHBuoiZJwBnPI6Wg8PgtWrB4oex/M1pyPfDDZjQ2RvmfI&#10;A4+xkoce65LABALj8RU2ism7zh3ch1c/fPiwgb89itUZLSRAAiRAAiRAApMIcD3OuCABEiABEiAB&#10;AwTwMlyytnyDgL1drlbXDDQ5sYlgdprxJajxEIh+0caYUYqZ6ONAicKbQoydidQYK2rBJGJh/O18&#10;/Pixo1aDpUjALAHZNAER3xlabcZ6Og3no9kxI/NQHcItfNS7MhtdcbYm18zDw8PFxNMJXg45cqH6&#10;pOdCnAYmp4ecxOn5Umk4HKaQAO8AGdb3Y/Qh/Cf3upYPYysy8/poOLyS0xA450+PBNnIhevg1IdY&#10;oQ16BOZO0hAxYc2zo9cqS5OAGgFZI949POyWxuP/zl0nqjVZfKmIsxrbhDt3LrLZuc9tM57eeYex&#10;ohGwEccP40AjDt4UxeawLu6/P8q1WneZJ5lmB8maJEACJEACJJAgAX43TNDpHDIJkAAJkIBdAtfX&#10;1008pLdK1ep/TGZyCUasLngpIDUeZFEv2hgvyvESdRwoU3hTkPEzkRxjRS+gcN+WF+w7cpqKXk2W&#10;JoH8BJ4FuMflSqWdvzW/WuBcpOYPmYMg4NpUK81SyNa1DyHS94kkEhSqv+BwApFntEJAbO45h9+b&#10;MV8B2MCyGWs2eV83HLgWr6O/g8VINyWYuDblpAhsSpJrfcVEe2zDLYFZgq8hNgkvRbypyi1p9vaW&#10;wA02utQqFTmZYS0qOhELRG36ieLTGXQZU+/gMF4Ur8aIY4cxoBgDKIakbf1qqdQZjMc/hx8+dFeZ&#10;eEEdHkuSAAmQAAmQAAm8IsBvhwwIEiABEiABErBI4PLycqXRaLTxAP8NN912nq4oWM9DL/y6US/a&#10;KDhWCtCoY0CJwIRCjJ2J5BgrWQOqVBIREYQU+9lbYE0SyE4AItxDiNZ3s7fgV03ORXr+gFD1ANmx&#10;Of8oYJuYZT1iobrqcyBiqA+x87oCwiCL+JSh2xbAWAXrkjEbsel1xmwXwvUxrlHJrm4rfkJvV+Z2&#10;nBTx+9QZ/oIl8Fb0JSfJYE24iTVOL9hB0XBvCeD5qYmYO8SpFS1vjcxrWMQi0bxoZtWnAHUKHcbT&#10;OzCMFcUrMeLYYQzMiIHx+Ar/2oVQ/Sc2hnWY6EXxemExEiABEiABEiCBuQT4/XAuIhYgARIgARIg&#10;AXMEfv361cZL9G9osVWuVtd0WlYVKui0aaUsBaTGsUa/YGPMKMVM9HGgROFNIcbORGqMlSzBhDr/&#10;xlO/Ui7vxJrhNCMdVnNE4Pb+frtaqRw76s5aN5yHsqGFqGuDgi41dsjAu4vnqsNSpEL1rM9+yEq8&#10;Di59NYphlYJgXebG7bCs1rMWGfKjnD7hO8l6u6tHo7jStsTro8FgB3P8SXEj87tnzOvHmL+ivsb9&#10;9oA5614Iv3oLtdom/HplrnW2RAKlkmxwuXt4+I7n9mDuLZn9FrFINDMThYoUoE6BxHh6B4axonBB&#10;/SkScfwwDl7EwXjcw//XxfrtBwTqXY0IYVESIAESIAESIAESUCYQ5Utw5dGzIAmQAAmQAAkUSOD6&#10;+ro5LpfbEMhJ9vXmPFOyihbmtWv83ykgNY/UeIseNch4UXYGF+5vUDF2JsYO40T5knpdcFI8jccd&#10;iEf3mD0mI1NWy0zgOVPgGYSnK5kbKbAi56Hs8CG+kQzZGxR2qTF8eHy8wKkEa2qlwyiV95kP2Ymj&#10;FcRC9LwPL34Pw5PZrIxVsP74+HiOe9rcdx7ZqNmtZUq8DhFMt16tbtq1NtzWsfbZRowEv2EvXA+Y&#10;txxrmpN6vb5jvmW2mDoBnNqxizn1e6jPSpn8F7FINBMPxUoUoE4BxXh6B4axonpRxUsq3pEp+BZZ&#10;1IelUqdWLv+8azQ6q9xoqACNRUiABEiABEiABPISyPsdJG//rE8CJEACJEACyRJYXl7uffr4cf/T&#10;hw8b1XJ5fTwc7uHFSGcSEN6wkw0TDpwEnghQ/MdAIIECCPzeVHYuH8QL6J1dJkxAMmyP6/UNIOiF&#10;hoH3q3weg1B9DcJOyUTMnwKB8Wh0oFDM+yLyrPfnL6+xtVrta942WL8wAt3CerbYMUSra6GK1QWL&#10;qWuzHMl8ZSNUZKMe2uW9zwbcgtrEpt8ditULgh9xt1gjt3ASwwXuKYdJidUj9imHRgIkQAIkUAyB&#10;0XjcHSJJy6hS2fjw4cMqvlHvIGHLCcXqxfiDvZIACZAACZBAigT4LTFFr3PMJEACJEACXhO4vLxc&#10;QWa1FgQr38rVahvGrgQjWGfGYyuxFfWCjTGjFDNRx4ASgQmFGDvvoDBOMgaTQixhQ1kPm8v2kPm4&#10;m7EXViMBbQJy1D0ySJ9iTdjSrlxABc5B5qCL0AsbF07MtRhvSyFnWbfxjIfYkSz96zF6XIRqEKid&#10;xTi25zF18B5gK7bxSeZsbKSIKnO2btZ1SUyA7OrR+dZErMpaBydDyHXdNNEe2yiWAO5BV7BgUzZf&#10;FmsJe4+JwO3trWx8OsQzUfvluJLLhsus2JnCOrk4UaXEeHpFinGiGjgoF3HsxBwHQ5zmV8UzyWA8&#10;/jn88KFLYbpGzLMoCZAACZAACZCAFQL8nmgFKxslARIgARIgAXME8GK+hY9433AEehsfsNfMtWyh&#10;JQXRn4Veo24y6sUa40UpdqOOASUCEwoxdiaSY6xkDCiNeEIGmqNGvX6Aj+VXGXtjNRLQJoBMgsfI&#10;9r+tXdFhBc4/ZmGL4AuZSTcw1/TNthxfayKGrQQkhrUhUn/rVYi61mOMnQQE6wd43t+P7SrFewwR&#10;q3t9D8vKXFW4Xov0mszK7WU9WeNgvooyPkzwCayNHjanbPI5KTCveWzu0+bdh4ddxNT3SWbGLCyc&#10;6JaIRaI2wzC5OFGFyXh6R4qxohg8EcdOVDEwHst76y6E6j/xLNJB9nS+W1IMcRYjARIgARIgARJw&#10;Q4DfFN1wZi8kQAIkQAIkYISAZJVB9qm2ZF+HEKFlpFGTjWiI/kx2G3NbUS/WGC9KoRt1DCgRmFCI&#10;sfMOCuMkYzBliKWnzIHj8Z4clZqxV1YjAW0CtxDlVisVbzPUcg7SdqlKhR4yZW+oFEy9DITM56VK&#10;pekzBxdC9T/jx/NilBn6RbiGe/Clz37OYxuE3XvYqHKUpw0f60JseAkh/oqPtpmyaZZwHcKXE2RX&#10;3zHVV0ztPG048nhtExNr22PB/HyC+Ytxbht0Qu3j/fc27h0iVF+bNeyoxIUq/o1YKKoy/KxlkosT&#10;VVCMp1ekGCeKgRNx3AQfA+NxD17s4tvxD7yz7ip6lMVIgARIgARIgARIoBAC/KZYCHZ2SgIkQAIk&#10;QAL5CVxeXq40Go22ZF9Hay38reRvNUcLGUR/OXpLpmrUizXGjFIcRx0DSgTeFGLcTKTGOMkSTKiT&#10;I55w/+2OR6MdZqnJyJ7VtAlIduHhaHQKcVexa76307L2SFhBlQDEuUeLi4t7quVTLSfXBgTrZz6O&#10;36VQ/cX4TyDyilI4CFF38DqCaXGK630Tm1S6PsZxVpuwVmpiXOdZ64dY76V4fTQcXtUXFuTEg6sQ&#10;x2LTZojVm2j/zLc1jc0xx9o2rvEoN0nF6i/fx/U8Nxxi3myp2hrtwmAagIjFoqo+1y2XXIyoAmIs&#10;vSPFWFEMnohjJ6gYQBb1YanUqZXLP+8ajc4qnzkUA5jFSIAESIAESIAEfCBAXYMPXqANJEACJEAC&#10;JGCAwK9fv9o4fvcrPuK3IVBYM9CkXhM5RH96HaVTOuqFGuNFKZCjjgElAhMKMXYmkmOsZAgoQ7E0&#10;Go8PGsiISjFSBh+wijYBEXGUf2cjbWpXtlCBc48FqO+bjE7EaoPaw3B4hnhs2Wg7S5sFCdWfTIV4&#10;sA/h83oWu32vg80JFxC4un/WdQAG49rAWqLnoCtnXSC7+i7eTRw669CjjkS4jr+DxWp13yOzvDBF&#10;TkvASRCyyciLtYwXUAI0Qk6dwry1FdtGmwBdEYXJMi/gHi/3i23dAQUlLtQd3KTyEQtFTeCZ1kZy&#10;caICk7H0jhLjRCVwUCbi2PE9BvAOulsej3+Oa7XO8uJiVM+OitHHYiRAAiRAAiRAApEQ4LfFSBzJ&#10;YZAACZAACZDASwLX19dNfOxu40+yrzed0DEk/HNiayCdRL1QY7woRWHUMaBE4E0hxs1EaoyTLMGE&#10;OmbjqT8YjfY+IqNNRmtYjQSUCTwJOjwQenHuUXZZroIiCKvX68zQO4eiD1nWixSpv8UDEaHETD9X&#10;8HlYGZuzReTa8tC03CZB2B3dtBqzv+Y5XDaOIKGAbEK4mlc2tX/HRoZjcNlObdyRjbeH+N6K8T4T&#10;mZ+CGM7d3d0uDP2e58QF3wWGxh0RsVjUOKvnBpOLEVWQjKVXpBgnioETcdz4FgPD8Vie6bt4D/hj&#10;+OFDl1nUFWOUxUiABEiABEiABLwnEN2LcO+J00ASIAESIAEScEzg9vZ2DV228FJDxOtta92bFf5Z&#10;MzOkhqNeqDFelEIx6hhQIvCmEONmIjXGSYZgshVL43EHAqW9paUl+aDAHwlYJSCCL2y82LbayZTG&#10;Oe+4pY51fAei9S23vYbXW1FZ1n0Sqv/xGrIX7ywuLp6E58XZFscqgMa4ZGPKaoT+8k3z4QxxrNdg&#10;XoCSdR8i5ySz7udl50t9rElOkFV9j5sxfPFIuHbIZkPEk5wctZZ3FMndbCIWi+aNhVn1k4sTFZiM&#10;pXeUGCcqgYMyEcdO4TGA9z8Qqv+sVSodvl9WjEcWIwESIAESIAESCI4AvzEG5zIaTAIkQAIkQAL5&#10;CPz69esp8zoyuLXR0kq+1p5r2xL+GTEuzEaiXqQxXpSCMuoYUCIwoRBj5x0UxknGYLIYS5INGSLi&#10;v5YWF/czWsdqJKBM4A7Cr4pj4RfnHWX3GC0IQc8eBK1HRhuNrDHXWdZ9FKq/cOkJnvd2InNxCcJu&#10;ubd+j21cGE8X/tqMaVzImNuGqPU0pjGpjgVrwR7GvqFaPpVy9/f3TWRQPk9lvDGOk2uRGL3qfkyS&#10;WAVzwaGcDGqy98IFhiYHo9JWxGJRleFnKZNcjKhCYiy9IsU4UQyciOPGeQyMxz15HsR98QcE6l1F&#10;D7AYCZAACZAACZAACQRNwPNvK0GzpfEkQAIkQAIk4CWBz58/dz59+rTz4cOHVXxIlY+oR/iTlyL8&#10;kQAJkIC/BCwKjP0dNC2zQsByLMlR5hAQf4eQ+PxJPMkfCVgk0ICAeTQcbj1tlHDwo1jdAeQpXUhG&#10;WhH7FWeB/z1DINrFx+UT25bKy1TfX6hiTuD9x3YgmG3fyRxu1uTZreF6/OqyP8/62vPMnsLNgdB5&#10;BfexJDcwFA7fgAHP68xNbpwzADPhJmQewFp2Hxu0LkyL1QUrn1MSDi7FoTNGFEGxGAmQgF0C4/EV&#10;MqifYE7awd86vtNu4E9O6+za7ZitkwAJkAAJkAAJkIA/BPh85o8vaAkJkAAJkAAJFEpAMtzg2Oqn&#10;7OsQ27W0jLEs/tOyJZLCUS/SGC9zozRq/88d/ZQCjJt3YBgnGYPJcSyJeHJxYWEP99erjBazGgnM&#10;JSBC5ichWLm8NrdwjgKcd3LAM1O1V6vVNjmfTIcJMdTaYDS6MIP7dSu+i9TfjhnPdOuIlb4NFkW1&#10;GXHW7gMI+PaL4mqjX2zaO0cMNm207Xmb0WXLN8H74eHh1IZA1YRtbGMuAVl7bMV2P5k7ahYwSgDv&#10;nLdxn5MTUqw+qzjPimuUUobGIs5wnIGGUpXkYkSFCuPoHSXGiUrgoEzEsWM6Bkbjcbc8Hv8c12qd&#10;5cXFniJhFiMBEiABEiABEiCBaAmE9q0lWkdwYCRAAiRAAiRQNAHs4O8j8/rR8vLyJkRPq/gYtYMj&#10;109g19VM2xwL/4rm5KL/qMVgjBcXIRRfH4yb+Hxa1IgKiCXM6dt39/cX8pG+qGGz3/gJLOKDF7LZ&#10;ysk5PVujjXp9Ygua+XabEP2J2Ie/KQREUGc6y3oIGdUn4UCstGILFIjdZj+bBjpgbBzvB2r6RLNl&#10;40iiYvUSxr0Tky9NjAVz0S7F6iZIum8D1/LJ80a5qOYo9yTT7VE21eLvDPfvY1BYs02Czyu2CbP9&#10;KAkU8J4sSo4cFAm8IIAM6n3Joo7N9Fv3jcbq8ocPmx8/ftynWJ1hQgIkQAIkQAIkQAK/CfD5nZFA&#10;AiRAAiRAAiQwlwBEdi18qPoGAXsbHxlef2DgS825/HQLRL1AY7wohUPUMaBE4E0hxs07aoyRLIEk&#10;T8DFksO9tAsL9kRcnHEErEYCMwkgxlaQ1fYQsb5tElWxV47JkcTRFtbkW41GoxPHaMyPwlSW9Qiy&#10;fJzg2S0q8az4dmQpg775SFRvEWPaxKajrnoNv0tCnLgNkauIE1P7RXfN5XWgiFUh4j/P2w7ruyeA&#10;+XavXq8fue+ZPcZA4J9nEmzedj0e01lxXduv3V/EGY61WShWSC5GVLgwjt5RYpwoBE7EcZPJ/+Nx&#10;ByL1n7VKpSPJwRQIsggJkAAJkAAJkAAJJEuA3xyTdT0HTgIkQAIkQALZCFxfXzfx4aEF8cN/0EKz&#10;aPFftlH4XSvqBVrBYlG/Pf/buqj9n9UBjJt35BgnGYLJozjCUbAHDQhAkG3yKsNIWIUE5hKAQGy/&#10;XKkYycTN+WYubucFIG69gohsQ7KJO+88kA7vh8NDCM53s5gbgVD9adiIkz5E0OtZGPhcBxs2MukH&#10;fB4TBL3rMV3P8NEpeLd9Zm7aNoz5Sk46icmPeRk9C1bPwWQtb1us746ArDEwJ23FtInGHT32JATu&#10;7u5k/fUdcbRSFJHoFgqzQEYsGLUVP0nFhw5ExtIrWowTxeCJOG7mxsB43AOlLta6PyBQ7yoSYzES&#10;IAESIAESIAESIAEQ4HdHhgEJkAAJkAAJkEBmApfI4tm4u2tL9nUI19uZG2LFfwhEvTjzSCzqc8hF&#10;HQNZwDNuJlJjnGQIJv9iqY+jYfc+MktyBmeyigqBW2S4xVxxmEcswrlGhXQxZeTEBojWN4vp3f9e&#10;RSj58Ph4UalWV1StjUWo/nK8sQmhZWwxCtaxGTyq6fbh4eESY1K+9lSvUc/LHWDM+57b6NQ8xMEp&#10;BDx8T+SUeu7OejgdYYsbL3JzTLIBnPIkp3PK6RprRQOYKzIs2kDT/UcsGDWN6k97ycWICkjG0StK&#10;jBGVoEGZiOPmXQyMx1fDUqlTK5d/YuRdZlFXjBEWIwESIAESIAESIIEJBKJ6GU4PkwAJkAAJkAAJ&#10;FEvg181NGx+2vsGKVpVZtDI5I+rFmX9i0Uw+sl0p6hjIAo9x844aYyRDIHkcRyI6HY9GO/zQkcGv&#10;rDKXADKtN/GR7SyLaJ1zzVy8hRdAFtSDxcXF/cIN8dQAZFnfhwh97kkDMQrV/7hkMBjsIEZOPHVR&#10;JrMgWD+T581MlT2sFFsmfKxrmhjTuYeorZn0nF1dsuRfWesksIYhVt8Fj8PAzE7aXFy7J8iqvsc4&#10;TjoMMg3+9vZ2Dc8ax4gdr+7NSYlNIxaMZgpKhUpJxYcCj6cijKN3pBgnCsETcdyI/3FCZrc8Hv8c&#10;12qd5cXFngIRFiEBEiABEiABEiABElAgwO+PCpBYhARIgARIgARIQJ/ANQRS5cHgt4C9XG7qt5Bm&#10;jagXZx4LRn2Jtqj9nwUyY2YiNcZJhmDyPJYg7LrCvfKvJQpPMziXVeYRkEzTj4OBCDy11mOca+aR&#10;9ePfMX9sQJDc88Mav6xQybIes1j92RsnyPq845dn8lkTm2AdNLrwUTSnJcA/+xjT3I0i+aLAr9ox&#10;bgzJQ1iyLJcqlbPSaJSnGdZ1SAD3yz2c2nLksEt2FQGBp3XW780p3s75SYlNIxaN2rpckooPVYiM&#10;o1ekGCOKgRNR3ODe1pfnM/z3x4cPH7rcyKcYAyxGAiRAAiRAAiRAApoE+P1RExiLkwAJkAAJkAAJ&#10;6BOQbDuD0aiNrOtfIchr67eQRo2oF2aei0V9ibCoYyALZMbNO2qMkQyBFFYc9Svl8g6yG3YzjJRV&#10;SGAqgWfhrmQ+VFqHca4JJ5jkgyrmjA1+SJ3ss2lZ1hMQqj8BiS17t4wJgmjJ2rwbzlU619KoNhVE&#10;uKFgpgNjvMbmRuyMAu82ClG0ngen9bqyaRaZsbf47GEddXQd4D3vtpyikOUUJ5cwkhKbRiQYdRUj&#10;ScWHKlTG0StSjBHFwAk8brB+7eDvZ61W6zIZgKLPWYwESIAESIAESIAEchLgN8icAFmdBEiABEiA&#10;BEhAj8AlMvBU//67JZnXq6VSGwL2Fb0W4i0d9cIsLMFoYUEWdQxkocq4eUeNMZIhkAKMI3wUO1lc&#10;WNijADWDv1llJoH7+/vDcqWyO6sQ55nwgkg+sCIz6lZ4ltu3+K14MhWh+kuyEJOt437St0/bTQ8R&#10;ZvA+QIb1fTf07PYi1xsEsJd2e/GrdYx3k2Lff33yMByeYR3ReuclCtf9Ctzf1vQgzNqK6f7gI+TY&#10;bJITFDDvfUfcvL/OPR1sUoLTwEWjrkMoqdjQgcs4ekWLcaIQPIHFDJ5ZehiVZFH/+fHjx47CCFmE&#10;BEiABEiABEiABEjAMIEUv9MYRsjmSIAESIAESIAEdAislstXn/Ei6NOHDzs4Vm8VHzM3S+Px0fD3&#10;cXv8kUCyBCgQfOP6AEXGtoOXMZKBcKBxBF9v393fX9zd3e1mGDWrkMBUAsgWtTccjXamFeA8E2bw&#10;SOZ8bEbYDtN6u1Y/bfwZj/fkBWiqL0EfHh5adim7bX0wGET13AjxX88tQXu9YR6KKtYUSHUpVv+X&#10;kpxoMVGsLkUqqc7AClFUQBEItE4gVt+kWL0A+IF2+bQB8OHhGP89C0msHihumu2IAJ99HYFmN/ET&#10;8PzdK+5dV7LJH46Qd2Hr+Ca5gb89itXjD02OkARIgARIgARIwF8CfB7z1ze0jARIgARIgASSI4Aj&#10;ZdcGo1Fbsq9XAsrWY8pR0S7MPH9pacp/eduJ1v9ZwTBu3pFjjGQIpgjiCB9VuvD9Ho+lzeB/VplK&#10;AKLCJjKFnSHz8sqfQpxjwg4YZLu8Qpb1DYrPJvsRouALxPta2F7ObP0JMnhP3aiSudWCKkp2V/jy&#10;rKDujXcbU4ZuZL8/BKBd45A8bRBxKHNuz1PznJol1yVE6WrXJbOtO/XN287wbLGH9cJRoUaw86AI&#10;4LlhH3Hz35fPDUENAMYmlSE5sEzHRcdSUrGhCpsx9IoUY0QxcDyLG8mijr8f2KDX4ftURR+yGAmQ&#10;AAmQAAmQAAk4JMDvkQ5hsysSIAESIAESIAF1ApfI3tO4u2vjxdI31GqVyuUV9drhlYx6URaBYNR2&#10;REXt/6zwGDevyDFGMgRSZDE0wmkkjXr94ClbMH8kYICAiNbLlcoxmmpKc5xnDEAtvokesv1uFG+G&#10;fxZIBnp8rJZ4T+4HQXQfcbEey8BjE6xDAIhDyOK4tye2MSSqjSB55oenzMuyKahaVX9nQ9F6HuSZ&#10;6srGNsw3WzwVIBO+JCvJ/RbXt6yd1kIHkJTg1DPRaAixk1R8qDqEcfSKFGNEIXAKjhncr/qwsisi&#10;dWRP78byfKVAnkVIgARIgARIgARIIEgC/B4ZpNtoNAmQAAmQAAmkR+DXzU27Vi5/HZZK7Wq5HPzH&#10;krcejHpRFplo1MbVF7X/swBjzLyjxhjJEEgRxpEITUY4wvZjo9HJQIRVSOAdgWeR2WmKJ9vEGg6Y&#10;J46QQWwv1vHlGVdiYtpXqCBSXI8p+z4yeUejG0H2+yiWebifrGH+uchzjYZUN7ZrKg/7h+HwDEHc&#10;0m6DonVtZDkq9HB97jDDaA6CCVWV0y8xxx1j3aB/XXvMKZqFgwrjgoWjKib6VCap2FAFzxh6RYox&#10;ohg4juMGzx8d/P3ExvQu1ziKPmIxEiABEiABEiABEvCEQBQvxD1hSTNIgARIgARIgAQcEbiWjKCD&#10;QRsfT74h83rTUbdWu4l2URahYNRGIETr/6ywGDfvyDFGNIMp8hjCB5nuGKKTpaWlviYZFieBiQQe&#10;Hh5ElLJNPNEQ2GQG1fe+TDnL+mAwEKHiSSwRHotgHQLSaE5FSOz6OsBGg/1Yrqc847gfDvcrpdL3&#10;PG2UKFzPhW9eZRFzYU2ww0yj80jx3582sj487CJW8l3TnqJMSnDqWDTqqcu1zEoqPlTJMI7+IcX4&#10;UAwayzGD+1QPlkgW9Z8fP37sKFrFYiRAAiRAAiRAAiRAAh4SoO7BQ6fQJBIgARIgARIgAXUCkvkH&#10;peWYWhGvt9Vr+lMy6gVZ5KJRE1EUtf+zAGLMvKPGGMkQSKnE0Xh8AAHifgZCrEIC7wiI2FCyKRJN&#10;+ATkNIZ6vS4Zta/CH43ZEUDofCbPDmZbDaK1Ewhsd4KwVMFIZMs/x3zVVCjqe5Eu/LLpu5Eq9uHa&#10;OkW5IJ/HVcb3pwzGeQXxL+dXAMF12CpVKjKn5v9RtJ6f4YQWsB7gs4IVsvE1iner21g3HuLeuhLf&#10;6P4dUVKiU8vC0djiJKnYUHUeY+gVKcaIQuAYjhl877tCr13cn37If5m0Q8EHLEICJEACJEACJEAC&#10;gRCg9iEQR9FMEiABEiABEiABNQK/bm6eMq9X5WN5uRzEh5aoF2SpiEbVwnNiqaj9n4ULY+YdNcaI&#10;ZiAlFEPPsdHHfW+H2ZQ144TFJxIQ8RnETaexi1VScL9kVIVofSuFseqMUWIc8W1GYKnTccFlcV33&#10;RWRbsBnGuo9o48ERBOt7xsAU2BCy8l5iLEE8f+fBhNjbw9x6lKeNGOo+ZWJ+fLyomPQ5RevGQkM2&#10;rsFHO41Go2OsUTYUJYHntf93PE+2ohzgm0ElJTg1LByNPT6Sig1VZzKGXpFijCgGTs64kSzq+PtR&#10;q9U6SNDRU+yVxUiABEiABEiABEiABAIjQO1DYA6juSRAAiRAAiRAAuoEru/vm5Xh8D+o0YJ4vale&#10;023JaBdkCYlG80RMtP7PCoVx84oc4yNDICUSQ29j41mcusOMyhlihlVeEUCm9Sbi6BR/a0QTNgHM&#10;CxRWTnBhRGJnrQCFUF+yQve1KnlaGD6U0yC2PTVPx6wDiLz3dSr4WBZzTRMC2XMfbTNpU2wbP/Kw&#10;kVMOkF3d/DsWitbzuOVP3R5idYciLxMo421DNp3gOj6M5F6q5aikRKc5haNaYCMonFRsqPqLMfSK&#10;FGNEIXA0Ywb3I3k+7YpI/cOHD5JN/UqhFxYhARIgARIgARIgARIInEAlcPtpPgmQAAmQAAmQAAlM&#10;JbCMLAx40bWHvw0I+9aHo9HeaDzu+oSMYlSfvOHeFvr/DfNEhMbuIy2hHhOOIXzUaUNofHF3d7eb&#10;kMc5VAsEROCETMwbaLpnoXk26ZAA5oVD2YDgsMsguoKQ7yAIQw0biQzYLcNNFtnc/xbZuam+IRaM&#10;Yp7FNdU2xcTndiS7us/2ubLtfjg8tCJWlwFU8LlK/vjLREA2sCIj6SbF6pnwJVMJa8N9eW7EgLeT&#10;GfSLgfI9XIpe55hJgAR8IiDrFTw/7GFD9Qa+263jb+fjx48ditV98hJtIQESIAESIAESIAG7BPhs&#10;bpcvWycBEiABEiABEvCQwCUyCTXu7tqD8fhrtVRqI/v6SlFmRr0YS1g4qhpPUftfFcLLcoyZd9QY&#10;I5qBlEgMKcSFHKHLzIqa4cPi7wlA4HqMj4bbZBM0gZ6I1/jx97UPE82yfoJs3jtBR/Oz8fDfPv7P&#10;76GPBUKNTWwQ6oY+jkSupy6un83QfZXXfmyMbFcXFk7ztqNUn9nWlTD9KSSbsSBUl7mRPxKYSACb&#10;pFp4RpQTStZSR5RUlmTNbMeMjdQJvBk/4+cVkKTmjjyXwpu4ec6i3sF/f4owPU/TrEsCJEACJEAC&#10;JEACJBAHAYXv3HEMlKMgARIgARIgARIggWkEbm9v5aPNtyHE69Vy2emHm2gXY4mIRvNeVdH6PwsY&#10;xsw7aowPzUBKKIZUYwP3tqN6vX5AoapmLLH4KwIQre9Kpm5iCZcARGxHELExM/ALF2J+bILLebhe&#10;1bcc4+1DHL2uX9O/GiK6Q0a+M/8s07MIAmjVW7peww5L41paQWxdOuyykK5i2VyQBx58vfbw+Hhe&#10;qVZX8rSjVZei9bm4EJtXslG10Wh05hZmgSQJ4J3nGu6Zsgm1lSSAKYNORnhKwbFW2CcTFzpUGEOv&#10;aDFG5gfPGGsTlOrivvND/ru0tNSfX4slSIAESIAESIAESIAEUiIQ/EvxlJzFsZIACZAACZAACdgn&#10;cH1/3xwPBi0I1/+DzOtN2z1GuxhLSDiaNUai9X1mICTyFh2JaAZTIvOOblw8i1j28IHoRJMoi5PA&#10;PwQkoyo+Nh5D7LJCLGESQAbkLYrZXvsOTCTL6HaYHs1mNa7hdVzL/Wy1/alFwbo/vpD7AzZCuMm4&#10;XdywozmdIA9CXHfnpUrF+juSdzZStD7LbT2s9XmqUp7AjriubCjCxtPvuO/vRjzMzENLRnRKsbF2&#10;jCQTG6pkGEOvSDE+JgcO7jk9sPlR+S1Q76qGF8uRAAmQAAmQAAmQAAmkSUD3W3ealDhqEiABEiAB&#10;EiCBJAlc4uNOAx/gJfs6xOtt0xCiXoglIhzNExNR+z8LGMbMK2qMD80gSih+ssYG7mVdEbQws5Fm&#10;bLH4PwTusakP/88ZRethBoVsXsGJCxsxiJVNeUCyBYPLhan2QmhnMBiIsPEkBFtn2RhJVu8uMqxv&#10;hu4LbPyQEzh2Qx/HLPtj2eiRx0f38DMESMX6mcL1Vy7EPNjBZpEdnqSUJ7LjrYus6ttyQhLX7bN9&#10;nIzwlIJjrYs9mbjQocIY+ocW4+M3CnDol0YjyaL+UzbGcz2ic0GxLAmQAAmQAAmQAAmQQNZv3SRH&#10;AiRAAiRAAiRAAskR+HVzI9lFv2HgkoF9LS+AqBdiCYlHs8ZB1P7XhcJ4eUeM8aEZRInEkIm4gLjl&#10;AKLVI35M0owxFv/9URKb+SB4PcP/2SSS8AjIxhVc/8ELZE2STzDLejSZouG70PUiUQjWkXX7AoLI&#10;3M/GJq9rw20dYWPBnuE2g2pOsuhXfcmiT9H6U+xgs9UBNh/tBxVINNYJATmBBOs92UjEtboC8dAX&#10;EgpD/F2EYmNlVE+4tEonUpgx9MrRqcYIxt0dD4c/arVaF+uQXiLRz2GSAAmQAAmQAAmQAAlYIGDi&#10;e7cFs9gkCZAACZAACZAACfhN4BpZRsuDwW8Be7nczGJttAuxRISjWXz+p060vs8KhTHzihzjQzOQ&#10;Eoofg7HRx/1rB1kZu5q0WZwEnkTrEMMcIoa2iSM8AhS5vfZZalnW4f8+5v718CL3vcUPDw+XEBKv&#10;BDyWA9i/H7D9cj+I+pQCbIq4kusl5U1+4uOHx8fzik/XWsKidTktBT7ZkUymIc8dtN08AWRUX8M9&#10;5Tta5vpcE28ywlMKjrUiI5m4UKXC+HlFKpX4eMqijhNdxqPRz48fP3LtoXq9sBwJkAAJkAAJkAAJ&#10;kMBcAjjJkT8SIAESIAESIAESIAFdAsvIIoEXdfsfPnzYgIBwfTga7ckLPNV2DIoOVbtkORIgARIg&#10;gYAJGL5vrEHscnZ/f38q4oaAsdD0AgiIcA9ZundE+FxA9+wyJwFkQv5+Px43czYTTXXEcx+DSSaW&#10;JRO2CFBjcCCEeb0YxhHyGLBpoBWy/fNsR4z9lbJYXfjgVJVTr8TqYlQl2U9aMudtUqw+78pN79/x&#10;TLePueocI99Ob/QcMQmQgBMCCSWKcMLT007wnCgb4zr4xrWDv/UPjcb6h6WlPYrVPXUYzSIBEiAB&#10;EiABEiCBgAkY/uYdMAmaTgIkQAIkQAIkQAIGCFwi62j1779bknm9Wiq1kX19ZVKzUS/C+BJ7biRF&#10;7f+5o39TgPHyjhjjQyOIEoofW3EhmRpB/ADilyMN8ixKAk8EIJDZxn8OIYKduN4hJg8JQOiHDGn9&#10;hVptI3Uh5h/vPJ8acBF4tm7lYIMAdQdHuJ8oV/C0ILJfn8G0lqfmzTUL99/N0E86gQ9OMdD23MEG&#10;WCCm0wiy4od/j1FX7vOlUdZGbNZLKNO6iMcwX+zwvm0zoMJr++7uro01+CEsXwvPer8sTiVbMgSo&#10;foH33BrSeuMgxs8rILHEB9YYPYzlB7YDdpeWlrqeX5Y0jwRIgARIgARIgARIIBICyaajiMR/HAYJ&#10;kAAJkAAJkIBnBFaRdfQzjkj89OHDDrKvr0JguIkPAkfD8bjvmal2zElIPJoVoC3RaVZ7WM8vAowP&#10;v/zhizU240KExiJ0QJbU88fHx5YvY6YdYRB4Fr1uPm98CMPolK18zkpbRpbtx9FIhIj8gYAIACWT&#10;ciowarXa10jG+jPkccAPVyHbL7ZD0BztuiH1U0SeN6Rt/4lRLz8iJZJpXWIRJ9tsUawe+oxpzn45&#10;IQvX6Bme4WTT0Jq5ltkSCZAACZBA7AQgTu9jA/uJZFFvLC6uIoP6xselpX2K1WP3PMdHAiRAAiRA&#10;AiRAAn4RsPnd26+R0hoSIAESIAESIAESKJiAfFQajEbtp+zr5XKrYHPsdE/B+lyuXIC/QcSYeQWE&#10;8TH3EnpdIJH4cRwXJ8jguEdRjGYsJl4cWbnWkLVZRDPNxFH4O/wJwr5RJJm2TUBPKct6LJmjIZbe&#10;h++/m/B/EW1gk4Tj27vZUeKaaSKWzs226k1rXfhn0xtrHBsivsUmxrNJp054mWld+ESYbV02A8IX&#10;OzgFqeM4BNidpwRkrYJNxt/xnLbrqYlBmxVLtuS5TmCW7LmI/hRIJiaUiaAg4+cfWiHFB2ztjofD&#10;H9gw20XSgZ6Oy1mWBEiABEiABEiABEiABGwQCPrFuA0gbJMESIAESIAESIAEXBCQD01yfC/++w39&#10;tfDBacVFv9b7SEQ8mocjF+Av6DFeXoUSY0PzykokfoqIi2eBzB4yLJ1oeoXFEybwLPg9xpqmnTAG&#10;P4c+JQvtaDi8qi8sbMBnfT8Nd2tV6AJoHVrIyroeut/lWQobrGSjTHA/xNoVMiavBmf4C4Njvl6w&#10;DtpEbHVD9k9W2+Vejg1okrm5OasNL4XrcYnWe4jDHYrKskZyfPWQAGMb9+1DOR0rvtH5MaKQxKe5&#10;iFFwrIUvmbhQpcL4eUXK1/iQLOrYXNBBJvWfH3ESsKp7WY4ESIAESIAESIAESIAEXBEo4tu3q7Gx&#10;HxIgARIgARIgARIIhsDNzY1kXv8Kg+W/a8EY/tLQRMSjeXzDxfcbeoyZV0AYH5pXVwLxU3RMQLTU&#10;hVf2KJbRjM3Ei9/f34uYZjdxDP4Mf4pY/R8DR6MehJkb/hhcnCXPQs1zxG+Ya3ENdBCkihDyRKOK&#10;d0WRAboFX515Z5iaQcFn8IZgXdi31IYbVKkOMotvBWWxQWPh12M0t63SJEXrKpT0y8j6G/flLZ52&#10;pM8uxhpyr0NMHGJszRjH59uYfBWfGudE0bEy0mRiQpUIY+cVKV/iA/eJKxjWxTvEH/JfJJ/oq7qU&#10;5UiABEiABEiABEiABEigCAJFf/8uYszskwRIgARIgARIgAS8JgChVxMiEhGuf8Nf02tjXxqXgHg0&#10;ry+4+H5BkPHyLpwYHxpXWCLx40tM4OPXATLBHlE4oxGjiRfFWmYbQlIRvfFXFIF5QvUXdkF0eLRY&#10;re4VZapP/Urs4qj0FGL3BKLcHZ/Y69qCe1MTGYjPdet5Uj5oUbRs7gD7S09YGjUjhtMHsgLJMv9R&#10;tJ6V9uR6uK6OsJmI92OzWINs7XY8Xqs+Pn6H8dtBDiBQo30Rn1rHR9GxFuJk4kKVCuPnH1JFxgbW&#10;4z0Y8iRSh0C9q+o+liMBEiABEiABEiABEiABHwj48v3bBxa0gQRIgARIgARIgAS8I4Bjf9dglGRU&#10;EvF62zsDXxqUiIA0jw+4+H5Bj/HyKpQYG5pXVgLx42FM9CGi2Ws0Gh1Nb7F4ogQkIyRi5hTiv5VE&#10;ERQ3bA2x+j9GjkabyOjaLc5of3pG7F7EnmUd12Yf/l73h3o2S5ANukidSDajf9c6wIaB/TwNFFn3&#10;7u6ujfg5LdIGS30Hv5EjKxfZAIK57wxxmeme7Z1wfeSdRTNdgzn5CgXkVKOTrD5kvXgIYPPIPm5u&#10;//3/7P3redvI8sULi9TVsz8MHcHQEQwdgakIREVgKYItRWArAmlHIL0RmI7AVATmicA8EVj/84y3&#10;ZF3IdxVNecsyQHYD1Y2+LD0PR/a4UV31q0IDIBYK83NoCkO9JzbWEwsrUKwrO1xWozMYzPr5Jcm+&#10;1ox5F/XZbIj7Q5fyvRwbSmSwrzFEEiABEiABEiABEkiYQID3wBOmzdBIgARIgARIgARIoCaBb9++&#10;zTuvw4z87tQ0p7t5BgLSOsB44v2MHuvlFyCsD4u9K5PaCbUmcJNsKMJ1vmLYomYzHipvjVl0Wu9l&#10;jMFv6FXE6vBw+vBwtQUBM298r61V6TLsN8k6s6XQSTpWwTr8PpY3l+hk0r8V+H+KWY/8z+xuRsR0&#10;JQ9x5LgGSsd8vOHtE9aEWsfq4CTikYjWwX+Czz7E6mN3FU7LMRCQh4GwH56utVrdX/ylONRr+nyJ&#10;T70GVTQZ68o4BdnUhCkR1s6vS7QptwrjUHuj2cPDR7wBbMTzhAoAuQkJkAAJkAAJkAAJkECwBEK9&#10;Bx4sMDpGAiRAAiRAAiRAAqEQEBEYbqy/hT993FjvNepXJgLSOox54v2EHuvll1JibVjuWZnUT8h1&#10;IV0gcdz5D26YvbfMHodnSECEcOja+gE1088wfL8hVxSrPzqJG+LDrfX1fb9OhzlbDl3WIVA9jL2b&#10;L66FPsm1UJhVVO4VjqNRv9Eg0f0j6q73dfYB7Efn2P6gjo3HbSlat6OIc6QRHpTYz/FBCTtSaY+W&#10;7/YgUj8tPVemONR7AWQhUGZdWdVVFjVhQ4T185OWZm3A1kS6qM+m08s//vhjxPMDm6LkWBIgARIg&#10;ARIgARIggZgIhHwPPCaO9JUESIAESIAESIAEGiVwfX3dhfBh3n29EUFYJgLSOknmifcTeqyXX0qJ&#10;tWGxZ2VSOxHVxATHnEMIbUYWWeTQTAnc3t6eo14OMg3ffdg1xeqPDqKDW9Sdn7VAS5dTrG0ftOwF&#10;audifX39MFDfjNyKVbCODrqvsR6OjYIMbBAEtnLd+SUwt2q5g3gm6FwpObmqZSjCjV29USIo4Xqg&#10;ndZRd2d4aOg4wrKhy0oE5KFOnB+/a7XbRytNUhy6EpHmAE0BqqZf6rZYV8ZIs6kJUyKsnZ+k6tQG&#10;jgNy7jkSgTquD4Z8k6FpAXIcCZAACZAACZAACZBA7AQiug8eO2r6TwIkQAIkQAIkQAJ+CMhNLxHZ&#10;4PcbzCgi9o7zmTMRkVblyJPuZ+RYL78AYX1Y7FmZ1E6ENXEBYedxjkIvi+rlUBAQYRxuxEonV/5o&#10;ElASqz+6NIWYdjtSMa0m1ljF0KYMRKSLtfuV6fgQxyFHp/DrKETflvmEBwUiPNT/iMiVwLnJHKbw&#10;toEq/PB9QQ/rwOcq25psQ9F6MSV5UxH+5Tj2N1yY1ADHlBO4ub09Qhfddzgv7hhxojjUCJPmoDoi&#10;VE0/nNpiXVnhzaImbIiwfn7SsqkNnH+NseEIFwMfIVAf2SDnWBIgARIgARIgARIgARJIhUC0X46n&#10;kgDGQQIkQAIkQAIkQAKuCaD7eh9fhu5hHhGvd9Xny0RAWocbT7qf0GO9/FJKrA3LPSuD+om1Jhbi&#10;m5OdnZ0zy6xyeGYE5KE6nI+cGwt0MuNjHa6yWH0+/3Q6Rrfh3dwfQrm7u+ujTj9Z5ySiDRDfK+R5&#10;EpHLv7gKwfp7/I93Mfkf+4MCYC5vHhjExHyZr8jHGA9uvE4lHtM45CF3CPU/Yw3Q/37giRMUrf+a&#10;EXCf4LMPsfrYNFcclxYBObeAsFEetupZR0ZxqDWyOhvYCFDrzNP4tqwr4xRkUxOmRFg7P0ktq415&#10;F/XZbIhrrkt8Xya/r0wRcxwJkAAJkAAJkAAJkAAJpEqgnWpgjIsESIAESIAESIAESOAHAenW8ccf&#10;fxzj80peP4+b8seLbh5ERAIkQALxEMhArB5PMn73VMTH+Jyi8+onfHoxx0Lf3RKQm7SYYVdEW25n&#10;ysC6C7G6YGu3e7fTaVQiYBfZhoh1BLvySfbn9va2H3NwEE9fxeY/jpVRr31gHnXNFNTLcWw1pOEv&#10;vhOQB8e6GraW2Qjq5pOrY6YhRJz3jOThCIrVDYElNux6Nut+v739AFGjPAjXqxQer4crYau6UawP&#10;kleNl9uRAAnoEcBaP5o+PBy3W63Xf7x48RL3ZA5xf+aCYnU9xrREAiRAAiRAAiRAAiQQNwFec8ed&#10;P3pPAiRAAiRAAiRAApUJSFc16XIq3dfxhemgsiHeNFuKjifcz/CwXn4BwvqwWHkyqJ2U6gHHlrOt&#10;ra0T3pCzqPHMhi66u1YX7WTG67dwPQjvHu7u9hcPGGRLO4Mu6xfr6+uHsSY40vxEyxzrdg9C58+x&#10;1kuB3yPU/25C8RiFggdVjhC3dHj2+hNMt/Wpf0+w35xBqJ7lwxFeiyzAyeR8V/Y5iBf/rfJ2IXY0&#10;9prlbDpqs66M6yqbmjAlwtp5JDWZoov6bDq9hDh9xO/BTAuI40iABEiABEiABEiABHIlkNL98Fxz&#10;yLhJgARIgARIgARIQIXAt2/fBvhCdQ/G+vjdNTKagYDUiMOSQTzhfgKH9fJLpbA2LPauTGonwZqY&#10;yFs9che8WlR6lkMh4jnHecdBlsFXDdqDWF1cQ1e4qy10g0V+JlVdTWE7dJT+gDgGKcTyPAas0RN0&#10;/H0Va2yRCtZPIBZ+HyNz7AvidzJvX4B49FVu61vTDx34l4qX7GmeROtYY6/gwTHE6hcx7vP0uR4B&#10;aRAhb6BaM/1+zXQ6CkRNSamMy0KgzJoyrpUs6sGYBgZmWjs4n5Lj+wjH+Uus80N0T8/6etmmZDiW&#10;BEiABEiABEiABEiABIRAgvfDmVgSIAESIAESIAESIIG6BL5//967v7+fC9jx6ZXay0REWocnT7if&#10;0GO9/FJKrA2LPSuD2km5HnAzT27kySuQeRPPouxzGiqdJ3G+4b3ba5SMPYnVH9nI68y3MuxA/LQ2&#10;sIZ1sYZ9ibJeDJyOXbQLEXVU2iFcYx3GKl7FAwKfUS/l14YG9RbQkGg73VdluHizieSwW9WGxna5&#10;iNbBe4LPPvb3sQY32oiHgHyfBpH6Kc5t+068zlQg6oSlgdGoTjIM4ikcwpoyJpdFPRjTwMCMagfH&#10;dDmej/D5iO+25Dd/SIAESIAESIAESIAESIAEKhJI+Z54RSTcjARIgARIgARIgARI4CmB6+trEemI&#10;eP0NPoNf6GQgIq1bDTzhfkKQ9fITBuvCYs/KpG5SrwnpMIljyH8g2nlvkX0OzYgAxD0HCPcUQrpO&#10;RmHbhepZrP7oHMSFJ9uRdoS2A1w+GqLoc/yr1GhyPzELqCUZsQnWcTzcRVf7UWyFJGJn+P41Nr+L&#10;/EXNXCEH2b09IqS3RaQuWpeHNVFj+zj3vUphn2EMZgRkncRDmO9a7faR2RY1RmUkEq1BSW3TLETK&#10;rCnjesmiHoxpYGCitSNd1PEZ4lh+KW8N5DHdpig4lgRIgARIgARIgARIgASWE0j9njjzTwIkQAIk&#10;QAIkQAIkoEhAbsD997//7UvndZgd4EZcR9F8cqZ4sv0kpZmIjk2LmLVhSgrjMqidzOphgmPIYYxi&#10;PYuq5dCKBOYdKdfWPlG0XgCwIbH6oyfTdvv1dqs1rpja6DdLvMt61J2mY+v6HWtH+5ubmwGO3R+i&#10;35l/BHCyntlDOPImE8Qc1JtMUhWt48GOMzygeZzIvsIwDAncYB+DaPOdt3PYRAWihri9D8tCoMya&#10;Mq6rLOrBmAYGplU7Izzg93FjY2PEN6TYFAHHkgAJkAAJkAAJkAAJkIAdgczui9vB4WgSIAESIAES&#10;IAESIIHlBNB9vY8v6vcgKB3gxLJLXr8S4Mn2Ex4ZiI5t6p+1YUErg9rJsR6kU9XW1tYhu1RZ7AuZ&#10;DJWH49Dx+RPC7WUS8uowGxari4Oz6XSyubEhHYmvVjuc5ohUu6xDXDmBEPlVrFlDXmS96MfiP0TD&#10;UR72U6n/RXf1VzmtZTiu9rCffw51HwlCuD6t74W8TQiMjyFwuwiVNf3SJ4CHpuQ7MXkYxP95a1oi&#10;Uf3kKFvMQqTMmjKumizqwZRG3HUzwfF7hHOlj3/88ccop/ND0/RyHAmQAAmQAAmQAAmQAAm4IBDl&#10;F+QuQNAmCZAACZAACZAACZBAPQIQr3fxJe+gtb6+h5PMfj1raWzNk+0necxAdGxatawLU1IYl0Hd&#10;5FwPC2HPCV6vfGZRFRyaAQERrUMAdIobxgcZhLs8xADE6uJg+4eXQ4ht93PNiXRZl27eYNBJjUGs&#10;Xb8lDxAgS9fvQQw5wXFvjIcDXsfg63MfUftfUCfdGH1/6jMeiDrMSVC8OJ5+CX3dqi8XV6jMGqJ1&#10;cJ7gs89urAp5iMTENc4J2j/OVZs9/sQtFI0k2z/czEKgzHoyrsks6sGYhuwg8RCR5gk4J7/Eee3w&#10;xYsXE5swOZYESIAESIAESIAESIAESECHQM73xnUI0goJkAAJkAAJkAAJkMBvBOTGuLw2ft59HeJ1&#10;3MTr5IaJJ9pPMp6B6NimvlkbFrQyqB3Ww7wexjhuiIBsbFEdHJoBge/fv7/HjeR3GYRaHGIAYvWF&#10;UP2nf7mJPZ8nBuLo9/h/ydVkzHmNLCcjCId3Y1vT5GENCHu+xOb3c39jf5tAFf4xvYEgYtH6eGNj&#10;Y5ddWatUaHzbyHddt7e3R/iu6984R23+e66IRKLxZftXj+OR49YkzZoyAphNPRjRwKCA6wbrtnzP&#10;NMLnIwTq8ps/JEACJEACJEACJEACJEACDRN4ft+pYXc4PQmQAAmQAAmQAAmQQAoE5GYtvgS++OPF&#10;i318Xk4fHvbxBfEZvtCfpBAfYyABEvBAgGJ1D5CDmaKH48ZniJNPRQQSjFd0pHECeIjhPQSGh407&#10;0oQDAYrVBQP2VdlPu00gCWFOiNPOIAC9CsEXTR8gtnyjaY+2SgmMY2SD7uqDGP0u8Dmr48niYY5+&#10;LLkL4kaV5bEXx8MLeWsCxeqxVFk9P6Upg7xppYWHKYMQq/84MasXFLc2JkDSxqiyGMh6CDfNODZf&#10;4TuEC2mKgM8r3J94jc8xxerh5oyekQAJkAAJkAAJkAAJ5EeA11T55ZwRkwAJkAAJkAAJkECjBCBI&#10;7N1PpwOciO7hxm6vUWccTs4T7SdweRP1JwzWhcVOl0HdsB5+rwfcWLzC/z3c2dkZWlQLhyZOQM4d&#10;EOKnYMRBrnlbCuZcuLNMOIj9dCwCPRfzxmAzso7eRkhj7jwN8WAfa8Mno0CbH3SCDuvvm3fDzgPU&#10;/AdsMbDbKrjRUXa3r0oxsv3ilzBj6bQuD9ThwbqLqjnidvEQmJ+H4oE9fH/VD9LrgDsbB8mrhlNZ&#10;dNVmPRlXSBb1YEwDA5utnRHE6Ze4JhjyzX02SeNYEiABEiABEiABEiABEmiGAO+PN8Ods5IACZAA&#10;CZAACZAACYDA9fV1F7/6+JJfxOuDVKDwJPtJJjMQHdvULWvDglbitcNaWF4LuNk4EiEQumBNLKqG&#10;QxMmIF297+/vRTTZSzjMtbXAxepP2J9BeHucdC5KgpM3QUAM+gXxd1KKHwKPVzgfj27NjUmYC1/3&#10;Y3wg6/b29mvs9Y76li7Y45T22bJYUlijQhatLx6u3KUgLv29abEvnUKsfhB8tM0KRYPHo+lgFiJl&#10;1pNRyWRRC0YkFoP81s0Ex2MRqX/8448/RnzTiU2iOJYESIAESIAESIAESIAEmifAe+TN54AekAAJ&#10;kAAJkAAJkAAJLAh8+/ZtgC+Z93BDUH53YgXDk+wnmUtcdGxbo6wNQ2IZ1A1rwawWcAPyZGtr64w3&#10;IM14pT5qIRw6T+kht19yFo9Yfe42RAK76LQ+Sr3uiuJLscs6HgiJsluwrAuoxa8x1GGM+0xMDwQs&#10;qYELCO4PY6gRDR+xPskbB/oatpq0EahofbyxsbHL89ImK8PP3De3t0foFvwumrf7+BWK+klCoLNk&#10;IVJmPRlXXxb1YErDcd3gnH+Ic+l5F3U2NjBNCseRAAmQAAmQAAmQAAmQQJgEeI88zLzQKxIgARIg&#10;ARIgARLInoC8dvlhOn0rN9txQ7gXExCeZD/JVgbCY9PaZF2YksK4DOqG9WBRD2trExwHDnMVxlqR&#10;ymQwzhFOcaP6KKlwIxOrC3uIIq+wX0pX7qukcmEYjHRZRx12DYfHMCxaUS9qMQq9EOrlZWz7SwoP&#10;Z8T69oAqi0YK+Xoad0iidQjlLvAQZTYPPlSpvxS2kYd0kOtzXI/Gd3x3LBZNIb9aMURx0lE3WNaT&#10;EcEsasGIxGKQYt1gLR7D6gifjxCoy2/+kAAJkAAJkAAJkAAJkAAJJEKA98gTSSTDIAESIAESIAES&#10;IIGUCVxfX3fRRWXQWl/fwwlsP/RYeZK9yFAGomObWmRdGNLKoG5YC4a18GzYoqPWMbtpVeOX2lYQ&#10;rR9AhHieRFwRitWfcB+ic/F+EnmwDEJqEJ1206hBxI5z7Yk8gGCJIYjht7e3X1GHnSCcWeIEfIzu&#10;FADizc9Ya3uhs13i3wm4v4/Yf2PXE+mG/1u8IYjWp5G+gcK4eDgQzdRnXexDp/IWn6gFqIpiUZZF&#10;OYGoa8Q0sawlI1JZ1IIRicWgGnWDdfhKvvPBOnwJayN+72MDnmNJgARIgARIgARIgARIIC4C0X1J&#10;HhdeeksCJEACJEACJEACJKBNAF9ed25ubgb4/QZdrwb4IrujPUcdezzBfkIvA+Gxaa2wLkxJYVwG&#10;dcN6sKiHZ0MhqLzC/zrZ2dk5q26FW6ZCQMR5qIkPEFMGdS5gxTdusfo8VHT0PUbX2Sz3ydS6rMfa&#10;iRo1+Aml2Lfa9/wPHkE4vet/2uozynUX1tiv1S00u2VOb4GQXMl6FMODG1WqoinR+hRvElnb3Nzd&#10;brXGVfzmNuETkH0HDz0d4fj37tHbqAWoNcSi4WcrLA+jrhMTlKwlE0rzMcnXgjEJgWFNY4R1+BJr&#10;8HB7e5vHWhvWHEsCJEACJEACJEACJEACERNoR+w7XScBEiABEiABEiABEsiQAATqV+iycvHHH38c&#10;/vHixUt8Gb6LL7fP8JX4JEMcDJkESCAyAhSr10uYCJPxOYWw5LOIletZ49axE0A36BFiEAHoOMpY&#10;EhCrC3cIJE9xLtaLMgc1nYaY96SmiaA2x9rKdTWojDTrDN4iEHs9nMi1Y7MU/cx+f3//KVWxuhCU&#10;m1jeb2RNp+MtvHWCYnU/NdzELPKmlMVbJH6K1cWPqK/XMnj4u4layXJO1lKWaa8d9Oq6meD66QIP&#10;Fe5DoP4SjQh28R3/e4rVa5OnARIgARIgARIgARIgARKIioD37/miokNnSYAESIAESIAESIAEgieA&#10;L7ZHEK4f/7Gz86rdar1GF7RjiKbGwTueuoOrb1KkToDxVSHAuqlCLddteljrP0FoIkLZTq4QGPfa&#10;mtzc3tjYkIfXRlHxSESs/sgcYsnzHPdF1N8FRBeTqGpvibPYl95EGstlBH7H4OMvGPFQ0F4EXAtd&#10;lP0ylzc/QPR1iof5erHmysZvXzez8DD8Ber/dS4PPNjkIIWxuH7o4QGtT9hvzpHjbgoxMQb/BKJ+&#10;sME/rqRnZC0sTy+uEYfyRi78fgWB+itpQPOvf/1ryGNs0rsFgyMBEiABEiABEiABEiCBpQR8fcfH&#10;NJAACZAACZAACZAACZCAcwIiWsOX3mcQsL/eQacWdF8/lC/GnU+8mIA3KXyRjmse1kVc+XLpLWtB&#10;ny5uch5BdPLl+vr6QN86LcZCQG52Q5goovWLKHxOTKwuzEUsCYHoLx1Ko8iFjpOHOmaat4Ic9pv3&#10;gh6EQiDmehBhVCgcXfpxc3MzgP0jl3OEZtv1Da3p/f3h1vp6Mut6aPlr0h95sA5C9XOcs3zGuePS&#10;413U1218CLzJMktrbtZSWvn0FI00kZm/CRVvRIVAvYVGM/vyXT1+Tzy5wGlIgARIgARIgARIgARI&#10;gAQCJxD19y6Bs6V7JEACJEACJEACJEACARH49u3bADcl96Co6uMkuOvCNZ5cP6HKG1s/YbAuDPe2&#10;DGqGtWBYCxWHLTpsH/N10hUBJrIZhEhHON6fBh1Ow4J1l2K/u7u7fQgThkHzd+AcxLGfYLbvwLR3&#10;kxDyvcI+NPE+cY0JRbSLbsgfaphwvinE37vwceR8IqUJcEztwucvSuZ8mxmtr6/v+p7U93ySI6y5&#10;nxFrx/fcIcw3VXYCb2q7Wtvc3N1utcbKpmkuAAJyfoh95h2OcVb7C7rtx/kzi9bzqHhnQZm1ZFST&#10;WdRCCYnZdHqF79pHa9PpRwwZUZhuVDIcRAIkQAIkQAIkQAIkQAJZE+D98qzTz+BJgARIgARIgARI&#10;IE8C8gro++l0gJPhPQhyeloUeHK9IJmB8NimZlgXhrQSrxvWgWEdKAyDGOUE3bbP+IppBZiRmhDx&#10;KvIvHTQ7wYWQsFhdWEO4fQVR7uvYBM916wSi0T7qTUTr0f/co7swHvy5iCmQGPjHJlgXcSeE0GE/&#10;/FNSpLGxrrqviVhd3m5RdfsUtlMTrU+n442NjV2eO6ZQFb/GIMcHXBucI7fdKtFFLUKl0LhKyq23&#10;ibpGTKJlHZlQmo9JvhaekJAu6nir6UechwzZMMC4RDiQBEiABEiABEiABEiABEhgQYD3zFkKJEAC&#10;JEACJEACJEACWRO4vr6W7oGDVrv9BjcxB3Vg8OT68SqDJB7riCQs9igK1i1gcWgpgcc6ms0mWNuP&#10;c+z0zOr4QUAeTsNx/UNVgZITjomL1Z8wy6K78fMaSajL+gWEyodO9gFHRiGa6WHN/+zIvIpZMI3q&#10;tBD1LB3ra10bqYCzNxJd/dqHOH84SB4mOKqybWrb1BWtQ2B4sRXZmpdaDl3Es3gDwWnd73jEt2hF&#10;qBQauyit32xGWx82dFhLRrQSr4XJdDYbzR4ePv7xxx8jPuBlVBIcRAIkQAIkQAIkQAIkQAIkUEIg&#10;qi/KmUUSIAESIAESIAESIAEScEkANzU7//3vf/v44n1vDeJ1/O6YzscT6yekEhcem9aEjGNdGNLK&#10;oGZYC4a1UGdYQR1hXR9ONzePX7RakzqmuW2cBOS4jm7R0vW613gE+YjVH1GfQKD7vnHuHh2Iocu3&#10;CQ4Ivyfokv/KZGxIYyDgDVonFJtgHR3Wv8Jn42uhUGoBnT5fpf6GB3mLCPZReaCAPwsCVUXr0wjf&#10;KMGkLycg537yhgisBe+0WAV9cFkVJIXGqwip/HvUNWJCgHVkQineh1tKokNdDyFSv9xotUbsom5U&#10;AhxEAiRAAiRAAiRAAiRAAiRgSID3zA1BcRgJkAAJkAAJkAAJkEB+BKQ768N0+nYuXl9b6y4jwBPr&#10;J3QyEB+b7g2sC0NSidcM68CwDuoOK6kjiC+vkIP/4Cbr+7pTcPs4CUC4dA4B40Fj3ucnVp+jhljs&#10;NbiPG+PewMQQTZ9j2uZqTSnmGEW/gQvWo3rrQMQPX5xBZH+stBsEaWbRNfpzjA8TuAZqI1qfPjxc&#10;rW1u7m5ndoxynYOm7eP7mwOcd7xz8XadaAXJFBp7Kcto68OUDuvIlFTUonWcY4zX0EUd359c/utf&#10;/xoaB82BJEACJEACJEACJEACJEACJGBJgPfNLYFxOAmQAAmQAAmQAAmQQJ4Erq+vu/jSftBaX9/D&#10;SXT/OQWeWC+IJC48tql+1oQhrQxqhrVgWAt1hpnV0Ri5OEZX0lGdqbhtnAQgYnqv2W3TmEKmYnXh&#10;I526NzY2RLR+Zcwr8oEiJkXcXyIPYw1vJjjEQz4XMcUBwbq8TeG3c/RAYhhCYLwfiC8r3QDL9xik&#10;1p145YQKA+DzlbwZIPX1Bg8TfMaxrKeALEkTRqL16XSMY9Nu6rWSZIJLgpJGA8jnKT5OjwHRipIp&#10;NvayO0RbH6Z0WEdGpGKqgxke7McTxiNctH1EcKMXL15MjILkIBIgARIgARIgARIgARIgARKoSaBd&#10;c3tuTgIkQAIkQAIkQAIkQAJZEJAv7tFh5uyPnZ3dne3tl+g6cwhR0hAf6dzLHxIgARIoJMD1IajC&#10;6OEG8ifpto21uxOUZ3TGOQHpsA8h8aF03Hc+2eMEGYvVBQFElSLelo7j2fxALDdBsBexBwwx55vY&#10;YwjM//8nMH+WuoP9di8mf8VXPBDwn9QFyBDln1KsvrwyV93swnngBR5syOpBqtj2ZRt/5Xxezuux&#10;X3x2LVa38YtjSYAESCBUAtJFHUL1E3xP9Rrfc798sb29j98XFKuHmjH6RQIkQAIkQAIkQAIkQAJp&#10;EuC98zTzyqhIgARIgARIgARIgAQ8Evj27dsAN0nf4CbpANN2PU4d3lRmXY7D89uBR7zYMoSaeM2w&#10;DgzroM6wCjUkomWIlo5xg/aiztTcNj4C0oUTXn/Ccbvj3PsGBeurRHvOY38yQYzduuvwSaHLunTH&#10;l27VdTj43lbEvJjzyPe8JvPBt+Otra0zk7FNjxEBKPL/tWk/bOaPsV5t4pOxOHYd4EGSrB4AsmX0&#10;dHxRp/VphG+OqMMg9W3lzTmI8d9ezueewIype/IvNcDu2M53iWhrw4YM68iIVmC1MJnOZqPZw8PH&#10;P/74Y5T6w31GCeIgEiABEiABEiABEiABEiCBxgnw3nnjKaADJEACJEACJEACJEACKREQIRyEWX3c&#10;OH2LGwG9lGJbGUsF0ehKm5EO4IWWYeISrxnWgWEd1B1Wo44gzBvhjRnH6L49rusGt4+HgAgycaz+&#10;BI/dHacpVv9ZEBDrXi062k7iqZJ6niJmEZYe1LPS7NY4l3216BjfrCOGs4P5ewx9Zzjc6zAIqnex&#10;D4y8TlpxspubmwF8/VBx80Y2S/2hGByzend3d5/QRb7TCOAIJ30qWJ/iGNRutfZj2QcjxO3VZewL&#10;fewT5zg+db1OvJgsMCGqOQIKjc1Z1RgZbX2Yxsw6MiLVdB1g/iFE6pcbrdaI33MYpYyDSIAESIAE&#10;SIAESIAESIAEPBPg/XPPwDkdCZAACZAACZAACZBAPgSur6/lJmofn71F9/W0g68hGk0NDC+0DDOa&#10;eM2wDgzroM4wpRrCa7HP0P32hB3H6iQjrm1FtA7R0ylyfqDuOcXqvyGFYHcsonV11oEaXNTXl5gF&#10;prGJgG9vb4/AW7qsB/cD8f9rrDXj4BwrcCjChy1GyPtuDGyr+Pj4gBVqqFdl+5y3mYvWcexBZ/r9&#10;mB6+yTlny2KXt5fgvE2E6vL9SqM/TYtRKwdPsXFldKYbRlsbxgEmH6EpiaXjfFPC+jjGQ/gjXG9d&#10;/utf/xqqBEEjJEACJEACJEACJEACJEACJOCQAO+fO4RL0yRAAiRAAiRAAiRAAiTwlMC3b98GuME6&#10;F6/j00mOjpJwNAUuvNAyyGIG9cI6MKiDukM062g2m+Am7/HOzs6wrlvcPh4CeDPKKYSAR2oeU6y+&#10;DOUZhKXHaqwDNxRyx29DdBfI16Hh2MaHSddd7Mvy5oTgfsAxmlMCcPwCjt3gIJY4FFP3+ipMI3yA&#10;oEqYrra5QC0f82FEV3j92JWHNuSBJOQymDdo+BajqpGmYF0N5TJD0daHKR3WkREpl3WAh+2v1trt&#10;ER7K+ghnRi9evJgYOcVBJEACJEACJEACJEACJEACJBAIgWi+LA+EF90gARIgARIgARIgARIgARUC&#10;EMj1ILB4C2N93ETvqRht0oimaLTJOBTm5kWWIcTEa4Z1YFgHdYY5qiEIY0bTzc3DF63WpI573DYe&#10;AjgmH0AIdV7bY4rVVyJMXVz6FEDsXdaRqwm64r9amdRABoQqWIfg+Apv8HgZCKalbkgHY+T9Swy+&#10;Lnwc4mGA/Yj8tXJVjk3oDl7/2GQ1axqDsd8dY787SyOafKOQfQDRy4OFndAouBSjOo2VYmOneMV4&#10;tLVhSoY1ZERKuw4WXdQ/Yj0cbm9vj42c4CASIAESIAESIAESIAESIAESCJQA76EHmhi6RQIkQAIk&#10;QAIkQAIkkA+B6+trEYcMcOPhjXRfjzJyR8LRGFnwIsswa4nXDOvAsA7qDHNYQ1iTr5DD/+Bm8Ps6&#10;LnLbeAjIg2Tw9lNlURTF6kbJFvGuiKBz6Xgbe5d17A+Sq4lRcgMYBN7a+iCNqEYQVe9qGHJtQ7oY&#10;w9dT1/No2Y+tPm3ihjCth4cwPiEfHZvtch8rxxisWfs4zoxyZxFz/PIAEvaBd8hlP9Q4QjzYGLGi&#10;2NgIU51B0daGadCsISNSCnUwmeJB+tZsdilvgMvl2skILgeRAAmQAAmQAAmQAAmQAAlET4D30KNP&#10;IQMgARIgARIgARIgARJIiYB047y5uRng91y8jk8nivgcCkejiP+Jk7zIMshY4vXCGjCogbpDfNXQ&#10;bDbBOnxI4VPdhMWxvXQXvr+//wBve9YeNyRYb1s7GsQGSXdFfko49i7r2B8O8eDORRBVY+BEoIL1&#10;C4iODw3cb3wI+Mn6N2jcETMHouFqFs7/Rsm6gX1PHqCyPxbZTpbQeDxsOEZH+v2YHrJJCL9KKItj&#10;5ilyeKBi0LERBUGqYw9LzFNw7Jx7tLVhSoY1ZETKug4gUH9YW/u40WqN2EXdCDEHkQAJkAAJkAAJ&#10;kAAJkAAJREog0vtakdKm2yRAAiRAAiRAAiRAAiSwgoB0zXnx4sXFH3/8cYjfL3HTdhefM2w2Ibzw&#10;CVCoHH6O6CEJWBFotbq40fwJXWfPRURjtS0HR0dARG4Qu8lxd2jlPMXqVrgweCCdnG03inH8ohvi&#10;SYy+i8/YH97E5DsEqyGeL/+/sTCEYL0fg6/SRRti7uMYfK3iI+r4lGJ1a3IXcvymWN2aWzAb4E03&#10;73Fu8CUWsbqA47V/MOVDR0ggVgKT2XR69nB/v7+zvd1CJ/Xdf+3snFGsHms66TcJkAAJkAAJkAAJ&#10;kAAJkIApAX6nYkqK40iABEiABEiABEiABEigYQK4idtDt70+BAxvcSO317A7/5veV6fjYAIud4QX&#10;WIZJSrxmWAeGdVB1WEP1AwHZ1VqrdbKztXVW1XVuFw8BeUjBSDRFsXrlpOJ85jUYjysbiGjDu7u7&#10;L4i3G5HLc1dFAI43TLyKxW8ImT/B135I/sbSpR41KtcYwi+GnxN0rX8fg6O2PuJ67wDC63Pb7XIe&#10;j/3+eIvnZtGWgKw9eFBQzrmiO0YKdOsOyqFkih2ynWci2towJcMaWknqeQ1AnH611m6PcIL9ERuP&#10;0KRkstIIB5AACZAACZAACZAACZAACZBAggR4Hz3BpDIkEiABEiABEiABEiCB9AlIp9+bm5sBIt3D&#10;p48bvJ3Gom5IPNpYvEsm5gWWQVYSrxfWgEEN1B3SfA2NcbP5kJ3P6iYy/O1FOAgBZ7lwkGL1WkmE&#10;GHq86Ih7VctQBBvHLELFPvAqlq7FEK5+QDnI+XEwP6jzXYj+R8E4VOII2L3HP70L3U95iALrhjzs&#10;kty6geu7HsS7nyDGb+66LvQCeOKfdNpHHezHsH9FhNWbq6j3LupdhOp9b5M6mihKYTLFxo6q4X9m&#10;o6wLGyqsISNa09lsvDabfcRri0YvIjgfNAqKg0iABEiABEiABEiABEiABEigJgHeS68JkJuTAAmQ&#10;AAmQAAmQAAmQQAgEvn37NsDN3j2Iivrwp+vVp+bFo17DLZuMF1eGaUi8XlgHhnVQdVhA9SOv70ZH&#10;z5MURXNV05PidtL5EwLJDzi+dn6JryGxuvjQTgv0BcSZh2mFVBxNrF3WY+kQLtRDFF3HIvhHfX6G&#10;r73Q98WY6tGGpTyMjNgkB36v42ycDGjs4oGn/VgepgkIXeOuSK3jLTZHqPXgH5AxhRWtMJmCY9MU&#10;VxoXbV2YRsv6KSM1wTo3wudyZ2dnyO8KTAuK40iABEiABEiABEiABEiABHIiwHvpOWWbsZIACZAA&#10;CZAACZAACWRBAF08e7iJP0Cwe7g50nMadEDiUadxGhjnxZUBJBmScM2wBgxroM6wwOoHa+0VOqYd&#10;ys3oOmFx27AJyHF10Wn9f8fUhgTriYnV54mHUHY/h30o4i7r0TxUEKJgHQ9kBH96IAJSHM++hr0S&#10;r62JSBndtF+H7mcV/0J8O0CVODxtc4Fj8jFFgJ5oK04jx0GYO/3tIUDFOZoyFaU4mYJj5+USZV3Y&#10;UGENzWmJQB2/PuK4NOJb2GwKiGNJgARIgARIgARIgARIgARyJRD8F+a5JoZxkwAJkAAJkAAJkAAJ&#10;kIAGgevr666I13FT+A1ungw0bP5iIzDxqHp8FgZ5cWUAK/F6YQ0Y1EDdIYHWkNyknm5uHr5otSZ1&#10;Q+T2YRJYdL/9BO96axSrqyYJQs0rEaHm0CkXsUoN9VUBOjaG88gJ8vPK8TQq5uWNCDjnFcZB/MTC&#10;7ubmZoAcfwgC2hInwHMXfo5C99PWP+k2jQcbTm23y3E81tBjvN3mLMfYY45Z1macR73DcT6q458N&#10;82iFyRQc26TZemy0dWEaab71M8E5yRCfy3/9619DU1wcRwIkQAIkQAIkQAIkQAIkQAIk8IMA76ez&#10;EkiABEiABEiABEiABEggEwIitvvvf//bx41i6bw+wKdTO/RAxaO147I0wAsrQ2CJ1wvrwLAOqg6L&#10;oH5m0+kJuqq9rxoitwufwO3Dwzn29QPfnqbYWf0ZwxEEm7u+ufqeLzRBtWn8EIG/iuGBggD5RlHX&#10;EAGfoxa8r2um9bcYFwVLy5ikK6u8Geuz7Xa5jZcHm7AG7af4wELKuZTvH7AunyJ3oa8vKmmIUpyc&#10;r+BYJecmRqKsC5PAZEwm9SNvVcO58Ai/PyLq0YsXLyamiDiOBEiABEiABEiABEiABEiABEjgdwK8&#10;n86qIAESIAESIAESIAESIIFMCeCV3CKQeLvovN6thCECAWmluCw34oWVIbCE64U1YFgDdYbFUj+z&#10;2QTr6iFFVXWSHfa20g235bEbbgZi9ceEn0C0/j7s7Nf3LsYu6/f394d4GOeifvRuLUAcKW8WUebF&#10;CQAA//RJREFU+uJ2FivrF6jpQ6stGhgMQekXCLGqXQt48jeWhyZscCze3PE5dPY2MbkYi316vLGx&#10;sR/DQzMu4o/VJr5rkOP5v1HfnVhjsPU7WmFyJqJj23xqjY+2LkwBJFo/OEaP8fmI48+I1/WmxcBx&#10;JEACJEACJEACJEACJEACJGBGgPfUzThxFAmQAAmQAAmQAAmQAAkkTeD6+loEPgOIavYQaN8o2FjE&#10;o0bB1BvECysDfonXC2vAoAbqDImwfnCDe7i1uXlMgVWdxIe77c3NzaDVbp+319c7Lr3MSKw+x4hz&#10;kd3URSEBdgE3KeEohNcSCB4I0NGGaRx3ZrPgH8IIUORfVI/R1J/JzvQ4BrX6AX8e2GyT4dgLCJ7l&#10;XOoqw9ijDFnOj5Az6arejTKAmk7rHIBqOmG7eaKCY1sMrsZHWRM2MNKpnwnOiUb4XO7s7Ax53LEp&#10;Ao4lARIgARIgARIgARIgARIgATsCvKdux4ujSYAESIAESIAESIAESCB5AtLtT240I9C5eB03ajqF&#10;QWsIeRKhyQsrg0QmXC/Mv0H+6w6JsH6kLuT14VhDT7a2ts7qIuD24RH4Ppv1Wvf3HyBc77rwLjex&#10;ujDEPjNBJ8PXqYtEYuuyLnnBgwSvXNS5tk28AeErHsAsPneVyTweT+5arf2dVmuoHaOmPXljBHid&#10;atrUtIV95Qq1J2vCRNNu07ZC5940H5kfuT/m+VMImTDzQR5+wQNZ59hX+2ZbpDkqWnFyOqLjIAsr&#10;2rowoRlx7YhAHSF+xLo1wpuExibhcgwJkAAJkAAJkAAJkAAJkAAJkEB9AryvXp8hLZAACZAACZAA&#10;CZAACZBA0gS+ffsmXdLe4CbOAIF2fwbrUfATMmBeVBlkJ/FaYQ0Y1ECdIRHWT0FNjIHgOPXO0XXS&#10;HOu28pDX/f39p7V2u6cdQ46C9QXDIQS0+9o8Q7KHuulBBP45JJ9W+YJzwVcxiIbnDwMEIpictlq7&#10;mxBBrWLb5L9H0OU7+C71tvmLcf+3jbHOeHlIAWvNPs+Z6lD0t62cB+EBjHc4Rhz5mzXsmaIUJ0cs&#10;Og67Gn54F2VN2ICNp34mOP8e4nP5xx9/jFJ/QNYmhRxLAiRAAiRAAiRAAiRAAiRAAj4J8L66T9qc&#10;iwRIgARIgARIgARIgAQiJ/D9+/cehHn99vr6W9zc6UUejor7vKgywBih4Nggqp9DWAM2tCqMjbB+&#10;ymoCN8fP0C30hDfHK9RBwJuIWOtuOj1F3g+03MxYrD5HiHONQ3Q6vNDiGaIdiDLP4ZdazbiOMZac&#10;hCRYb7daL0Nf78ErWB3doru6PChx5bq+fdlfPOT0GeLerq85Y5oH50ljvGXjEDkfx+R3rr7iuwE5&#10;hp2inju5MiiKO9hFdVWS4hEdr4okyH+Pti5MaAZaO/K2M6xPIxx7L/EZvnjxYmISDseQAAmQAAmQ&#10;AAmQAAmQAAmQAAm4JcD76m750joJkAAJkAAJkAAJkAAJJEvg+vq6i+D66Cq7hwuLQbKBrgiMF1UG&#10;mY9QcGwQ1XwI829KquK4CGtnVU3IjXPQOE5djFsx41Fv9v3h4T2E5u/qBpG7WF34LYSquymLFiGc&#10;6WI9+FK3Xjxuf4HO94ce56s0FWrnPTqs194PK03+bKP1dnvVIUFjmso27mazfns6/VTZgOMNY3lI&#10;wgbD/IEKuX7iTxGBIYSFIlaX8yT+BEzg7u5OavgUn17AbjbqWpTi5EBFx40mUnHyKGvCNP6Aagfn&#10;12N8Rnj46SPf1GGaQI4jARIgARIgARIgARIgARIgAb8EeA/ML2/ORgIkQAIkQAIkQAIkQALJEJDu&#10;RPhcvNje3t/Z3m493N/vT2ezi9kPMWYWP0GrkELJQISC41DQ0Y80CUgXSnzOb29vP4lgNc0o84xq&#10;e339/RSdwacPD5WPg/yi7kftQBjdgVhVOpAn+wNR5gTBXcQSIMT1/Vh8DcFP6RQdgh/LfIBYfQ/i&#10;fjx99+QTiNPgN0ntwa75wxQUq5dV2AnW/X2K1QPZAUvckPNWnL/KsVkevOiF7S29IwES8Eagwe98&#10;5GFwrE0X+H2IN5m93NnZeY3vKY8pVveWfU5EAiRAAiRAAiRAAiRAAiRAAtYEqK+wRsYNSIAESIAE&#10;SIAESIAESIAEVhHA68F7uGH0FgKYPoQHvVXjY/13XlAZZK7Bm5cG3tUewhqojbDcQIS1U6UesFae&#10;4Ob6GUVaDmvJs+nvs1lv7e7uUxuia5upKVYvpHUGEeOxDceYxsbWZR0P27xaCO2DxYz972BjNmv+&#10;YQd090Tt7gYLCo7d3d9/Rk6Xn6c31DUVx8bdlMRm0pEarIPtZt9UncrbNERkCIHhsCkfOK8ZAVzf&#10;v8fIf8uDl2ZbcFSUHbUbWvNzqZYoa8I0OR5rRzqow62POCcd4eG2samLHEcCJEACJEACJEACJEAC&#10;JEACJBAGgSr3UsPwnF6QAAmQAAmQAAmQAAmQAAlEQeD6+ro7bbUG7VbrDS5ABlE4begkL6gMQEUo&#10;OjaIaj6E+TclVXFchLVTtSZw032CG+6HKYnzKmY9mc2QU+kQ/mltlRj0ScQUrBenPzXh6vMoIdg8&#10;xf87iqH4UdOHoXe9vpvN+u3ZrHlh8GwW9MMWskbhzUhfrevOjyAteLG/DTdhDcH6F3lzhM12qY+V&#10;txBsbGwc4vxnnHqsMcd3c3MzgEj9FHnqxhxHE75HKU72s8Y3kY4g5oyyJkzJua2dCY4ZQ3wu//jj&#10;jxEf9DZNCseRAAmQAAmQAAmQAAmQAAmQQJgEqt5LDTMaekUCJEACJEACJEACJEACJBA0ARFsyE3v&#10;mYjXZ7NBK+IObbyYMii1CAXHBlH9HMIasKFlOTbC2tGoB6yRQ4jWj0PvYGyZzWyHz0WK0+m5ycNa&#10;FKuXl4l04MV+IZ29r1IspsjErBcQ3R6GnAfw7EGI/blxH2ezE7B637gfJQ6odKJ3JE6DOPZ1SiJm&#10;rGHyAEU/1FpoyK8h8ixi9STX9YaYqk4rbwDBgxbnyBFrtwbZKAXKjtb2GhiT2TTKerChr1Q7EKZf&#10;4Rgxwjp0KdfHL168mNi4wbEkQAIkQAIkQAIkQAIkQAIkQAJhE9C4nxp2hPSOBEiABEiABEiABEiA&#10;BEggWALXd3f9tfv7PQjXB3CyG6yjBY7xYsogWxGKjg2img9h/k1JVRwXYe1o1YTcoAe1/6CL8fuK&#10;9LhZYAS+o4M2BOlHZW5RrG6UsKQ6Lj+PGIJW2d/fGZFocBDWp4k8PNCgC0ZTP0ynjWvC8Hah3c1W&#10;a2TkcAODUHPna63WgdrUSiI1+BP8QxE2zGLZt21iUhgb9MMcCvFFbUIeorq9vX0HsWjpeUvUAXp2&#10;vvGDUZV49dbzKrMnv02UNWGalRq1g7VnjM8Ib974yLeOmQLnOBIgARIgARIgARIgARIgARKIk4DW&#10;/dQ4o6fXJEACJEACJEACJEACJEACwRD4/v17734260O49xad3HrBOFbiCC+mDDIUoejYIKr5EObf&#10;lFTFcZHVjqN6GIPeMW/YV6yhwDbDMe6gvbFx/twtitXNEwXh5/HW1taZ+RbxjIypyzpEjNLtfhIy&#10;XQrWV2fn7v7+C3LZXT2ywogagrUY6suUCLpT9xGPdFfnDwjI2zLw0Mvhzs7OkEDCJCDnKvDsFHXb&#10;CdPDOL2KUqBcYx2PM0v+vI6yHkzxWNSNPKSN88mhdFGX4wLfuGEKmeNIgARIgARIgARIgARIgARI&#10;IE4CX79+le+beuK9o3uqcYKh1yRAAiRAAiRAAiRAAiRAAmEQEOHWzc3NYK3d3lubTvvowC4XMUH9&#10;8GJqRToiExzbFhfzb0vMYnyEteOyHrAeXkC0fsyb+BY1FOjQ77NZb+3u7lN7fX1+TKNY3T5RENG9&#10;xr4wtt8y/C1i6cR8f39/iDdAXIRMFCw/oXt4v0kf19ttl4eGWqHhuNKbzmafaxkx3dhCvAaTyXTe&#10;jukhFNNU1hkHYeIYXXMPU12/67AJYVt5uAJ+nOLTC8Gf1HyIUqBst3anljLn8URZE6ZUltSOdFCH&#10;mY84FoxwLpnk+bwpJo4jARIgARIgARIgARIgARIggdQIfL2+7q7d3HSh7eji3lcX14B/4Tv6LuLs&#10;PG9UGOwX56klhfGQAAmQAAmQAAmQAAmQAAlUJ/Dt27dBa319r/1DfCQXN43+8ELKAH+EomODqOZD&#10;mH9TUhXHRVY7PupBOtCB5nHoItGKGc9qM3xJ14Xg9wO+tOtRsG6f+oXocTfFBzhE4Ira+Oys67U9&#10;7rItLtbX1w/1zOlbomB9OdPb6fRo/Yc41e/PEhGbdN/Gw1nSvV+Od9H/zGtwba0ffSA6AQyxrolY&#10;PYnc6iAJw4qck0Cs/g65OQjDo3S9iFKgTNG6s4KMsh5MafxaNxOcuw/xufzjjz9GPA6YQuQ4EiAB&#10;EiABEiABEiABEiABEgiPADqkz7/rxPd889/4XulvCNIfxegdG4993Fe18YdjSYAESIAESIAESIAE&#10;SIAESGApAbyqvIcbXgNcBO09fyLXFzpeSBmQjkx0bBDRzyHMvw0ty7ER1o3PepCudPiIcH1sSZbD&#10;AyIgwmQcxz7ApfkXe/yxJhC8YNo6osUGOMc5QBfi86rb+9gOtTsRYbGPuarOAbHwOc4TD6puX3s7&#10;rNUQ9e/WtuPIAPh8AJ+BI/OrzRaIIOHT8dbW1tnqjcMfgVjkYYCj8D314mEyXfO90PI4CY437zHd&#10;v3GTseNx2mynilKgTMG6s3qNsh5MacxmQ1zrXOIzfPHixcR0M44jARIgARIgARIgARIgARIgARJo&#10;jsDP7uh4O3Abb+ectVp/QpHeg0e/dUfX8NLnfVUNf2mDBEiABEiABEiABEiABEiABH4SuMbrpaYQ&#10;3KDz+htc3Ax8oeGF1ArSEYqObWqH+behZTk2stppqhYgGD0RYR+71FnWV2DD56LatbWDwNyKwh10&#10;hN3f2dkZRuGspZOI7UuQXdafrM8475JO2BPL0LwNx771HoLsd94mfD5R6IL16TQcrRwEkTE8BGFa&#10;Szc3NwM80CEPJGX9Ix3zkdfDVNfpmJMrNYpjzCnW8G7MccToezgLryE9CtYNQVUbFl09lISJOMby&#10;UPVGu/0Rx79RNRrcigRIgARIgARIgARIgARIgARIwCWBJ93Re5in87M7urzVvoHviJq6t+qSMW2T&#10;AAmQAAmQAAmQAAmQAAlkSEA61v73v//tt9bX91qz2aDlqFscL6IMiisy0bFBRD+HMP82tCzHRlg3&#10;TdYD1jx5xfoxxWCWdRbY8Bg6ageGbO6OiCEhinkdsmi6KrfgaqJgbb5vtQ63W62LqjG63u52Oj1a&#10;X1uTLtfN/MxmwXaVvpvN+uiS86kZMMWz3rVa+zut1jAkn6r4guNyFw+cfEZ3/U6V7VPZBucmY7wp&#10;4hDr8ziVmFKIQ95ShpyIUL2fQjwxxhClQJmidWelFmU9gAbW+Ct81zacPTxc4q8jdlF3ViI0TAIk&#10;QAIkQAIkQAIkQAIkQAJGBCBGl+8ie2uL7uiyEa4538jvUL8HavLeqhFUDiIBEiABEiABEiABEiAB&#10;EiCBKgTkpjxupr3FzbQBtu9WsVG0DS+iDEhGKDw2iGo+hPk3JVVhXGR1E0otSEc7CHdFGDapQJ2b&#10;BEAAAsc+8vghd5FjhVSMwGy3wnbBb9J4l/VV6/FsdgH2h6GCbFyUHbBgHQ97nOJOxVEwuQu8G70N&#10;JxGro3N1z2abBMcOwUDOSa4SjC3KkOSh7tvb23fISzj7fZQkdZyOTqRMwbpO4gusxFQLcr0Jfy/b&#10;a2vD7e3tsTMoNEwCJEACJEACJEACJEACJEACJPAbgX/++aeH7x07a+12F9dlXVyj/SVd0XGPspHu&#10;6BopCuX+qkYstEECJEACJEACJEACJEACJEAChQSur6+701ZrgG6be7iI69fBxIsoA3qrhG4GJkId&#10;wvw7zExkdRNSLUinO2TmPxAQvHeYIZp2SABfMvbu7+/PKXa0hhxsJ2vrSJ5scHNzM8CDKB/q2Ki0&#10;reE6jDVnsrmx8arSHB42ci1YX7X+Q6y7i8/IQ6jWU9zd3wclqsb5+e5moKxs4M4fBFhbO7LZJsGx&#10;Sa7HMecJQvUjnF+IWL0Tcxwp+R6TSPknd4rWnZVgwPUwgW+jh+n04x/b2yM+hOSsBGiYBEiABEiA&#10;BEiABEiABEggcwI/u6ODA76/6QuOJ93Re/hrkt/prPp+PfOyYPgkQAIkQAIkQAIkQAIkQAKpEZAu&#10;cyIEw5XfHt5n3EcHdquLPV5EragIQ7FbjHXF3DvMWoR1E2I9YH2bQFBwCKHryGG2aNoRATk+QbT+&#10;iaJ1O8AQT++mWPMQwH4CifmX1M5/KqzB7VbrVchvdoDIylgHpr2eg8trfMbO82Y5gawx09nsq+Vm&#10;7oYH3qnfNPDGHjAxddDxOKxVV1iHD3d2doaOp6J5QwLy5hYMlYcoeoabcJhHAsYHJ48+LZ2KgnVn&#10;mQiqFmazIc4TLvEZvnjxYuIsaBomARIgARIgARIgARIgARIggYwIfEVDvbWbm+7P7uit1p9raF4E&#10;BB18f5zt9zat//u//zvCF4rjtZ2dyUtehGa0SzBUEiABEiABEiABEiABEiABIfDt27cBxIFvIFwf&#10;4K/dZVS0BU1JZqCC6C0WDsy/w0xFVjeh1wKEBhcQ8B6zG57DmnVoGuK/c5g/cDhFUqal2/fGxoYI&#10;hK9SCkwEhzg/EdG6u58aa+89Ho7ZbrUu3DlXz/JTwbrvNRt58z2lEazvs9nBxmwm60sQP6E/9GAC&#10;CcfbLvbVz+vr6x2T8amNWay/+yE+oJEaa5N4FvV4inwMTMZzTDMEghIpmyCgYN2EUqUxTdYC5h5j&#10;zRhttNsfU3zws1JCuBEJkAAJkAAJkAAJkAAJkAAJWBJAh/S+bLJoQtTBddbfeNP7oxg9y+8LTRC2&#10;/u//+/9+uSYGuDE2vMK36pfym2J2E4wcQwIkQAIkQAIkQAIkQAIkkAKB79+/9+5ns357be1t0ZPN&#10;QaqPQgNfQ/wWWijP/WH+HWUowpqJoRbwfc4V1rGTra2tM0eZo1mHBG5vb48ggJTuqPwxIzAEr32z&#10;ofGMctZlXWPdRQfOkJnjbQVfcKOg6zvbsvbiAYqXvuc1mW/+MEyrdWAy1vmY2ewM9XPsfB7HE4hY&#10;PeO3YowQu4jVrxxjpvkVBOTtCXLegGH/Rk46BBY+gSaFypXoULReCZvJRr5qYX5t2G4PZw8Pcu9/&#10;xC7qJtnhGBIgARIgARIgARIgARIggZwJXKM7Ot6s2JVGFfjupYfvwP6U33MmrVY/ZzZ1Y/9NsL7M&#10;IMXsdXFzexIgARIgARIgARIgARIggVgIyIUofO3jseg9iFMH8+vPWJxvyk8NAVxTvq+Yl7l3mJjI&#10;6ia2WpDOefgcb29vjx1mkaYdEMCXofIGkPNcO/faIoVA+RB1fmG7Xcjj1busK6636GB+tRWoMFty&#10;KmJ/3ETo+86vrLnYZ3d9z2syn4j4IVaT89tGf6R2NtfXX8UudEaNyUNFR43CbG7yJB44aA6f3syL&#10;cwXpqt74vq0XVfqWfImU1UhSsK6G8rkhl7Uwvw5Eczo0ZBjyWtBZCmmYBEiABEiABEiABEiABEgg&#10;UgL//PNPD9+/d9obGz2E0MH1018tvE0Rf+7+8j1LyTWxy+u5SJEau20lWF9mlWJ2Y+YcSAIkQAIk&#10;QAIkQAIkQAIkECGBb9++DSBA2sO1jwgIOxGG4N5lRSGce2ftZohNpGwXXcOjI6ubWGsBXfXO0G39&#10;JHaBYMPV6n166diBL00/UbS+Gj3Eo1ebm5u7qPHx6tHxjFDpsu5onW23Wq9D5Q1uH+DbwHemsc8G&#10;2Xle1hJ8Pj/n0ciNldnsBGvae9+50ZwPb2U6QCf9c02bMdiSdXbxENxFDP6m7ON36ex1dydC9X7K&#10;caYcWyPrbx2gFK3XoVe6rXIdTGBvhAfDPv6xvT3idZ+TlNEoCZAACZAACZAACZAACZBABAS+fv3a&#10;gZs9cRWC9B/fncxmb+SX9XcpFKyrZ1xNsL7MM4rZ1fNGgyRAAiRAAiRAAiRAAiRAAg0SgEilB/Hn&#10;W7moxWd+wcuf+VV+shjSjazhlEVWM7HXAb6fmWDtOt7Z2Rk2nHlOb0EAeeugM/InPCzF480Kbqjv&#10;MUTrry3wBj8U+e8iri+VHHW8xj6srR1vtdtnlXxzvBGEte9xjvbO8TS/mUe+ghRjo4aO4Kx0BF/6&#10;oyyc+20u+DHZ3Nh4tcqPkP891weJJHcQ6e+H+pBKyDWj6ZucE9xOp+/QMflobTrVNE1bngm4Xm/V&#10;w6FgXR3po8FatYAH5bAuXMoDcy9evJg4c5KGSYAESIAESIAESIAESIAESCAgAj+7o8vbJPF50h29&#10;o37fnoJ19cx7Eawv85pidvWc0iAJkAAJkAAJkAAJkAAJkIBHAtfX1/JqsAE+8mT2wOPUYU3lWBTX&#10;ZLCxi5SbZLdy7sjqJpVakNfDQ9R7iHVrsjJHHBAEARGoQSwoYtODIBwK24kzdG8+DttFO+8gvpZO&#10;zua597W2BtpNXOg2JVjH1Md4uOTMLsPuR1ftOF9LRFcQ1n2rdbjdal24j9jNDBk/QDRCXYtY/coN&#10;WVo1IXB7e3uEffJde32983M8Resm6IIco72+egmSonUnmG1qAWPHci230W5/xPXcyIlDNEoCJEAC&#10;JEACJEACJEACJEACDRNAh/S+uPDYHX02nf6N76Uexej/+17Eh58UrKtTblywviwiitnV802DJEAC&#10;JEACJEACJEACJEACDgmIiOXm5mYuXsefBxB2+L1odhjbStO+xHErHdEfkIpIWZ9MTYuR1UyKdQAB&#10;9Mn29vb7mpnk5h4JiAgX03nvGu0xRJWpUNu7KYl4jLuse15XH6bTq62NjZcqSVM2AmZ9fD4pm11p&#10;DueAu/iMVg70PAD7hI0ertC7+gZmIzxMsus5dNXprB8eUZ29MWPJPQTUGMmKE9/d3fWx6Sk6hvUK&#10;TVC0XpFs85vVXld9h0DBuhPiy+oAx++rNs4r8PsjJh+xi7qTFNAoCZAACZAACZAACZAACZCARwLS&#10;CA730ru4hz7vjt6azf7EdZF856HfHV0jLgrWNSj+YiNowfqyaClmV68FGiQBEiABEiABEiABEiAB&#10;ElAmIOKC+/v7PVx0D2C6q2w+LHOeRXI+g09RqOyTX+lckdVMqnWA71cmEFcepiTuDaK+HTrx/fv3&#10;A+TsFMLPjsNpojYNUekVavpVSt2AlwplG1xPIaJ6Dc7j0AqmQcG61N0kJB4uWFQRWU4h5t8MUMxv&#10;mitZezc2NuRtB1n8yDqK2jnGg20XWQQcYJDysNId3q6Cc1C5liz/oWA9wOyZuVRlLTWz7GgUBeuO&#10;wK6tPa2FRRf1j+21tSHW4ODOsZxBoGESIAESIAESIAESIAESIIEkCDzpjt5DQJ3H7uj4s7yxvBtd&#10;kBSsq6csWsH6MhIUs6vXCQ2SAAmQAAmQAAmQAAmQAAnUJACRS08EQzDzFhfkcpGezk+DQjnXEFMV&#10;KbvmZmQ/srpJvRawPg0h8D1MSeBrVIeRDkK+engo6hNF60sTGH0356fRlXZZb3gtfVhbO95qt89C&#10;25WEFz5ffPuFhxSDO1xAeHyKtf3IFQsjwSWOMViv9l354NpubmsuOvlOIM7fD/FhFNe5DsG+vLXr&#10;djo9Wnt4+Hfb9OE0itZDSF0lH4zW0EqWHW1E0boLsJMpuqfjzTUf/9jeHvF6zAVi2iQBEiABEiAB&#10;EiABEiABEtAgADF6B3Z6cl9i9nivezZ7I7ZxLdPXmCNIGwXXwtFdzwcENknB+jK+FLMHVH10hQRI&#10;gARIgARIgARIgAQyJSAiBLzubABR0x4EIX38lgv8eH8aFsu5BBec6sxlsD5tR1YzudSBvHIeXyqe&#10;bG1tnfksB85VjYAIcvEWjw84hvSqWUh/Kwh1j1OqZ8TzHll7N89cKOtowEJkrGle7xssRL6vQtuz&#10;sE589rVOlAFHJ/7gOs+b5knO28Hwky+Gpn45HDdCrCJWv3I4B02XEJhfI66vn7bktdg2PxSs29AK&#10;aqzXA5VG5BSsa1Bck4eF8bnEWjtiF3UVpDRCAiRAAiRAAiRAAiRAAiSgQOCff/6RRjmd9sZGD+Y6&#10;uGb9q4X7EPhznN3RFZjMTVCwrkVybic7wfoyehSzq9YWjZEACZAACZAACZAACZAACRgS+Pbt2wBP&#10;o+8tnj6XC/+4fkIRzTmglotQ2QG65SYjq5kM62AM4eUhxRPe9wzrCUVIiVydY8OB9caZbADh5etU&#10;ugRLvnHD4Mv6xkYnlPShG+jV1sbGy1D8eeoHRMZffT4UiPwE19Vfagafr03k56cIcza7wHnuYRM+&#10;aMyJB0VkjT3QsBWBjTPk6jgCP5Nz8TvenNKaTk9xztmvHBxF65XRNb1hVKJ1CtarlstYzhNEpL6z&#10;szOsaoTbkQAJkAAJkAAJkAAJkAAJkEBVAo/d0WV7CNJ/fP/wv+7oPfytU9V28tuVXAtHdT0fUJIo&#10;WDdMBsXshqA4jARIgARIgARIgARIgARIoBaB79+/9yA+HEBcJwJ2+YIg/J/IxMemQDMUKZuiqTcu&#10;snrJuQ6wFp2hO/UJu6zWK3kfW0NQeYp5jnzMFdscqOPxxsbGbip1PO+y3mr96LIeyA+6Zwf5UABY&#10;ffL5Klp8fxycMBs+HeAjgutGfuTNHRBAS3f1q0YcqDkpzssPsH40xq+m+8abY1+5Qp0c40G1C+ON&#10;OFCFwPxBpB9C9QMVgxStq2D0bSS6G9wUra8skcWbq0b4/RGDRy9evJis3IgDSIAESIAESIAESIAE&#10;SIAESKAGgevr6y7e3NZFA4/uGj7ojP4nrjd7MNmJ5n5zjfidbkrBuipeCtYVcFLMrgCRJkiABEiA&#10;BEiABEiABEiABH4jIF8u4EsEEa+/wT8OgkQUmfjYhmHOQmUbTtZjI6uZ3OtAxBbIMUVs1oXuf4Nc&#10;hJUVyQYnJK4YB5reQNz48PBlvd3uVLWhtd2T9fEYN0LOtOxq2WlAsH4CcfZ7Lf817Eh3cJxHHmjY&#10;qmID9RocE9M44Lu8AvkTctr4vmbqc5VxOM5PIMrfT+VNFFUYNLXN7e3tEW4cv2tr1hgF602ls9a8&#10;FKzXwhfSxtJFXQTqQ76pKqS00BcSIAESIAESIAESIAESSIMAOqT3JZLH7uiz6fRvfJ/zKEZP+vur&#10;xjNIwbpqCihYV8X5u7EiMTte9zbh0/SOwdM8CZAACZAACZAACZAACSRGQARq//3vf/sQzezhzwMI&#10;w8L48iEy8bFNWeQuVLZhZTU2opphDfwvs/IK+83NzUN8ATqxyjcHeyWQi8CyClQIT/fxndywyrah&#10;bdNkl/WidRF1N8T5yX6InLBmeetGj7lkjbwIicP9/f2XeVelBn5ECI26kO77Vw1MX2tKOe8Gu89N&#10;savlvN3GI8QoYvXocmQXZlijcTzqQ6B83nK1b1K0HlbCDb2haN0QVFjD5Lpo3kUdAvUR19KwkkNv&#10;SIAESIAESIAESIAESCAmAo/d0aVxwgxv337SHR0v22z1Y4olSV8pWFdNKwXrqjjLjZXczBljVbnC&#10;5xJbXk3v78cUs3tKCKchARIgARIgARIgARIggcgJoJNuDzdG30JkMkAo3cbCiUh8bMOIQmUbWhZj&#10;I6sX1sHvucW6c7K1tXVGQYZF3XseKqJ1CC3PcXzoeZ466Okg8r7CQxcinp0E7aihc3eehcjL1kN5&#10;EwM6NL80dN3bMBH2exas72K+kbcAV0wkawE+n5vyJ0QBvykL1M4HjJVz7JR/znAT9DjlAEOLDftj&#10;9246PcV66ra2KFgPLfVG/lCwboSp8UHykB4+l3K8Zxf1xtNBB0iABEiABEiABEiABEggGgL//POP&#10;vMmvg+7oPTjdwTXgXxCld/FnedO2/OZPyAQoWFfNDgXrqjjLjZXe1Cm5Wf/YmZ1idk8J4jQkQAIk&#10;QAIkQAIkQAIkEDEBefIeX2gMEMKe1yftIxMf26SYQmUbWhZjI6sZ1kFxbvGdxUSEiBD/jiyyz6Ee&#10;CUh3YIiIRXDZ9zhtDFONINDcjcHRVT5+n80ONmaz81Xj6v676TqINUEeBhjXnU9ze+wHB/g4Z/To&#10;M+J/FdIDEVgDjuDbqSZTU1uYe4yHGF6bjg9p3C24rc9mjXDzwUEe3sF+cQyh5YWP+TjH2trimHw0&#10;XVvz9saHNYrWoyy9qETrJTfrowS/3OmxvGlKROqpvKknwRwxJBIgARIgARIgARIgARJolMDXr187&#10;cKAn3dHx3WAP1//yZcAb+eX1nm2jFBKfnIJ11QRTsK6Ks9yYrWB9mVsUs3tKGqchARIgARIgARIg&#10;ARIggQgJiCDi5uZmgM66exAL9fFbvihx8xOZ+NgGgqlAz8Ymx86/nYsGQzyeNodUOgxCtH4ckkCz&#10;ORphzgxhooh1D8L0rjGvTnDz4H1jsytO7LLLeoU18BjnHGeK4dU2hTWqj8+n2oYMDSD+CtgMjVcY&#10;Jl3CFw80Vti63iaYN6hu86bRSFf66WNX+gTFmLg2mOBBgv3QHi4xzU+M4/BWrAOsDe/w6c5vWPv8&#10;oWjdJ22VuaISrEvEaa6TV9I9HevlR0Q4evHixUQluTRCAiRAAiRAAiRAAiRAAiQQLYGf3dFxbS/X&#10;9wjkL3mLGn7PBerPA4vu2i7azHh0nIJ1VdgUrKviLDemKVhf5jLF7J4SymlIgARIgARIgARIgARI&#10;IBIC3759E/H6G3wGcFm+QNH7iUh8bBN0UGozG8dDHxtZvbAOzAoKYg4RdZxsbW2dmW3BUb4JiFgO&#10;AkVvXaZ9x1dlPtTtbgpvCHDRZb3q2icPsOBBgP0q+XC1jYiP8fnsyv5TuyF2FIdPjdwfk060Mb7J&#10;QB76vH94+Ly48fgjvQmJMRc1Kg8SXPnYJ3KfY/7ww3Qqnfr7v6wVPsFQsO6TttpcjSzcVb1PZ42U&#10;LuoiUB/i7RPjqji4HQmQAAmQAAmQAAmQAAmQQJwEvl5fz6/dN+7v579xffDYHb2Hv3aqRBXVtV2V&#10;AHPcpuAamHmuVggUrFfjZr2VL8H6MscoZrdOGzcgARIgARIgARIgARIggaQIQLQowi35wuVt0VP/&#10;1sFGJkA2ja+qWM/UfrbjIqoX1kClKh1jq+MURMCVog98o7u7O+k0/UFeSxq4q17cW3QZfp2CcFOr&#10;y3rddU8eXsGDES+9JNBiEl+i7dBE2r67yz9NCfarVzG+eUM60uNNMIPC8opflHmB9f/QYtfh0IoE&#10;5MGHhVD9oMyE107rFK1XzGRzm0V1szvetXGCDI+w7l/u7OwMUzgfbK5iOTMJkAAJkAAJkAAJkAAJ&#10;hE3g+vq6e4NmXm353N93Z63Wn2vTaQ/fARV2R9dqXhDVtV3YKQzHO3ZZV8sFBetqKJcbKrzpE9DN&#10;eorZPRUCpyEBEiABEiABEiABEiCBQAjIlzRwpY8uknv4PbB2K6DrGWvfV2xQV7Sn7U8S9iKrF9ZA&#10;9arD9wsXEK0fU/hRnaGrLaXb6/39/Ydfuge7miwOu8F1BK+C7Q4PorVns09VtpVtNNc77PfyEMC4&#10;qi8utvMoWD+DIPjYRQxVbEKEd4pcHFXZts42cgyIURh9O50era+tSTfs8p9IhZlY9w/RMfiiTl65&#10;rRmB29tb2eferXo4jIJ1M565jopO1BDJ2igPlkkXdRwbR+yinuvexbhJgARIgARIgARIgARSJPCk&#10;O3oP8XVwzf13Cw+TQ5Dexfl/1zpmpWuc6K7trEFluAEF62pJp2BdDWW5oRC6q9cJk2L2OvS4LQmQ&#10;AAmQAAmQAAmQAAnEQeDbt28DiCv2cP4/gJixs9LryATIK+NZDNAU7pnOmcW4yOqFdVCvKqXTMiwc&#10;UyBXj6OLraXzK8SLn7DO91zYj81mKkJOiJM/4SZM34a/o3XuGLV1ZuOH67HI8Wcf9Y596wTnUe9d&#10;x2Nq31fcT/2RtR8M5KGFiamfIYyTh3mms9lnY1+Ublwaz1dxINaFKzxAthvaQyQVwwl6M3mLCRw8&#10;t3kgjKL1oFPauHNRCRvCXRMnWN+H+My7qDeeVDpAAiRAAiRAAiRAAiRAAiRgTeDr16+dtZ2d3vrd&#10;3bwb+s/u6LDUarflWlz/R+kaJ6rrOn2KaVqkYF0trxSsq6EsNxS7YH0ZIorZPRQQpyABEiABEiAB&#10;EiABEiABzwS+f//eg+joLb4A6suXQIXTRyZANkXoSMBnOn264yKqF9aAXhkuOhmKcH2sZ5WWNAhA&#10;yHgOOwcatmK2kYqg06bLuss1ToRhECzvh1QTIuaX8xnXPmGOfXyGrucxsY88dPH5YjJWc0xoon2T&#10;2OYP8Tw8yEMNXZPxP8co3by0mtNiMM7jxxsbGyJWv7LYjEMtCci+BtbSmX9guel8uDfR+tTbTFUw&#10;cJsCAtEJGwJYE+WhKemejt8fgXT04sWLCYuLBEiABEiABEiABEiABEggbAL//PNP7259vbNxf9+D&#10;px18/pJr7crd0bXCVbjGie66TotdynYoWFfLLgXraijLDaUsWF+Gj2J2D8XFKUiABEiABEiABEiA&#10;BEjAMYHr62t5bd4AnzeYajCfLiLxsS0el0I+W1+SGR9ZvbAG9CsPwpGTra2tMwrn9NnWsXh7e3sE&#10;cbEI7bL+EWEnuhC/jh3Cqi7rPtY2EYtBJPsyJJbycAbWngPXPmEOEQePXM9jYh/fyR7gIw+lePtZ&#10;dFd/Fds6j/r4gPPaH+e3tj8KNy9tpzQcf4G1/dBwLIdVICAPOqDmj7Dpuwqb/9zEq4ycovU6qWpk&#10;26jEDc2th2Psjx/x0NEI53JBHIMbKRZOSgIkQAIkQAIkQAIkQAIBEnjsji6uQZDel984f5f7jNId&#10;vYdfnQDd/uGSwjVOVNd0wSYiMMcoWFdLCAXraijLDeUqWF+GlmJ2D4XHKUiABEiABEiABEiABEhA&#10;mYCIM25ubgat9fU3s+l0gBvD4X6hVDF2H4K+iq7Fu1lEgnXm312ZYf2YQNx1vLOzM3Q3Cy3bEsAb&#10;NQ4gMD2FuDG59dySxRkYHFtuE9TwZV3Wfa5tqKfX+IxDgQNB8nv4U0tUahIL5ngZiljbl0j/KRfE&#10;fojPhQmrUMZIbUCsXr82FG5iajG5v78/xFtNosqDVuy+7MhxE9dA76y78pc46E20TsG6rxJRmycq&#10;cYO/dXACwCOs35dyTRHKcVct6TREAiRAAiRAAiRAAiRAAhERkGZXN2tr3bZ87u+7cP2xO3qn9M3N&#10;scSncI0T1TVdLHlp2k8K1tUyQMG6GspyQxSs20GmmN2OF0eTAAmQAAmQAAmQAAmQQFME7u7u+vfT&#10;6V77R2dK+UIq6h+fgr6oQdk6T8G6LbGkx+Oaf4gOiMf40nqSdKARBYec9LCef8pdtI4HKnZj7875&#10;vFt0Q8e1Ywg5z0LZBRZdkJ2/SQAxN4T7d9IQLX/1+VAhGE/QWf9VKDk38WPZAx4m2/82RuFGZqV5&#10;Fxth37/C+iVd/sd17HDbcgJyrESty1rS1+TkTbAuTlO0rpk657aiEzc4Wgex742ki7q8xQQP5HCN&#10;c155nIAESIAESIAESIAESIAEfhD4en09v/597I6O69e/W2hqFXx3dI0EKlzfRHdNp8EtdRsUrKtl&#10;mIJ1NZTlhihY14NMMbseS1oiARIgARIgARIgARIgAU0C6DbYw/l6f63dfotroJ6mbV+2glGa+QrY&#10;xzwRidUFB2vAR1GIXmp6hZn+A9HJez8zcpZVBOQNGhC5foLINcr1e1V8Jv++EHy+irlbJ/LYnc5m&#10;X5pcy+ShFDz8sG/C3McYOTfB55PLuURMh5h3Xc5haltEtfh8Nh2vMQ77jAilRxq2fNiQ9e7u4eHL&#10;uvabghRuZlaJH8fUMR4YkBzIsZU/ygSkXhZC9QNl0z/NeROtU7DuKoXO7EYlcNBbAydyLoHPvIu6&#10;M7g0TAIkQAIkQAIkQAIkQAIZE3jsjr5+dzfvhj5rtf7El/Y9vIku/u7oGnlVur6J6ppOg1sONgpq&#10;g3m2TzwF6/bMrLegYN0aWaUNKGavhI0bkQAJkAAJkAAJkAAJkIA6ARF23NzcDCB83INwru+zy2ed&#10;YJoU+NXxO+htIxKsM/+NVNIYsx7H3tW6EXIOJvUhynPgtrbJYITHVQOD8P4cN5oOqm5fdzt5IAXi&#10;2Zd17Whtn5tg3VdH+cf8hCTWN60Z7COfcAO2bzreapzSDU2LOS/wsMShxXgOtSCAWnmPz799vIGE&#10;onWLxGQ0NKqb3hXXPzlvkIee8PsjUjt68eLFJKMUM1QSIAESIAESIAESIAEScELgn3/+6d2tr3fQ&#10;Hb2HCTqP3dHxfUgX599dJ5OmZLTi9c1zBFFd06WUP5exULCuQpeCdRWMy41QsO4B8oopKGZvPgf0&#10;gARIgARIgARIgARIIF8C3yBeRxfLPVwb9UEhyC/DKFZ2VJ8UrDsCm5ZZXLNfQLR+zO6wYeRVBHrw&#10;5F0Y3vj3AvEfb21tnfmfWWdG6bKOzxcda9WsYF9+jc+42ta6W8mDGPh81bX6qzXYP4GgVfabxn9E&#10;jA32cr7l5SekXJsEPF/fWi2365vSTc1V8eCtGId4U8nFqnH8d3sCd3d3sg+d46Hbrv3W1bbwJlgX&#10;99hpvVqSGtgqOnGD+fo3xrHzI/axER9cbaCwOCUJkAAJkAAJkAAJkEDUBL5+/dpZ29npPXZHl2Bw&#10;fv1Gfrfabbme5U9dAubXNktniu6ari63HLYvqQ3m2i75FKzb8ao0ulD4ENFN+0pBR7QRxewRJYuu&#10;kgAJkAAJkAAJkAAJRE/g+/fvPQgyBhA4iYC9F0pAFKw7yERE173Mv4P8W5pcdFc8iVkobBly0MOx&#10;Vh+gS/Z50E46dA4CqmAE11XCbLrLOnw+BsOzKr672Abri9N7BiEJ1l3H+jQ/8rBRTN297+StP7PZ&#10;Jxc1VmhT6ebmc9vYv68g8NwN5aEQbzw9TCQP/GAfkmNf38N0v03hTbROwXoT6a08p9MDWGWvSjYs&#10;X/cm2GKE9etyZ2dnyIdUtcHTHgmQAAmQAAmQAAmQQEoEHrujt9H8qX1/30Vsf8n1Kruje8yy0nc6&#10;UV3PecQb9VQUrKukj4J1FYzlRthd3TFgx+YpZncMmOZJgARIgARIgARIgASyJnB9fS2vHxTx+ht8&#10;2TZoEgYFyw7oU7DuAGr6JnEdPsLnGF1jx+lHG3aEyEMPXWY/QZDaCdtTfe8gWBxDsC+C0Ct96+4t&#10;SldxiMK+QDTeSO4w/xB1s+8+UrMZ0IlaWHTNRtuPQp1IrYzst9TdAtwH+HzQtVpuDTG/wmfia746&#10;88g+cYd9Am/88btPKN3gfIw99rWpTg5dbiv1AbZHmMNt9/0VQXgTrIsfFK27LClV21EJHJ6seYtz&#10;+o9yfOR5vWpJ0BgJkAAJkAAJkAAJkEDkBL5eX/clhI37+/nvJ93Re/ir3+8tImfp1H2F73Siup5z&#10;CjMh4xSsqySTgnUVjOVGKFh3DLhB8xSzNwifU5MACZAACZAACZAACSRHQIQi//3+vQ8h0d5sOh34&#10;FNlRrO6onChYdwQ2D7MQjp2h2/pJrILhVLIk3Xsg9v2ANVlumOT2E1X36OfJgWD9PfafRsSX8sYE&#10;CP5fhlIwYPEJLPqu/AlFsI44T+HLkas4n9oNqau8SbxPa8D7zUKFG5yLGKNek0zy1MQYeaMI9pvT&#10;UB7O8iZap2C9iXKrPKf3dauKp7PZRB5Yw+cSAvURz+GrQOQ2JEACJEACJEACJEACsROQJk2IYf7B&#10;d6rdWav1Jx4Y7qFhUwfnyL3Y48vKf4Xvc6K4lssqqQrBUrCuAHFtjYJ1FYzlRihYdww4IPNPc/0o&#10;ZscJxyVcvMKJyBivOpy8ePFiEpDLdIUESIAESIAESIAESIAEgiUA8UgPgo237R+d1+ULPmc/FKw7&#10;QEuxugOo+ZnEtfUEwtdjXE8P84s+nIgXnWfP4ZGsx1n9oMP8fqz113SXdXwn9hqfcQgFA7HyB3mj&#10;iytf8EBHEKcS+P7xs4+HS+SBBIh7pbv6lSummnaLHt7wfsOw5k1O5PYQAtALTS6528L63sf+Ig/1&#10;9ENi4U2wLkFTtB5S6pf64n3NMiAjxwLpng7fLmebm8MXkbxxwyA0DiEBEiABEiABEiABEiCBUgIQ&#10;pM+vIXGd3sOvDj5/y3dwi+9j5O+//IR4Ls/0GhKo+V2OzML8G7KOaRgF6yrZomBdBWO5EQrWHQMO&#10;yLzpnSmK2QNKGl0hARIgARIgARIgARKIgoB0pZgLzVqtPRcdUk3P5aOAFYqTFKyHkokk/MB19Ghz&#10;c/MQ+/8kiYAiDUK6N8P1o0jdr+Q2Yr5C7YnwOsraa7LLOoAf42bdWSXwyhu55hCCYF3ehoDPF2V0&#10;ZeaCye2qeMFkgM+HsnFebxxWuNG5WIN2Q3n4YxXvGP598RCWHM8OQvXXm2idgvVQS+A3v7yuVcup&#10;jPE2tBGOex9xfjSKBiAdJQESIAESIAESIAESIAEDAl+/fu2gcUUPDzjPu6Hj8yce1OzJpjgH7huY&#10;CPlcvor7eW9T4Xuc58ACupbLO5ea0VOwrkKTgnUVjOVGKFh3DDgg8xoiFxysxmuzmXSm+NGZfWNj&#10;vLO2xs7sAeWZrpAACZAACZAACZAACTRLQEQmNzc3A3xBuDedzaQzYqeuRxrn8nV9SG57CtaTS2nT&#10;AUkXx7WNjf9sr6+/b9qXnOfH2y8ONjY2pNt6Tj8jdJPejTHgJrusY+4huO2HwM2lYF0eqAmhPuDH&#10;AT7O902sxROsAa9CyOsqH0TEj9xL1/ml54pebx5a3OwE6zFYi1j9alWs/HczArIW4PNv7LO1rx/M&#10;Zqw2yptgXdyjaL1akhrYyutatYhPzr/xxrPhw2x2ubO1NeR61EDiOSUJkAAJkAAJkAAJkIAagX/+&#10;+acn14Pz7ujyXcF0+pd8d4Dz3PlHbaInhpo4j3cRR5Y2Lb7DWcaHNZBY9VCwrpJQCtZVMJYboWDd&#10;MeCAzKuIXJaIOuad2SlmDyjjdIUESIAESIAESIAESCAEAt9EvN5qvcFnAH+sv1RUOY8PAURIPlCs&#10;HlI20vGl3Z7Hgq6OE+y3h+zq2Fxq0WWoLx2LQxf8KRM6QbzvlW16MQex2REmkm7CXn9E5Aax7Uuv&#10;k5ZMtqrLdh0fQxHmQ4R7jpurB3ViMdkWc+zjMzQZ2/QY3IAWsXrPxA+vNw/NbnheYM05NPGdY1YT&#10;kOMWRp2jHrqrR4cxwptonYL1MBJu4IWvdUoexMJcH1v4vb29PTZwjUNIgARIgARIgARIgARIoHEC&#10;j93RxZH76VSuASGvmr2R3yu7ozu8LvJ1Ht94AlJ0wOz7m5WRswZWIoprAAXrKvmiYF0FY7kRCtYd&#10;Aw7EvJrIpaKwg2L2QAqBbpAACZAACZAACZAACTRKAJ1/ezg37uMbyLc4R++ZOKN2Lm8yWS5jKl7X&#10;NIGH+W+CesU5F4L1x63xRe9ws90+ZKfHijxrboa1tgcxqIj/jNbamtMFsTkE2LuxPiiBXH1pQqiJ&#10;/fM1PuOmEyjnBvh8cuEH7AbxMANy/HVVJ/G68YfSTd4kDgj4T1F7RyZjn47xdhNxyU1P+H68tbV1&#10;Zus7x/9OQDrlYe2WNw/0Y+PjTbAuYByKM2LjHrK/ztan2WwiD1/hcwmB+ojn1iFXAX0jARIgARIg&#10;ARIggXwJXF9fdxH9/ANBenfeHV06o6NTuum9oFJ6Dq+JnJ3H51sK/iKnYN0f69hmKqgN7ut2SaRg&#10;3Y6X9WgK1q2RRbmBmsjBgbCDYvYoS4pOkwAJkAAJkAAJkAAJ1CSw+AKzD/HW3tqP7uuFP2rn8jX9&#10;TWpzB9c1Lvgw9y6oOrL5TKz+OMv04eEKeTyhsM8R9xVm8X1DB0LADxjWb8YDv7Mi1gk6hosA+8rv&#10;zPVnQ64O8BHRpu+fYxyHz3xP+nw+Ea3i88WRH43HKA+Q4PPZUXw/zaL2d/EZuZ6nrv26HfW93mB6&#10;coMLQvUr6WAf64MxdfOmuf3i+HQEm+807fq25U207lCc4ZtZ6vNprE/yBhRZy2Hrcra5OXzRak1S&#10;58b4SIAESIAESIAESIAEwieA+zl98fKxOzru6fyNN212Fs0yOk4jcHhNpHEO7zR2Gi8nQME6q6OM&#10;ALus164NCtZrI1xuoPAGeCQ37x2jScq8mtDBc21QzJ5UGTIYEiABEiABEiABEiCBJQS+3dwM1iFe&#10;x5ecg6cdSNXO5Un/BwHP1zR1sDP3deh53rZEsP7Ti+l0PN3YONwOoJOzZzJBTAeRpQihD4JwxqUT&#10;sr6hA+n6+vq+y2lc2W6iy7p0bA2FFwR6Tu4RhiDiRmxHqJtTV7UjdpHLC+Ty0OUcGrbl4QSsSZ/r&#10;dpt3UixlAeImF3I4xgMx+6iniQaHnG3gjUsH4HiKeu2kwMGLaN2hOCOFHIQUQ421aYzr4BHWxo98&#10;KCakjNIXEiABEiABEiABEsiDwGN39Lu7u05rfb2Ha7Y/cR3cU+mOroHQ4TVRjXN4jchoow4BCtbr&#10;0Et7WwrWa+eXgvXaCJcboGDdMeBAzKsJHQISd1DMHkhx0Q0SIAESIAESIAESIAF1AhCy9CD+eLve&#10;avVhvKc+Qc4GA7qmWZUGteu4VRPx3+sRWCVWf2Id+/XZVrt9EmMH7HqQmt9aBIIQWzbRwdtP8E/W&#10;tvtWSx6OuPAzsd4sTXRZly6uqIuXelFUtwTB/te6Iuai2bHeSNf9cXXP6m8JgfYn+CDnNM5+YP9V&#10;DGJq5FnE6irndt5uKuNhAPh8zGNXvfKF8EHerCQd1Z3uC/W8tN/ai2Bd3HIo0LCPmluUETBdl+T4&#10;2261hg+z2eXO1taQ6wtrigRIgARIgARIgARIwCWBn93R7+97a+1257E7egsPlUOg3nU5t4pth9dD&#10;pufwKnHQiD4BBdE6a0A/LY1bpGC9dgooWK+NsNxA6c3viG7gO8STlGk1oUMktUExe1Lly2BIgARI&#10;gARIgARIIGsC0t0DN/AH+LyR31nD0Ag+kmsatWs4DWa0sZyAhWBdDE0fHq7QQfJwZ2dnSLR+Cdzg&#10;TRYQC56n0tX2J71n69oDRGCb6+u7TYuUq2RXU8xrOn8Igm7x1ZWoGzXf+CHFVff4xxzje8Az7NfH&#10;pjlvahxyfIp6O9Ke3+WNxYe1tWM8aHWm7XNO9lCfHewD8oaBg1Tj9iJadyjQSDUvTcVVtiZhXxjh&#10;3z5CFDTa3t4eN+Uf5yUBEiABEiABEiABEkiLwNevXzv4nrX32B1dosO55xv5je9E+klE6/h6yOX3&#10;CknwDzkICtZDzk5zvlGwXps9Beu1EZYboGDdIdzATKvcmYpE2LEKPcXsqwjx30mABEiABEiABEiA&#10;BEIlIIIXEVxClPUGwhcRXnZC9TVIvyK6plG5hgsyCYk5ZSlWfxo9bgSMNtvtwxg6AqeUNayjPYii&#10;P2D97CYRV8m6hmPEeHNj43VsMSI/fXw+efb7GPVw5nnO36ZzIVgPoYM88jnA54MrvhIjzouku/qV&#10;qzk07LrmoH1zWR58QZe5/c1Wa6QRf642sF+/x+ffyT0o9SyhXgTrMqdjkUaudaod98/1aDabYO0b&#10;4nMJgfoo9HVamwPtkQAJkAAJkAAJkAAJ6BD4559/eotrqu79dNrFdcFfs1arG013dA0Mjq+FtL9T&#10;0AiZNgwJULBuCCqzYRSs1044Beu1EZYboGDdIdzATKuIHSISd1TFTzF7VXLcjgRIgARIgARIgARI&#10;oAkC6BrSh1Brb9F5vduED1HNGdE1jco1XFTJidTZGoL1x4gh8jrZXl9/HymBKN2Wh38gWv8EkXIv&#10;ygAenV61pkXSdfp5DlwIt5flWcR0uPG533QtuOi+Ld1sEdtuk7G5iOtpPIjxBDEGvYbKgzJS164f&#10;NNS6wSwPvGxgn+ADVdX3nMUDpqfJPBxlgMKLaN2xSMMgTA5ZQUCOqaiFy9nm5vBFqzUhMBIgARIg&#10;ARIgARIgARJYRuCxO7qMgRi9L7+fdEeX7+06JAgCjq+FtL5PYK4aIEDBegPQI5iSgvXaSaJgvTbC&#10;cgMUrDuEG5hpFbHDqhuhgcWs7Q7F7NpEaY8ESIAESIAESIAESECTwPfv33vSmRbCmLewK1/m8uc5&#10;gUiuaVSu35h99wQUxOqPTs6m0wnyfri5uTly7zhneCQAAek5/nwQJRHD9Wzaau3G1iHZd5f1ELqQ&#10;Sw1KJ2YIhN9p1iNYXkDMfahp09YWHg757OrhEORusrGx8crWJ5/j5QGZhVjdy7lZ7ZvMqBnk65id&#10;kKtVCfLdRV3KsaVfzUK8W3kRrAsex0KNeDPQmOdj1PwI68ZHnsc2lgNOTAIkQAIkQAIkQALBEri+&#10;vu7CuflHuqPjWvNPnD/2WnhzLL4L9XKdHCwcW8ccXgvV/i7BNhaO1yOgIFgXZ1gDeikJwhIF67XT&#10;QMF6bYTlBihYdwg3MNMqggfDm6GBhe7FHYrZvWDmJCRAAiRAAiRAAiRAAoYERBwlnR0hHNhbiNg7&#10;hpumOyyi6xmV67d0MxlOZIqC9ceg8MXwcPOHUHASTqBpeyIiYUSoKhJ2TsxiPXuYTq8219dfxSY+&#10;9d1lHXxe4zN2nrslE+B4fYCPCF3VfpruPi7iXXy+qAX0zBBydojPhSv7GnblwRj4eKBhy9RG1ZuM&#10;D2trx1vt9pnpPBz3PwJy7g3RhRxLjnLm4kW07lCkkXPuTGOXh7ywpg1R85dbW1sjnrOakuM4EiAB&#10;EiABEiABEkiTAATpfYkMD6v31iBCX2u1/kZjjs7iwfVOmlE3FJXDa6Gq3yM0RILTPiVAwTrroYgA&#10;Beu164KC9doIyw1QsO4QbmCmVQQPFjdEAwu/UXcoZm8UPycnARIgARIgARIgARIAgUfxOv4oXyB3&#10;s4QS0fWMyvVblkn2HLQDwbpEMH14uEINnEAEdOY5omynwxsqDiC4OkUn6k7wEKqsZbPZCLHtBh/b&#10;Ewd9d1nH1Me4mdroPuci5qYF3S5E+I9lAtvB17XL+E32Z9MbzvJgS2t9fT+2tzGYMPAxJqpjiGMg&#10;XgTr85MlbzM5JhaHeVlvRaAOb4fb29vjOLymlyRAAiRAAiRAAiRAAnUJPHZHv7u76+CasffYHV3s&#10;4juUfl373N6SgMPrINPvDyw95nAfBChY90E5vjkoWK+dMwrWayMsN0DBukO4AZlWEztUuSkaEIcQ&#10;XaGYPcSs0CcSIAESIAESIAESSJsARDU9RDjAF8x7+C1/zuMnkusZteu3PLLaXJSOxOq/BDSdjvH3&#10;483NzVFzgeYzM67Pe7gB9ylo0XqNdSzGzsk+O1Mj/0Pkfr/JipcaxOezpg841u/i09ga4jKHTce2&#10;Kk+ST3lTAG7id1aNdfnvq246o1vyeAO1zy7J9lnAMaOPrU4XnQPtDSS6hRcpuUOhRqJpsQoL69cE&#10;G4ywPnyEQF26qF9ZGeBgEiABEiABEiABEiCBKAj8888/PfkeTLqjy7Urzv/+wrmfvCmti//f9XJu&#10;HwWpQJx0eB206ruDQAjQjSICFKyzLsoIFNQG93XzcqFg3ZyV9UgK1q2RRbmBmuChxo3RKME17DTF&#10;7A0ngNOTAAmQAAmQAAmQQAYEpEsKvoQW8fob+Z1syBFdy6hdvyWbzEAC8yBYb/8v1DPcNDqhWMh9&#10;7nEdLjfpRGDacz+b5QwK61i71XqNOhpbztzYcLlBis8XHw7gpuzVxsbGSx9zLZsDfqjeN0C+XzUp&#10;RMb+9NWFYDuEBwyW5VHWkoVYPYi1pLSoZrML5OeYxxe7PV/WJuyr77DVgd2WeYz2JmpxKNbII1O/&#10;RinrKv7PJR6UHDZ53MiRPWMmARIgARIgARIgARcEvn792tnZ2Zlfk+L6pS+/cc73Rn7bdEf3dn7v&#10;AkJqNh1eA6l+GZUa99DjoWA99Aw15x+7rNdiT8F6LXzLNy68Ea5wA8yhyzRdgYCa4IG1UYG+m00o&#10;ZnfDlVZJgARIgARIgARIIGcCIq5C9/U+vrDew5fYAxcCs8b4RnQto3b91hjsDCb2IFaf3zx6ghLC&#10;xyvso8focnmRAeFGQ5S1EGvgKZw4aNSRp5MrrWGLTsrScfsqmNhWOOKyQ/fzqcGlcUG/tmAdx/LG&#10;DisuOsY/5qxpIf6q/cdn3a7y5fHfn998jvGtC6axuhyH3L7H599Bv43DJQBD215ELQ7FGoZhxj5s&#10;jGPOCMeJj3ybT+yppP8kQAIkQAIkQAI5Enjsjo7Y5YFa+cy7oy++0+9pMfFybq/lbOp2HF8DUbQe&#10;cQEpiNaZ/4jzX+Y6Beu1kkrBei18yzemYN0h3IBMq92ZUrpBGhCaJF15LmZHh7AxAp28ePFikmTA&#10;DIoESIAESIAESIAESMAJAYjX5Yvtt4vO610nk/gyGsm1jNq1my+uuc7jQbD+VKz+DLMIiw7Z+dJ9&#10;8UGQKKL1I/czrZhBe/1CR2UILQ8bj8vQAZ9d1uHSMfavM0PXnAxDR/LPWh3+cbN6gu+EXjlx1MAo&#10;5pf9R/Yj1R/URNA1DP8O8DlXDVrJmNx8fMDbBFrr6/ubrdZIyWwWZm5ubgZYO0+xf8Z9TuwpW15E&#10;LY7FGp5QeZtG3iSC88ch1qfLra2tEc8lvaHnRCRAAiRAAiRAAiRQiQDejNqXDR+7o+P87W/8ubP4&#10;zqBTyWiFjbyc21fwK8tNHF8DUbAccVVRsB5x8hy6TsF6LbgUrNfCV75x6Y1w7RthjvynWXMCKqIH&#10;1oU58MBGPs2/iNnxkS+nL+GmvO56jN8UsweWM7pDAiRAAiRAAiRAAqERwBfkXRGu47OHTz80/1b6&#10;E8n1jMq120oYHFCLgAexuvi3RLD+6P6JCGtj6pRdi3tDG+PBnQNcNzcnPHW0dt21Wvs7EK01hNV6&#10;Wnl4ALV+ZL2h5Qb4vmQIQeq+5WaqwxHrJ63jLOIZIZ5dVQctjGnG8jitCC4R06tQ1z7pKi9xh/qW&#10;GnnLgtQ4harmhSwPzYCbHAfiO/81D1N9pDdRi2PBhjoYzwblOCACdUw7xFt6xp6n53QkQAIkQAIk&#10;QAIkQAIlBOS7dvzT/CPd0XGN9id+97S7o2skwNu5vYazqdtwfP1DwXrEBUTBesTJc+g6Beu14FKw&#10;Xgtf+cYUrDsCG6BZFdGDo5ukAeJKziXT/FPMnlzqGRAJkAAJkAAJkAAJOCGA88aOdJnEF+h7+HM/&#10;VFHWz+AjupYxPXd3klgaNSPgQbBuIFaf+yrdkyGMPN7Z2RmaOc9RVQiIAPXu7u4TRJ6dKttX3sbh&#10;2iUdljfX11/HIlqV4w5q/Yvr442IofGAwsvKOVPYEHGeIy8HCqbWmu5EDp7q9zoR0wn2xfcafLRt&#10;LOpUxOo9bdsa9qQe4NtxqGJ/jRg1bUg+UcPvYPNI025OtrwIWxwLNmLLF+p2Ap9HqN2PEKhLF/Wr&#10;2GKgvyRAAiRAAiRAAiSQAoHH7uj3IkJfW+vMu6PjNy6Su+utVvdnjAoiU9e8vJzXuw4iJfsOr4HU&#10;v8RJiXvosSisJcx/6Emu4B8F6xWg/W8TCtZr4SvfmIJ1R2ADNKsienB4ozRAZEm5pJF/itmTKgkG&#10;QwIkQAIkQAIkQAKqBES8ji/d30gHdhj+3xfuqrPUMBbJtYzGeXsNStzUhIAHsbq4YSpYf+LycCFC&#10;nJiEwTH2BKTD7v39/QevQlSHa5esN01337bNAoTc73GcEfGo0x/MIUL+sdNJlhjXjLNJcTfmHuDz&#10;QZOjPKQDsbrk50rTrpYt5O7D4lxIy6SmnWN5K4emwZRtyds1kMtT7w8qJQbVm7DFoWAjhpTI20Hg&#10;5+Xm5uYwlgfRYuBKH0mABEiABEiABEigjMBXPNy6c3PTu5tOO+traz0ZN8N34/K7bftmUgWRqetM&#10;eTuvdx1IKvYdXv9QsBxxkSisJcx/xPkvc52C9VpJpWC9Fr7yjSlYdwQ2QLMqwgeHN0oDRJaUSyr5&#10;X0Jk1m6PZ+hChi/EL9HiT7qRjTF88uLFi0lSIBkMCZAACZAACZAACZDASgIQ+PQWXdffYnBv5QY+&#10;BkRyLeP6vN0H6uTn8CBYryBWn2OHUPIKwrr/hNp5OIXaWHTbPUcsA+fxOFy3nq41TQqabRn66rIO&#10;vxoV9kKUfQQfTm35FI3H9zT7+Aw1bNnawJp0irklFrUf2DvE50LNoKIhzbwpuiVv4pBjg3BrpA40&#10;Y/FhC2/T6Mv+5/XhJB+BNTiHF3GLQ8FGg+iWTT3Gvj1CnX6ESH0UqI90iwRIgARIgARIgASiJfAP&#10;vt9ehxj9sTv6tNX6C9+ldH/rjq4RoYLIVMONZTa8nNO7DiIl+w6vfyhYjrhQlNYS1kDENVDkOgXr&#10;tRJKwXotfOUbU7DuCGyAZlWEDw5vlgaILCmXVPJfRmSFYAMnNBSzJ1VNDIYESIAESIAESIAEzAng&#10;1addjO5DTLHXWMfRiK5jnJ63m6eNI5cRCFiw/ug2BExj/PmYAiZ3pQwhrojWD5zN4HDdKlpnsD7v&#10;4jNyFo+iYc3u42VuSadaCHz3Fd22MiUPfeHzyWqjksFN5hZvJPisKfqVtQ0NEl5rcNG2gXzJw3qf&#10;te3WtSfMFmJ1OS7wZwkBeYsGeMkbHNyt7ZlmwJu4xaFoo+nUyYMncpxGnX7c2toasYt60xnh/CRA&#10;AiRAAiRAAjETeOyOLjHgPKsvv392R5fmK61Wx3t8SkJTV357O6d3FUBqdh1e+1CsHHGxKK0jrIGI&#10;a6DIdQrWayWUgvVa+Mo3pmDdEdjAzKqJHhzeMA0MWXLuqNVAEZkagg2K2ZMrNQZEAiRAAiRAAiRA&#10;AksJ3NzcDES8jpsB8tvPl/8RXcc4PW9nbdYnUOPax3Tyqt3VS+xfYD87hqjpynR+jjMngLdJHEA8&#10;K8J13R+Ha1bZGoM1eQJR6+sYasVHl3URBiK3L3UTa25NWbD+som8ivgXny/mUa8e2aT4fpl3i5oU&#10;cX53dRT+RsiDF/BJOqvzGLACuzwIg8+/sQ76OTf1VwbBzORF4OJQtNEQSOmi/hFzD7e3t8cN+cBp&#10;SYAESIAESIAESCA6AosGKnJ9Jg+ldnFN9CfOR3v4zq0DMXovyICUhKYuY/NyTu8ygJRsO7z2oVg5&#10;4kJRWkdYAxHXQJHrFKzXSigF67XwlW9MwbojsIGZVRM9OLxpGhiy5NxRq4EiMo5EGxSzJ1eGDIgE&#10;SIAESIAESIAEfiEAsafcIHiLmwZ9/HZ3syCS6xin5+ysPR0Cjq59njqnLFhfgwDvCqLFYwidLnQg&#10;0MpTAnd3d9IJ+4OayNHherVqjWm6q7hNZcHXA3z0HxZ44gSOTSLgH9v4pTVWBND4fNWwB8HyqtRr&#10;TPObDe0cwd4I+9muE2drGsU6+6Gxt8iU+A5eJ+D1vmZoyW8uD1KC02loDxukCN6LuMWhaMNHTrDf&#10;TjDPSETqOG+TLupXPublHCRAAiRAAiRAAiQQGwEI0vvi82N3dJw3/Y3zzQ6+U2umO7oGQCWhqYYr&#10;ZTa8nNO7DCAl2w6vfShWjrhQlNYR1kDENVDmekFtMM9meaZg3YyT9SgK1q2RRbmB2p0phzdOowQb&#10;kdNqNVAUswfRxvNpKWaPqPjoKgmQAAmQAAmQAAkYEJDONyL2wueNuugrkusYp+fsBjngkBUEPF33&#10;aAvWn0Q1WnRbHzPXugQgMOvd39+fg2+vlmWHa5Xp+oL1V7oxX9SKw9PGYP7Fscj0GPbPPIXz2zS4&#10;8V77vgFsjNEp/nUTMUDEfY5aOtCaG7Ze4TPRsqdlB4yPYOtUy15dO/J2AAiwZT8e1rWV8vayboOV&#10;5K2fcpyhxeZF4OJQuOGCpzwsBruX8lAOu6i7IEybJEACJEACJEACsRF47I5+N5121iFAf+yOLnG0&#10;fzQ9SfNHSWjqEo6X83mXAaRk2/F1T+0vpFJiHVMsSusI8x9T0g19pWDdENTvwyhYr4xu+YYUrDsC&#10;G5hZ0xuTK912ePN05dwcUIuAWg0UeeFJuGEKgGJ2U1IcRwIkQAIkQAIkQAJhEpDOsouOl28gJhpA&#10;MNip7GlE1zBOz9krA+SGPwl4uO5xKFZ/msgz7FMn7NqpW9uybmG9+gCr/cqWHa5XpuvLQuy621Rn&#10;cRt22h28n8/ddMd5DUF+k13J4f/XWsfvJwlBHBciwrapDx9jRfSMz2cfc5nMIQ8oLMTqY5PxOY5Z&#10;rNXvEPtRjvE3HbMXgYtj4YYCwzH21RFq8XJnZ2eoYI8mSIAESIAESIAESCAqAv/gjZvrEKPfT6c9&#10;fA/WmbZaf+E7iy7u73fXW61uVMFoOqskNNV06bktL+fzLgNIybbj6x4KliMuFoW1hPmPOP9lrpfU&#10;BXO9OtcUrK9mVGlE4Q0rhzfIKjnJjWoTML0xuXIi1sZKRCEOUMt/WXAehBtaXClm1yJJOyRAAiRA&#10;AiRAAiTgj8Dd3V0fwo69Red1uxsXkVzDOD9n95eudGfycN3jSbAur0yeoPvxMYVS+uUqXaVh9cDa&#10;ssO1ynZ9abIrty03DVF32Zwi3kd38pe2PmmNRy19wnGvX8ceBJFnEDAf17FRZVtNIffiIYrXoXVX&#10;F+EzcvTZcZd/Y/zygAV8kc7qV8YbZTbw9vb2CCG/wz7RySz0oML1InJxLN6wASprGPZLEah/3Nra&#10;GoW2ltnEwrEkQAIkQAIkQAIksIrAV1wn7dzc9B67o8v4Gd6mKb+T7o6+CozJvyuITE2mqTPGy7l8&#10;HQdz2tbxNQ9FrBEXk8JawvxHnP8y1ylYr5xUCtYro1u+IQXrjsAGZtb25mSh+w5vngaGKzl3VPK/&#10;jIoH4YaPpFDM7oMy5yABEiABEiABEiCBegS+owsPBB99iLLewlJvpbVIrmOcn7OvBMUBSwl4uObx&#10;JVZ/FudoIXCcsAL0CIgoEoLIU2OLDtepqmtLU0JnY2aLga67rENYKELpsa1fGuMhhv6weFCrsjnw&#10;OUEtvq9soOKGEGgeYVPzfWDJPE3FsCp0jfysmsP030NlZOq/63Hy4KPUI453q88bXTtD+2teRC6O&#10;xRsGaZQu6h8xbri9vd3IMcTARw4hARIgARIgARIgAWsC8r0sznM62LCL311cs/6F87uudEpfa7V4&#10;vm1N9MkGCiLTOtObbOvlXN7EEY75QcDhdQ8FyxEXmcJawvxHnP8y1ylYr5xUCtYroyvfsPSmlcMb&#10;ZQ7CoEkDAlVvUP5imnVhQDrMISr5XxaaB/FG02QpZm86A5yfBEiABEiABEiABH4nIN1Nb25uBhAg&#10;7S1E7J3fRkVyHeP8nJ0FVI+Ah2uehgTraxBdXkHQ+p8mRK31khL21ou16XxlJ1+Ha1TddQU3nnel&#10;K2zYpNekhmt3Il8S4zGOMWdNMEBc78H/XZ25m8qhVk4W3dVfhdY1XFOQXye/Cz7SVX1Yx06q2+Lc&#10;UEQ08uDEINUYY4zLi8jFoXCjiDlqbYL/PxKROgTq0kX9Ksbc0GcSIAESIAESIAESuL6+7gsFnNfM&#10;f+O8Zt4dHT89/LlTeC5EbDoEFESmOo6UW/FyLu86iJTsO7zuoWA54kJRWEuY/4jzX+Y6BeuVk0rB&#10;emV05RtSsO4AaqAm696knIfl8CZqoNiScUsl/8toeBBvhJwMitlDzg59IwESIAESIAESyInAo3gd&#10;Mffx6cZyDeP8fD2nInARq4frnabE6k9x4WbkBH8/3NzcHLnAmKNNCNh69/f3HyB47pbG7+i7Fo11&#10;JVSx8HOW8sASPp9c1BjsDvHQwb4L26tsxipYl4fJ8Pm6Kj6Tf4cgQsTYFyZjfY1xWW82MWD/HKM2&#10;hc/YZrscxkoNykMF2If+vfKhoRyABBijF6GLQ/GGIJXjA35d4veIXdQDLDK6RAIkQAIkQAIk8BsB&#10;iNHlu4n5Z9Ed/U/8uYdPB9cV8rvyD8WNldH9uqGC0FTJk0IzXs7jXQaQmm2H1zzcpyMuFoV1hPmP&#10;OP9lrlOwXjmpFKxXRle+IQXrDqAGalLjRmUsYo9AU9CoWyr5L4vAg3ijUXg1J6eYvSZAbk4CJEAC&#10;JEACJEACFQnIK2qx6aCF7uv4LX8O9sfp+XqwUUfkmIdrnhAE608ycgGB9TG7g+rUqAgnIVr/BKa/&#10;r0MBi9UfoxchHgSfuzo03FnR6uj93EMR7W9sbLx053m5ZbAf4POhztyoO++HGA2/JWZ5iAbsX9WJ&#10;X3tb2Z9Ra1/AtaNt28aeCGXhg4jVr2y2y2GsPLyINet06YNCOYAIPEYvQhd98cYY69II+9/lzs7O&#10;MHDEdI8ESIAESIAESCBDAk+6o8v3DyJC/1t+49PFn7sukVDcqERXQWiq5EmpGS/n8q6DSMW+/jXP&#10;TzLcpyMuEqV1hDUQcQ0UuU7BeuWEUrBeGV35hhSsO4AaqEmVu1OObqQGiiwpt1TyX0bEg3gjqWQ8&#10;CYZi9lQzy7hIgARIgARIgARCI3A9m3Vbd3cDnBe/wQ2aQWj+OT1fDy3YGP3xcM0TmGB9DYLMK6Tq&#10;ZGtr6yzGlIXoM5iew6+Dn745+o7F0XpyDPFn0LXgsus1jhuvm+hirRFTE4J11PopeB3V3Q9hYxef&#10;UV07mtu7ejDCxkfUxQkE2e9ttslhrLzRAmLiU8TazyHeFGL0InSpIeCQB5ZkDUJtfcT50Ah/nqTA&#10;nTGQAAmQAAmQAAnESUAensXDmXLO20EEPZybPHZHR8/BVuPnwBQ2KtWVktBUyZtCM17O410GkJLt&#10;Gtc7qzBwn15FKOB/V1pHWAMB57iKaxSsV6E234aC9croyjekYN0B1EBNqtywdHQzNVBkSbmlkv8y&#10;Ih7EG0klwzAYitkNQXEYCZAACZAACZAACVgSkBs86L7eh4hvb4rutU13SZ1/4WEZA4d7JODheic0&#10;sfozuqNFt/WxR+rJTgWx63sE987VG+xcriVNibZtisGhmLgRwT6OV118vtgweDq2qe74eKOAdCDv&#10;VvVbtmvK92U+y/6L/eBdnbjqbCviWQjVpav6sI6d1LaV8zqwkbwcpRZb6vF4EbrYCziki/pHsB9u&#10;b2/z3Cf1ImR8JEACJEACJBAQAXlTpIjR8enBLemO/hd+y3WV8+7oGhgobNSgOL8YVjLkzoyX83h3&#10;7qdl2f56xzj+8CvROJT8BiqtI6yBxEqHgvXKCaVgvTK68g0pWHcANUCTajcsKVgPMLtmLqnVQNF0&#10;HgQcZlHmM4pi9nxyzUhJgARIgARIgATcE5AbQpjl7bzzuuPX4xZF4/Rc3T2+9GfwcL0TuGD9Mcdn&#10;EKCeYD+5Sj/pbiPEmnPQWl8/XW+3O9ozuVxPcNN8DLGsdLwOtgbqCrzL8gG7Q8S+r50vE3vgXvn+&#10;UBOib60chPaAhEa3e5N8l41Z7H8iVh/XsZPatre3t0eI6R32T/X1NDVWIcbjReiyQsCBfXsCNtJF&#10;/RJd1IchH+NCzCF9IgESIAESIAESMCPw2B1dRuMcqL+GcxScd7xZbC3d0qM/n6184WqGMJ9RSkJT&#10;l8C8nMe7DCAl2xSsp5RNvViU1hGu63opCcISBeuV00DBemV05RtSsO4AaoAm1W5YUrAeYHbNXFKr&#10;gaLpPAg4zKLkqIXQRToByStrL+X3xsbGGGQmL168mJAQCZAACZAACZAACZDAcgLX6Gbbursb4Px5&#10;z9frdJ2eqzPh9Qk4vt6JRKw+54juwle4xjjc2dkZ1gebtwXcrO7dPTx80hSt+1hL4PeFdHgOOXuo&#10;03Os3weaPi6urV9q2jS1VVOwfoJ8vTedS2McauQAn/M6tkKrMxGXoK6ka3ynTlxVt5UHJjC3iNWv&#10;qtpIbbu7u7s+YjoFl15qseUWjxexyzMRhzzMA84f5Te7qOdWcYyXBEiABEiABNwQuL6+7sLy/IPz&#10;m25rNvtrTd46hWsJnMcXn7MqCQrdRGRvlcJGe2aFW0RQF17O4ZVwJm/GoWBd2HG/jrSClNYR5j/S&#10;/Je5TcF65YRSsF4ZXfmGFKw7gBqgSbWblhSsB5hdM5fUaqBoOscCDrMIOUoIGIhdKGZnqZAACZAA&#10;CZAACZCAIYF596Pb20G71dqTzqquhGpOz9UNY+WwEgIernUMzuFDTM9oIZ6chOhcLD7JGnMP0bqG&#10;4NLnOoKb7fv4DEPlrNXh+3l8TXX8hlD6U40HqI5RX2c+cwV/P8zfWFLjB9u/wieY9aVmDmqQkLfB&#10;z7w/dFDLYccby/6NhzhOMU2tGnPsJs1bEPAhdpk9PEzkwQ/pos6H7iySw6EkQAIkQAIkQAI/CUCQ&#10;3pe/zLuj4wfX4H+jRXoHJ+zVu6MrCQpDSROFjUqZiKAufJzDK9FM3wwF6+nnuGqECmsJ1/Wq8APe&#10;rqAumOfV+aJgfTUj6xEUrFsji3IDtRuXFKznnf+y6D2IOKIE34DTNcUuFLM3kDNOSQIkQAIkQAIk&#10;EA+Bm5ubgbyudy7Ea7W6Gp6rXatpOEMbvxPwcK1T8xy+6axRSFkzAyJah/jyHGvKoKop3+uIdBtH&#10;1+7XIQmKn7Nz0WUdc3gXf0tcdcTSyNEuPqOqtVVlu/v7+691HvAKTaAN/u/B8F0VFnW2Wexn0lV9&#10;WMdOKtsu1soj5OPfWH86qcTFOH4Q0Ba8TPFGmNb6+mh2f/9xa2trFPLxijVAAiRAAiRAAiTQPIHH&#10;7ug4B++gK3oP19h/4hq9t7Q7uobbCmJCDTe0bFDwpkQygrrQPn9XIpenGQrW88y7SdQKawnXdRPQ&#10;kY2hYL1SwihYr4Rt+UYUrDuAGqBJtZuXFKwHmN3VLqnlv2wqDyKO1VFyhBBwKHahmJ0lRgIkQAIk&#10;QAIkQAJPCHz//r03a7X66L7+Fv+7VxWO83P1qo5xux8EHF/rODx/95ZB3NCdYLLDzc3NkbdJE5wI&#10;IsxT3BA/sg2tqTUEeR9vbGy8tvXX13gXXdalOy+Esvu+YnicR2oDYkvr2pDtfXeFB6MePp+rMlqI&#10;tKW7+lVVG5rbydtV8PmkadPElqyrUmvgMDYZn/oYeWAQPE7xIEQ39VhzjU9F8ILj0rTd/tieTkc8&#10;J8m1khg3CZAACZAACRQTkO/wRIyOTw/f83R+dkdfW+viz82dYyqICUPLOcWNChmJoC5Uzt8VUNHE&#10;goBD0Tr36YirTGEtYf4jzn+Z6yV1wVwvzzUF6w72hcIbWxQlOyDdrEmVG5isi2aTWGN2lfwvm9+x&#10;iKNG6Nlt2pDghWL27CqNAZMACZAACZAACTwlcD2bdddub0W8vjfvvm7x4/xc3cIXDn1GwMN1TkPn&#10;765SPYSYULoBX7maIHW732ezg43Z7NwmzibXkNA6YT/npt0ZW8TUEOm/tMmPxtg6cWCf9FoidXxd&#10;sGqki31RnuShB8TzuU63+Cr5x7wjzCli9ezXUnkAAvvdKTj2q7DkNvEQqCJ4mckDc+22dFG/RBf1&#10;IfeZePJNT0mABEiABEhAk4C8iQcPOM4F6dIdXWzL2xHnv0M/j1QQE2qy1LBFwZsGRdgIvDaqnL8r&#10;kaGZIgIUrLMuir/Yqs2Fa3pthOEZoGC9Uk4oWK+EbflGFKw7gBqgSZW7UxSsB5hZM5dU8r9sKg9C&#10;DrNIOSpAwQvF7CxLEiABEiABEiCB7AhIJ1CIzfams5n87iwD4PxcPTv6igF7uM4J8Py9FkCIO69g&#10;4ATCsbNahjLeWASadw8Pn9ZXrB2CKIT1A0KAXXxGIaZMhAuoyS+r1mEb3313LBffEMcBPlYPMsh2&#10;TQjswfsTGPVtmD6Ola7ieCDgVZVtXWxzf38vYvWeC9tlNpHnM3QSP/Y5Z4hzyb47F6q3WgehCzVC&#10;5BerTyaiF9wsH609PHyc4a0u23wDQayppt8kQAIkQAIkYEXgsTs6NurifKHbms3+gjC9K39vtDu6&#10;VRQlgwMXJVcJkeLGKtQKtomgNkzO35Vo0MwqAhSsryKU578rrCNc0xMsHQrWKyWVgvVK2Mo3Kr2x&#10;RWGyMunmzancxGRdNJ/Iih6o5L9sbg8ijophZ7lZ8IKXp+vIbDbGxewVvly6lN8b7fYYSZu8ePFi&#10;kmXyGDQJkAAJkAAJkECSBOTGGgJ722q3+/gtf/754/Q8PUmaHoPycJ0T/Ll7DdwQGsq5/fEmBGU1&#10;zGS7qXR2vn94+LBMLBvK+iEiYwhsX4fa2Vah4/fzOvTeARz10Mfnk+0OIZ26kZtd2+2qjheRMT5f&#10;q26PGpKu4sOq22tuh7o5hS9HmjaX2ZKHC0SojjkvfM0Z6jy30+kRnrZ49/OhHYUbrKHGSr9+JVAk&#10;eJEu6rN2ezi7u7vc2dkJYn1g3kiABEiABEiABHQJXF9f98UizgXmvx+7o+PBxR7+3NGdLTBrCZ7r&#10;UtyoVGMR1AYF60q51jBDwboGxfRsKKwjXNPTK4uyxhDM9fJcU7CuvC9QsK4MNGBzKjcyKVgPOMMr&#10;Fk+XnnsQcrh0PzXbwYteTNcRitlTK03GQwIkQAIkQAIkAALXEKG27u4GuD57g5tu8ps/oRLwcJ0T&#10;/Lm7Tm7OILo+CVXMrBOiGyuLDsMfcLe+/3yG0NYO+DqE2HbfDYl6VrW7rDcRaw3Bute8wM8BPh+q&#10;ZMy3uH6Zj3XiqBL74qEPEeuPq2yfyjZ3eDADnbPPcczo/haTwk3WVDilHIcIXqZ4U0trfX00u7//&#10;iLe1jLBfTFKOmbGRAAmQAAmQQOoEIEaXc7v5Z94dfW3tT1zj9iCW6uA430s9/pXxJXieS8Hbyqyb&#10;DYigNihYN0ull1EUrHvBHN0kSusI1/XoMr/cYXZYr5RQCtYrYSvfiIJ1ZaABm1O5mWkqNA2YQ66u&#10;qeS/DJ4HIUeuebONOwrBi8Y6QjG7bWlwPAmQAAmQAAmQQIAERER5e3s7kM5RIo6DQKsToJv5uuT4&#10;OieKc3el7KNT8RVq/Hh7e/tCyWRWZsDvHDf0D54G7fQavzpd753HTV3V7LIunbA3NjZems6tNQ7z&#10;Wt8fwn53ggcJ3mv5sMpOna7kOBbu4jNaNYfrf5e3GyCOz76OySLUx1wiVr9yHVuo9oU56vsU69xg&#10;qY9KN1pD5ZCzX/JWFuwHH/F7xDez5FwJjJ0ESIAESCBGAj+7o0+nvcU59N/SFR3neL90R7e+mIkR&#10;RlWfEzvPZa6rFsKz7SKoCwrWlXKtYYaCdQ2K6dlQWke4ridWGhSsV0ooBeuVsJVvRMG6MtCAzanc&#10;zNQQmgbMKGXXVPJfBsixkCPlvGjHFoXoxfU6QjG7dlnRHgmQAAmQAAmQgCcCd3d3fQh19uad11ut&#10;rqdpOU0RAQ/XOFGcu+tXhwgzD9kt1R7s99nsYGM2O5ctnV7f27v2cwsRckMcLaLjcQ0zTjZddFkX&#10;EbLK2ooYX/uOs4pgHTC9PkRwf3//pQpj5OcCtXPoJPmWRhGD1EnPcrNKwxH3GeI+rrRxAhst3iJx&#10;BKH6O6NwlG60Gs3FQU4JyFsFsJ+NsL9doov6MOcHNpyCpnESIAESIAESqElAztdubm56OHZ3FufI&#10;fz7pit63MU+x2xJaiZ3nMtc2e0bcdUHBulKuNcxQsK5BMT0bSscXruuJlQYF65USSsF6JWzlG1Gw&#10;rgw0YHMqNzRdC00D5he7ayr5L4PgQcwRO39f/kchemlyHaGY3Vcpch4SIAESIAESIIGaBL5//y6d&#10;qPr4vIWpXk1z3NyWgIdrnCjO3W25mY8/wc3uMwrUzIHJyLvZrN96ePjgq/OznXc/RkuXXHQff11l&#10;W9fbQGxxgM9c9K/w41UILv5WEVL77FouXbLx+VKFLfx8FcKDLHU6xNvEvXi44xgxX9hsl9JYeQin&#10;/fDwzvoBB6WbrSmxjCiWEfaxj9JB3fcDPxExoqskQAIkQAIk4JWAfPckYnR85t3RcT7/1+L8rAtH&#10;5KP6Q8FbCc7EznGZZ6XdJoK6oGBdKdcaZhwK1sU97tcaSWrAhtI6wvw3kDuXU1KwXokuBeuVsJVv&#10;RMG6MtBAzamJlZsUmgbKNha31GqgKGAPYo5YODftZxSil1DXEYrZmy5fzk8CJEACJEACJFB632rW&#10;ub29la7re7h52A9ZrJpMEh1f40Rx3u44mdJdFVMcinDN8VRJmZfXqkPwd+6rA3QVeCF3ja7aAfw5&#10;B8Q4RGfs/Sp8qm6DvH+SB5lstvcpBK/6QEAo9QI/Bvh8sOFbZaysfVI7uQp2ZQ0Dg1N0Vbeq5V9Y&#10;K91wrZI/bmNOYNFFfYg3CF3u7OwMzbfkSBIgARIgARIgAQ0Cj93RF7bm5144B33z9O8a89jYoOCt&#10;hFaC57fMtc2eEW9dULCukGctExSsa5FMy47S8YVrelplsUbBeqWEUrBeCVv5RhSsKwMN1JyaWDlU&#10;oWmg3ENyS60GioJyLOYIiWPovkQhfIlxHaGYPfTSp38kQAIkQAIkkBUBvI55ALHqHoKWDuzdrIL3&#10;EayH65soztt9sP4xxxD1LJ2GJ/6mjHsmER6IeDlk0TryKYLcYWikq4qqn8chHbLRSf6lz/jkQQUw&#10;PbCZEzXi9Ougp77Avw/wb2Dj36LTuHRXv7LZTnusdIeH/59dPxCGeUaYQ/aNRuPV5mdiT9athVDd&#10;qoYLbSvdcDXxm2PMCWAfusLDGNJF/RIPow15XDdnx5EkQAIkQAIkUIXAY3d0bNuVz2N3dDnvwnG4&#10;V8Wm620oeCshnOD5LXOtsDdFUBcUrCvkWcsEBetaJNOyo7SOcE1PqywoWK+WTwrWq3Er3YqCdWWg&#10;gZpTuzsVo9A00Jz4dEst/2VOexB0+OQV81xRCF9SW0coZo95l6HvJEACJEACJBA9AblBiSAeBexB&#10;3pCMDrKH65sozts9Jm4hcvsPhG7vPU4b/VRVBMy+gg5FiFwUr1aXdYhAXvvsko18v8d870xzKN2N&#10;Iap/ZTq+7jhw/Wor+IaY5qTp/d7XAyChdJKvm+cq299Op0dr0+m79Xa7U2X7wm2Ubrqq+ZOpIawz&#10;Y+z3I/z+yDemZFoEDJsESIAESMAZgevr6/7C+OPvv3E90JE31shvZxM7NEzBWwncBM9tmWulHSnw&#10;2qBgXSnPGmYoWNegmKYNhXWEa3pipcEO65USSsF6JWzlG1Gwrgw0UHNqguXUhKaB5kvbLbX8lznm&#10;QdChzSRVe1EIX3JaRyhmT3VXY1wkQAIkQAIkECQB6RB7d3c3gHNvbLvcBhlQU045vr6J4py9IfYi&#10;fMPUxxS9mScAzI4w+tR8C38jpZs0xMi7/mY0mwl+DfD5YDZ66ahjCDXPFOwYmbAVrPvkL6IZfD4b&#10;BbIY5FtQX+ab6wc/Fg9vyFskLmz4pDAWNdEXvthPuuo3NxVuuKbA2HcMiwfMhnhA5XJra0u6qF/5&#10;9oHzkQAJkAAJkEAKBCBG7yKOLs4VO4s3Z/0pXdFD7o6uwV39nFDDqRBsJHhuy1wrFVbgtUHBulKe&#10;tcw4FK1zn9ZKUgN2FNYR5r+BvLmesqAumOfl0ClYVy5KCtaVgQZqTk2wnJPQNNBcVnFLLf9lkzsW&#10;dFSJOddtohC/cB35UZ4Us+e6mzJuEiABEiABEvBCQG5yovt6Hzc+90Scadv11ouToU7i+PominP2&#10;5nNzgZoVgedV866E74Hs4wtRaCdAb72Kuk3jB69PqK++6fiiceA+hCB/v44Nm21F/IvPJ9NtMPYC&#10;/h2ajq8zzlZML3OB/2HTIm4wOsDnvE7sy7YVUb7UiM9O/K5isbErD9Ah9tOnD885uemlcNPVJq6M&#10;x46wj887qOdWyxnnnKGTAAmQAAnUJHB9dze/1pg+PPTa+H5mrd3+uyW/IVJffGrOEOfmTs4J40Tx&#10;q9cJntcy10qFGUFtULSulGsNMxSsa1BMz4bCOsI1Pb2ygFbpt6CY5+V5pmBdeT+gYF0ZaKDmVATL&#10;FJkGmt3Vbqnkf9k0jgUdqyPkiEcCwYtfuI6YFSvF7GacOIoESIAESIAESMCYAMTrPQx+K+IxfLrG&#10;G+Y20MO1TfDn7IHkXLq4QvR4vL29fRGIS0G7IR2uweyDdDIOzVGsOa9DEznair+LmErn7I2NjZe+&#10;eNv6jPEnEEu/9+Gf7QMAPru/l8W/2Gc+uXqgS2KEbRGrX/nIQQhzyMNy8tYHxPyuyB/1G18KN11D&#10;4BaaD/KgBWp3iLf2XOIYLCL1bGo4tFzQHxIgARIggTAJyDnPzf19b3p7+9gdXR7GfDP3dtVDsZmf&#10;v6ifD4ZZIvZeJVgXzLV9GRRuEUFtULCulGsNMxSsa1BMz4bCOsI1Pb2yoGDdPqcUrNszW7oFBevK&#10;QAM1pyJYptA00Oyudksl/2XTeBB0rI6QIx4JBC9+4TpSv1ghZocREe9cym/cRJS/T168eDGpb5wW&#10;SIAESIAESIAEciAgnU8hQhog1r26HYaT4+X4+ib48/UwEyqiT+m2Lue9/FlCQIQTIhxevFI+GFaL&#10;LtMiWr8Kxik4YiuyLvLdpxhf8ovPV1OGvjqY2/ol/sO3XXxGprFoj3O9r8D+GR4WONb2O2R70q0e&#10;+9S7VQ/NqN/kVLjxGjJXH77JA2KoV+mifoku6kPsmxMf83IOEiABEiABEgiVgDzwP223O2v39134&#10;2J21Wn/hWr6Lk9j532v5nfm5i/q5YK1kBLZxYrXBXCvVVwR1QcG6Uq41zFCwrkExPRsK6wjX9PTK&#10;okiwLlEy1+W5pmBdeT8oFLJSUKhMuXlzKoJl1kXziazogUr+y+Z2LOioGHKWm0UhfuE6olKbZfs0&#10;bhCPMQHF7CqUaYQESIAESIAE8iAgor3b21vpur4n3XtddZqNhqbj65soztnDTdYJ6vMsNNFzaLgW&#10;HY5PwekgJN/g1wUEkYeB+dSHX59q+nQsdVnThvHmEP8b3zfwJQoHwwE+H0yDwNghamHfdLyLcRDm&#10;nrvYR6TrvgjVYfvChd8h2pRO9Yhb1py+iX/GBWxi7HGMws1Xm+lSGIucjbF2jfD7I0TqoxRiYgwk&#10;QAIkQAIkYELgsTv6fOz9/fz85bE7upzXtESo7vKH5y0UQpXVV2K14eS83+W+GartCOqCgvWAioeC&#10;9YCSEZArCusI1/SA8qnlSkldMNflgClY1yq+hR0K1pWBBmpORbBMoWmg2V3tlkr+y6ZxLOhYHR1H&#10;PBKIQvzCdUSlYKvs0xSzq6CnERIgARIgARJInsDNzY2I19/gI7+7yQf8NEAP1zZRnLMHnHTp1A2h&#10;6fHOzs4wYDeDcA2c3mMffheEM4/fQbZa+/ApqNyB0wdZ76py8i2+vr+//7Kqg/VjLIjrpY8HPMBQ&#10;xMpHpgwx9lWTHZylEzg+56b+mo5bvElAanxsuk3M4+o8HKN+80vh5mvMuTDxfdFFfYg15HJra0u6&#10;qF+ZbMcxJEACJEACJBAbgevr6+7axkb3sTs6/P8Tx70ezj868rvxeHjeQsF6WREmVhvq5/yN77wN&#10;ORBBXVCw3lBtFE1LwXpAyQjIFYV1hGt6QPnUcoWCdWuSFKxbIyvfoFTwRkGhIuUwTFURN/7mOesi&#10;jGRW8EIl/2XzehB1VAg5y02iEL9wHVGpTe19mmJ2lbTQCAmQAAmQAAkkR0Begy0dU/F5i+Cav7Hr&#10;mrDja5soztddM9azP4RoV7oYT/RMpmdJhLkiJg7lzQmL7tOvQ8obGHXx+VI1+xLTxsbGy6rb226H&#10;fH4y7WSNvGtfOha6ayOib7rTvnTNFIba+4R0q0Zn9d1cRMDyQAxY/rsOR/WbnQo3YG33xwjGj5Cr&#10;eQf1XB6kiCAndJEESIAESKAmgeu7u76YmD489Np4Y9xau/13C7+9dEev6ft8c56zULBeVkcJ1ob6&#10;Ob/GPhibjQjqgoL1gIqKgvWAkhGQK0rrCNf0gHKq4QoF69YUKVi3Rla+AQXrijADN6Vyh4pC08Cz&#10;XGFf14jIsahDw8VcbEQhgOE6olKOKmu6oScUsxuC4jASIAESIAESSJyAiDpvb29FvL5Xpxtx0Jgc&#10;X9tEcb4edIJ+dW7RLfY/EIm+j8ht7666EuhWDUSEvRB4v666vYvtUEvnWNcOqtrGtiLCH1fd3mY7&#10;U8G6L842gv/FAwvSXf3KJmatsdIRfCFW72nZFDtNi/A1Y1llC7H2ZX8x7fK/zJ76jU6lG7CrGIT8&#10;79LlH7kZ3t3dXW5vb4tIvZF9LWRG9I0ESIAESCBsAo/d0ae3tx0c0+Scbd4dfe41HqYP23sL7zI/&#10;b1E/D7RAH/TQBOuCuVaouAjqgoJ1hTxrmaBgXYtkWnaU1hGu6WmVRdlDlMxzeZ4pWFfcByhYV4QZ&#10;uCkVcSOFpoFnecnC6dJzx6IOl66nZjsKAQzXEZWyU1nTFTyhmF0BIk2QAAmQAAmQQKQEbm5uBriB&#10;vIfzAfndiTSM/7nt4bomivP1CBMpAj24fSgdZCN034vLIiqGyPTDQvThZc5lk8Cfk5AeNLARXZfE&#10;dQy2Zz7ASmdriHberZoLMY2k4/eqcXX/Xbr443NuYqfpvNd9MKEoRuTiEJ8Lk/hjHiP7CNZaebCj&#10;rxmH+k0wpZuwmjG6tLV4cEu6qF/iGDgM6e0VLuOmbRIgARIggXgJyFvcpvj+4LE7+qzV+gvXyV2I&#10;0buISj55/GR2zvI8qerngKlUTYJ1wVwrFGcEdUHBukKetUw4FKyLi9yntRLl2Y7SOsL8e86b6+nY&#10;Yd2aMAXr1sjKN6BgXRFm4KZUxI0Umgae5Qr7ukZEHoQdGm7mYCMKAQzXkdqlqLKe1/ZitQGK2Vcz&#10;4ggSIAESIAESSIWA3HRGLG8h2Ozjt/w5vh/H1zVRnKvHl7XnHl+gBo/ZUbY4kdJdeiE4HYSQauRp&#10;F59RCL6ID3XEzGA7hDh830csFoL1M/h07NoneRDC5K0b8mAJ/JFO9FeufSqyj/mP8P9PteZedIuX&#10;Gh5r2QzRzmLdODJ5SKKK/+o3O5VuwlaJxdc28vYEHOtG+P2RD2r5os55SIAESIAETAjIecP9/X0P&#10;b2Z77I4OHXrrjWz79KE39eO/iXOhjcngnGUZctZACZ0E64K5Vlh8IqgLCtYV8qxlgoJ1LZJp2VFa&#10;R7imp1UW7LBun08K1u2ZlW5BwboizIBNqYkbKTQNOMvLXVOrgaJpHAs7ooXegONRiGC4jtSuDKf7&#10;c23vzAxQzG7GiaNIgARIgARIIEYC0oX17u5uAN/fmIgYg4nR8XVNFOfqwSSjuiPSbRZbn2xtbZ1V&#10;t5L2lmB0in3zqOkomxYwP49/0YX+c5U3Roh4eWNj46UPpvJWC3w+rJrLVzdziJK+mjBrshM5WPTw&#10;+byKmem/i2BYutc3Jb439bPuOOmeL+uFSX7rzKV+w1PpRmydmDS3XXRRH2Jfu8SxbcQu6pp0aYsE&#10;SIAESMCGgDyoLucFOCZ1sV0Xx6S/5Dc+Hfy5Z2NL/fhvM3kIYxM7X7FFmn3+y4AlWBfMte3eUTI+&#10;8NqgYF0pzxpmKFjXoJieDaU1hGt6YqXBDuvWCaVg3RpZ+QYUrCvCDNiUmriRQtOAs1xhP9eKxrGw&#10;Q8vNHOxEIYLhOlK7FNXW9NqeKBp4UhdzMTu67uH35RqEH/gSfIyZJi9evJgozkhTJEACJEACJEAC&#10;HghIhzV0VxtIVzURWboWvdUKyfF1TRTn6rUABrfxaNFtXc4l+fOMgAhR8TlvGozPzuQmsZp2Ly+y&#10;hXVOuoc7rzcw6+PzaVU88GUfn+GqcXX+3VQILgJvCPpf15mr6rZyHEJe5UGEblUbT7eDvQuI1Q81&#10;bIVqQ2oMOXv3tBOqa19Vb3oq3Yh1HfMK+yP8+yXqduhjXWk4Vk5PAiRAAiQQCAE8eN4XVyBIn//G&#10;cehvOZeScz7ta3nVY38g/KzcSON8xSrkX86pK2+Z+IYJ1kX2+7pWyQZeGxSsayVayY5D0Tr3aaUc&#10;+TajtIYw/74T53g+CtatAVOwbo2sfAMK1hVhBmxKTdxIoWnAWa6wn2tF41jYoeVmDnaiEMFwHald&#10;imprem1PFA0Y1gXF7IrMaYoESIAESIAEGiAgN8AhgtuTzuv4dBtwoXhKx9c0UZynB5MMdUfOIK44&#10;Sb0TchVqIjyBkPeTtvikgi/H8OGswnbqmyzEzV8qMvESh3SCx+fLquBR89IBfLRqXJ1/NxX4+/Cl&#10;LA74+EHrbR9NdomvkyfTbaX+cYyWNzAcmG6jNU79pqfSzVit+FbZkTdOYN0Z4Tzp4/b2tnRRv1q1&#10;Df+dBEiABEiABGwIXF9fd/EAYfexOzq2/XPRFd26O7rNvGVj1Y/9Gk75tBHZuYoLNNnXQOnOkRaZ&#10;tKJxsScY2oxgzaBo3TCXPoZRsO6DclxzKK0hXNPjSvtKbylYX4no+QAK1q2RlW9AwboizIBNqYkb&#10;DQWFAaPI0jW1/JfRcyzuyDJpFYMOXgjDNaRiZn/dzPk+reKlpRGF2qCY3ZI5h5MACZAACZBAwwTk&#10;deLSvRWft3Cl16g7jq9pgj9PbxS++8lFCAjR6vHOzs7Q/WxxzbAQrZ9DKNnYPoj8XKFjtYirxyHQ&#10;MxVhP/fVZ7d4MFt5jwg8X7oWvcoDD6u6cIPLSPLbRG7B6QjzntadO7QarRtP0fZS98jVvys+rKHi&#10;0sqitplF6WaszZQVxg7B/XJzc1O6qE8qbM9NSIAESIAESOAngcfu6Di29OQhtMfu6IsHxbuhoVI9&#10;7ocWnIk/cZyrmERSeUz2NVBGLrHaYJ4r7yK/bhhBXVCwrpRrDTMUrGtQTM+GwjrCNT2xsqBg3Tqh&#10;FKxbIyvfgIJ1RZgBm1ITNyoICgPGlKxravkvI+RY3JFsYhwEFrwQhmuIStad79MqXloY8VAXFLNb&#10;5INDSYAESIAESKABAnJD/fb2Vrqu7+HPfe+COcfXNMGfpzeQ84amHKG2DikMfH7fc95VWbpQ9xvK&#10;yxrmH6Pj4+um5n86b9Uu6yJqRgwvfcRgIlhHrTu9dBRO+HxdFS/q6lUT+5w8jIHP51X+rfp3qc3F&#10;AxVXq8bG+O9yzIWwTR5a6Tbtv/qNT4WbsZpMpJakizp+f4RIfaRpm7ZIgARIgATSJiDnXeiM3sM1&#10;swjRexItzq/eLH43dg5fh7r6cb+OM01sG9h5SiMImpg0hjkTq43s93WtmougLihY10q2gh0K1hUg&#10;JmhCYR3hmp5YXVCwbp1QCtatkZVvQMG6IsyATandofIgKgwYY7SuqeW/iIBjYUe00BtwPAoRDNcQ&#10;lcpwuk+reGhppOG6oJjdMl8cTgIkQAIkQAIeCNzc3AxwI34PU0kH9q7TKT1c00Rxru4UcnDGTyBA&#10;fR+cVw07JKJV7G8HTbmB8/Iz5OW4qfmfzlu1yzr4vfbRKX5VZ3MfXc0xxwCfD8vyhX+/QE4Pfed0&#10;8dDB57oi7Kb898ELsXUhnJZ9vu9jPtM5VG9+KtyMNfW7aBz2U3l7xBACw8utra1REw9u1PGf25IA&#10;CZAACfgjIG8fk4e2H7uj45jxF2bvhtodXYOM6jFfw6EmbDR8rtJEyE/nZA2UZCCxumCelfa0COqC&#10;gnWlXGuYoWBdg2J6NhTWEa7p6ZXFWkFdMM/leaZgXXEfoGBdEWbAplTEjQ0LCgPGG7xrKvkvi9KD&#10;uCN4wIE4GIUIhuuISrU43adVPLQ0EnBdUMxumUsOJwESIAESIAEHBOTmPcw+Ctjlz7o/jq9pojhP&#10;1yUahTUINSdw9JBdbn9NF85/D/A5byqJEOXs4zNsav6n80Jk+qWC4PkY25y59j8EwTp8OEWujspi&#10;lY7zEOuKgF/2Na8/8E3eGDCoMym2l7cxXNSxEeK2IuZHbo4Q27sg/dN2SuGGrKVLI4y/xDow9PHw&#10;iqVvHE4CJEACJNAAgcfu6DI1zi/78vuxO7q8Ecb728UaYFA0JYUwoOL/PCWQ7P9wgzVQko7E6oJ5&#10;VtrtIqgLCtaVcq1hhoJ1DYrp2VBYR7imp1cWFKzb5ZSCdTteS0dTsK4IM2BTKuLGgAWFAaMPwjWV&#10;/JdF4ljcEQTASJyIQgjDdUSlmpzu0yoeWhqJtC4oZrfMM4eTAAmQAAmQgAIB6Qh7d3c3gKk3dcWI&#10;P91xfE0TxXm6Qm4iNjGESESEqVcRx6DqOvazvgh+mxDPLETOr0LIRxXxPrYZQqS9r5qQAmOrxOLw&#10;w/lbBFYJ+n34UMRZxNj4/6dVc7Cowd0UxcZS01I7TezbNvlQvQGqcEN2me/y8BN4jnBu8nF7e1u6&#10;qPNYYpNsjiUBEiCBBAhcX193NzY2ujg36q61212E9Ce+v+9Bld6Z/3Z8LIoVoerxPloIeVPIO/ol&#10;RZvgmsFcKyxSEdQFBesKedYyQcG6Fsm07CisI1zP0yqJeTTssG6VVArWrXAtH0zBuiLMgE2piBsj&#10;FRQGnBZvrqnkv8xbx+IOb5ASmCgKIQzXEZVKc7pPq3hoaSTBuqCY3bIGOJwESIAESIAEKhCQTnXo&#10;vt6HUGwPf5YO7J0KZtYgKqi0melGbq2besFxywhAwHmFfz/Z2to6I6kfBKTb40K03vXNBHOPIPre&#10;9T1v0XyrRNnPtxGxMwRLL137jty8X9Yh27VYXB4ewudLWZxNPXggD1vg86kqf/g9ltpLTXQsXBDb&#10;O8TVr8rG53bqN0AVbso+i3+IffASb+iQLuoTn2w4FwmQAAmQgH8CeChpfvy8n07nv3F99zeOVR3j&#10;7uj6xyH/EBzNqH7Md+SnM7OZ10b2+S8rrATrgrlWWEUiqAsK1hXyrGWCgnUtkmnZUVhHuJ6nVRLz&#10;aErqgrkuzjUF64r7QKHoLUHhmCKyKE2piBtZF1HmXpxWyX9Z9I7FHdFCb8DxKIQwXEdUKsPpPq3i&#10;oaWRzOqCYnbL+uBwEiABEiABEjAkAPF6D0PfSud1fLpGmzm+noniHN0IVB6DRKwKsbF0Wx/nEfHy&#10;KOWhEIgyP+FhENm3fP8cY94z35M+n69Kl3XUz2vXNbTKL8wvouuRK36ruphjbtmPLlzNX2R3Ua9f&#10;qj68hO0vIFY/9Omz67mECXJ1ilwcuJ5L277qjbGaN2Xl2CBd1PH7I0TqzvYrbYa0RwIkQAIksJrA&#10;Y3f024eHTrvVknPeH93R8aP2oFfN49DqKOIdoXq8jxFD5rWRff7LajbBumCuFRaoCOqCgnWFPGuZ&#10;oGBdi2RadhTWEa7naZXEPBoK1q2SSsG6Fa7lgylYV4QZsCkVcWNmgsKA02ntmkr+y2Z1LPCwDjbj&#10;DaIQw3AdqV2hTvfn2t5VNMC6+AmOYvaKNcTNSIAESIAESOAZAen+i054A/zvvaVCA8fXM1Gco7N6&#10;igicQZx4klqX5aqphmj9vAnBqw/htwkTdFn/bCnady62X9VJ3LVgXbrvy8NBRfwg6p3gwY9XJmw1&#10;x8jDFVWFZU0I7DVjL7IlXfhRJ/+uKuB37d8q+6o3QS1vyspbN/DwwhD7/iXevDFiF/VV2eK/kwAJ&#10;kEC4BOShZjkWYm3vzVqtzmN39MUDzl1vnlsei7z51fBEqsf7hmOpNH3mdZF9/suKJsG6YK4rrRC/&#10;bhRBXVCwrpBnLRMUrGuRTMuOwjrC9TytkphHQ8G6VVIpWLfCtXwwBeuKMAM2pSJwpKAw4AxX2M+1&#10;onEs8NByMwc7UYhhuI7ULkWV9by2F8oGWBeFQJ/nWsTsIprC70uIQK5ws2WMDScvXryYKGeE5kiA&#10;BEiABEggKQLSYfb29la6ru+JyPMX8Z7j65koztGTyrZeMCJYxDnX4c7OzlDParyWVnXUdhGZCJ8h&#10;GpVu5Vcu7JvaXCUOf24H44fwe9/UfpVxq3zCOuf00hFC3q9lQmjXYvkiXiLOxrzvbFnKdRVyJd3o&#10;5doqiR/UxgA8TpGfbuwBqd4IXXFjdtFF/SO4DVOqh9hrgP6TAAmQwDICcp2Hc5Lek+7o8rbhN7JN&#10;1YfYnBFXEAg5861Bw6rH+gbjqDx15nWRff7LCifBumCuK68Sv24YeG1QsK6UZw0zDgXr4h73aY0k&#10;NWBDaQ1h/hvIncspKVi3okvBuhWu5YMpWFeEGbAplbtUFBQGnOEK+7lWNI4FHlpu5mAnCjEM15Ha&#10;paiyntf2QtkA66IQqE2uKWZXrkmaIwESIAESSJrAzc2NiNffSHfg1vp612WwUZyjuwSQhu0RBIyH&#10;7LArDVfmQthznx2bMecFBMWHTZeSTfduEUGjw/hL1z5jnsJ7RK7nXyaWx7+NRADuOvan9leJ98t8&#10;EYHyQqx+5dNfV3PJm0UQk7wNoe9qDt92VW+CPrsBJw/EYC0b4W0sH7e3t6WLehJ14DtHnI8ESIAE&#10;XBJ47I4OUXp3DQ9iYa3+CyekXajRO/jetOdybnXbSgIhdb8aNqh6rG84lkrTsy4oeiwrnMRqI/t9&#10;vdICUbBR4HVBwbpWohXsULCuADFBE0prCNf0xGqDgnWrhFKwboWrfHCpEIrCMSXC4ZixEb2Ves26&#10;CCehlp6o5L9sTgrWLbPhbngUYhiuI7ULwOn+XNu7igZYF4XgtHJNMXvFuuRmJEACJEACWRD4Ppv1&#10;Wnd3fYgf3kIE0dMMOorzc82A07d1AnHjWe6iRpxb9kS87VO0Dub7+AybLDFbUTT8lc7wY5c+lwnW&#10;XYvGl3Uz9xH3U6bSWRX+fLGtR3kQAtscp7A/CwPUwjvEcuSy3pqyrXojFG8/QL1cbm5uikDd6f7Z&#10;FC/OSwIkQAIxEcBDQ33xF8ex+W/8zLujT3G+aXtsDz5uJYFQ8HFaOqh6nLecO4jhrAsK1ssKMbHa&#10;yH5f11pwAq8LCta1Eq1gh4J1BYgJmlBaQ7imJ1YbFKxbJZSCdStc5YMpWFcCGYEZFdEbBYURZLrY&#10;RZX8l0VPwXowdRGFIIbrSO16cbo/1/auogHWRSE4H7mmmL1izXIzEiABEiCBJAlId9rb29t+a2Nj&#10;D8fhQd0gozg/rxtkTtvjnFU68q6h2/dmqzXKKfTnsS5EwiJa7/ngIB3D0QlbBOATH/OVzWHTZR02&#10;juUBB5f+otvo56IcID9D8Np3NfeSeb13w7fMySMS57lxxb5gXzwAg9PkRH1PAq1zI1S66LexXt+1&#10;25c7DT/04qsmOA8JkAAJhELg+vq6izfOdKU7Oo5TXfj1Jz49nM915PcyP+us/aHE/5sfSgKhYOOr&#10;6FiSubZlkXltsAZKCiaxumCebReGOOuCgnWlPGuYoWBdg2J6NpSOLVzTEysNCtatEkrBuhWu8sEU&#10;rCuBDNyMmuCNgsLAM13snlr+y6KnYD2YugheEMM1RKVWnO/TKl5aGGFdFMIKIc8Us1vUMYeSAAmQ&#10;AAkkSeDm5mbQ3tzcmz08DNrr6x3bIIM/P7cNKPfxT89bIQhedGee5Ipl0dX5FKKjAx8MRHgK0dNr&#10;H3OVzWHTZd21aFx8LBNrY+4TCNbfu2Alecfna5Ft1MIrnw8VLOv0XuTf4sEH6dY/csHGp02pxYVQ&#10;vedz3qbmMr0Z+iAPtyC/9+32x621Neminu0a3VSuOC8JkEA+BB67o+N49ChC/xvRy3mCSnd007U/&#10;GuJKAqFo4jV0NLk8G8b9y7DMa4M1UFI0idUF81xlcSjYJoK6oGhdKdcaZhyK1rlPaySoARtKawjz&#10;30DuXE5JwboVXQrWrXCVD6ZgXQlk4GbURG8UFQae6WL31PJfFj0F68HURfCCGK4hKrXifJ9W8dLC&#10;COuiEFboeaaY3aLGOZQESIAESCAJAt8hvEB77bdteV29YVfp4M/Pk8iMpyAKzllFGIlaONly3EXb&#10;U4SVp7EVDVeeCBu6FGKb+oV4z01E+iKOhsD+pandKuOW+OKsgzhyMMDnw3N/fefG5uEB8VUeeJCu&#10;87ELmOVNIIjlnUkNVqmpULdZdjN00UX9Ix4iGoLLONQY6BcJkAAJxERAHlBDZ/QezjU6WFt78H3e&#10;HV1iwN/7PmJJTgijJBDywd73HMnl2hZg5rWRff7L6iWxumCebReGkvER1AUF60q51jBDwboGxbRs&#10;KK0hXNPTKgt84V4YEPNcnGcK1pXqn4J1JZCBm1ETvVFUGHimSxZM115TsO6asLH94AUxXEOMc7ls&#10;oNqaruKNghHWRSHEmPNMMbvCfkETJEACJEACQRMQwSA6Cg7W1tff4Jg9KHI2+HPzoAkH6NySc1YR&#10;S6IWjjcT6NpclTz2iYNFt+dOVRum20Ektdtkh2zZ//H5YuIv/HztUkBb9rCAS0ZFIvlF53Lprn5l&#10;wqXuGMkB/PgMgbJRvWH8xeKNCF78qxtf2faSb8Tyb9O4XfnRlN3HG2Wot0kb6+0duqhv/+iiHnVe&#10;m+LJeUmABPIm8P3793kX9Mfu6FhL/5LjK353QUY+jf8kJ5BQEgg1nhgHDiSXa1tGmddG9vkvq5fE&#10;6oJ5tl0YSsZHUBcUrCvlWsMMBesaFNOyobSGcE1PqywoWLfLJwXrdrxKR1OwrgQycDNqojeKCgPP&#10;dLF7avkvi56C9SDqIgpBDNcQlVpxvk+reGlhhHVRCCu5PC+ipJjdYt/gUBIgARIggSgISPfB29vb&#10;QWtj483s4WHQXl/viONRnJ9HQTgAJ03PV2ezMwh/TnIVT2JfkC6cn1yLaUWsik7ZIgS/aqo6TLus&#10;wz9nnc4l9iWCdWdCeXRb/YIcd5+xdxrn8zzDBxGr9wzz79U3Q5+shklX+8UDIc+5W9mJeTAYDB9a&#10;rUt5MMjlQyAxM6LvJEACJPBI4LE7uvwd5039xf9/I799dUfXyEaSQhglkZAG35BsJJlrG8CZ10X2&#10;+S+rlQTrgrm2WRhKxkZQFxSsK+RZywQF61ok07KjsI5wPU+rJChYt8snBet2vEpHU7CuBDJwM2qi&#10;N9ObtIHzyM09tfwXgaNYPZhyikIQwzVEpV6c7tMqHloaYV0UAksuzwZl8YuYHQIkCP7Ga/f3kxcv&#10;XkwMNucQEiABEiABEgiCADqv96ft9l57Oh0UiDqD8JFOWBKwOF99mE6vZui2vt1qXVjOksTwRefr&#10;DxZi4kpxi3gVovX9ShsrbGTaZd21n7Dfx+fT85DA38nlRFHc8gDBxsbGKwWsRiZEuA2x3dGqwYuu&#10;7/tNduNf5eOqfxfeiOM8JnHhqphM/13eXCG5Qy1f4vfQdDuOIwESIIEcCFxfX3dx7O3iAa6uXG88&#10;6Y7eQfy9VBgkKYRREAilkt+ncSSZa5tEZV4X2ee/rFYSrAvm2mZhKBkbQV1QsK6QZy0TFKxrkUzL&#10;jsI6wvU8rZKgYN0unxSs2/EqHU3BuhLIwM2o3aWyuEkbOJKs3FPLfxE1CtaDqSUK1oNJhXNHnO7T&#10;zr0vmIDHlkLqyeXZtrae1cVczL62doXfl1OK2W1pcjwJkAAJkEBDBERsCAH7ACKSt64FvA2FmMe0&#10;Vc5XZzMRWh7n2AlYunouRLYDxwXSaOdsky7rIpqGoOylKw5FgnWXc8L2EWI5fRoPalxE4UNXMT61&#10;K53G8fmwai4RO8sDDfBrsmpsiP++2IfemQjzQ/S/ik9StwuB+kdsL13Uo8xdldi5DQmQAAk8JyAP&#10;wMr/e9Id/W/8tSNvs3H9JpuQspGkEEZBIBRSjrR8STLXNnAyr4vs819WKwnWBXNtszCUjI2gLihY&#10;V8izlgkK1rVIpmVHYR3hep5WSVCwbpdPCtbteJWOpmBdCWTgZtREb1Vu0gbOJgf31PJfBIuC9WBK&#10;iIL1YFLh3BGn+7Rz7wsm4LGlkHpyebatLYu6oJjdFi7HkwAJkAAJNEFABIi3t7cDiFf3IHTtQ0zZ&#10;acIPzmlJwOKcpNDybHYCYdEZxJdXljNHP9y0E3bVQBcdtHebeihA9mnE+GWVcAz+vXblo/iAz9en&#10;DPH3EdaX3apcl22HeD8glsHjGJdzPfdj0b3/8yreGHexeFgkyn0O/h/IvrMqThf59W1z0UX9I2Id&#10;utpHfMfE+UiABEhgFYHH7uhY6ztY+3oY/yc+PfxZrg3k7/xZEEhSCKMgEEqxQJLMtU2iMq+L7PNf&#10;VisJ1gVzbbMwlIyNoC4oWFfIs5YJCta1SKZlR2Ed4XqeVklQsG6XTwrW7XiVjqZgXQlk4GbURG91&#10;b9QGzilV99TyXwSIgvVgyoaC9WBS4dQRp/uzU8+XGOexpRBOkrm2qTGluqCY3QY6x5IACZAACfgk&#10;cHNzM9jc3NyTzokQ63V9zs25LAgonJMgx5OH9fXjHU9dqC2icz5UxLf4nLuaSASveAjktSv7q+xC&#10;bPYeArN3K8Y57QQPBr/cJxLBNgTrh6t8r/Lv9/f3X58KqRG7PDAwqmLLdhvMLWL1XpOsbX22GS/d&#10;8hdC9VUx2pgNaqyshc+6qF8F5SCdIQESIAEFAt+/f593Qcea/ihCn3dHx/on5/s857dgnKQQRkEg&#10;ZIEwmqFJ5tqGfuZ1kX3+y2olwbpgrm0WhpKxEdQFBesKedYyQcG6Fsm07CisI1zP0yoJCtbt8knB&#10;uh2v0tEUrCuBDNyMiuhN4SZt4JiSdU8l/2V0KFgPpm4oWA8mFU4dcbo/O/V8iXEeXwrhJJlrmxrz&#10;UBcUs9skhGNJgARIgARcEsAxqQch3wCfPQNBpktXaPs5AaVzEjm3Q56Hi87Pk5xAL4S4H1x1jIb9&#10;Mwi0j5tgatJlXfIO//Zd+fdcRI75TjDfe+35JI/4fHq061IY/9z3Vd36F932932J5zXZSud4+P8O&#10;vh9o2g3FltQ/YruU3LCLeihZoR8kQAJVCchxH8fd3pPu6GtrrdYbsYc1rv+LXQUhSFU/U9ouOTEM&#10;66KwPJPLs+1OyLpYy74Gimomwbpgnm0Xh4LxEdQFBesKedYyQcG6Fsm07CisI1zP0yqJeTQFdcE8&#10;F+eZgnWl+qdgXQlk4GZURG9KN2kDR5Wkeyr5LyNDwXowNUPBejCpcOqI0/3ZqedLjPP4UggnyVzb&#10;1FjDdUExu02yOJYESIAESECTgIgXb29v++gavQe7A03btGVJQPF85PHcToS1EDT9x4Wg2DI6r8Pl&#10;oQyIu85dPZABpiJWHnoNajHZqi7rknPszy9d+Yb5Pz0VyeHPh/hcaM/3PE7M8QqfifY8z+2hdgb4&#10;fCibR7rsywMBPnzRjlWYIrZ/u3qYQ9tfE3uLLurycI6I1BvZJ0385BgSIAESKCLw2B39fjrt4rv2&#10;Ltaxv3CTvovzuC4U6V0ragpCEKv5Eh2cnEiCdVFYqcnlucr+mHltsAZKiiaxumCeqywOz7aJoCYo&#10;WFfIs5YJCta1SKZlR2Ed4XqeVknMo6Fg3TipFKwbo1o+kIJ1JZCBm1ERvSneqA0cV3LuqeS/jAoF&#10;68HUCwXrwaTCqSNO92enni8xzuNLIZwkc21TYwHXBcXsNonkWBIgARIggToEpIsjhDP9zc3NPQgb&#10;BxBldurY47aWBJTOR4rO6xYi2+MYO0JbUvw5XOoZcX/4rQNpVYNPtlt02BYB9ZWCOSsTJl3W4ddr&#10;V92lCwTruy7q6v7h4fPjAwez6dRLV3t5gAfxybyFa590eV+8tcB73q2K5NlgEeFL13j43q1jJ4Rt&#10;Fw/hjBDLR/gjXdQnIfhFH0iABEjgOYHH7ujy/7F29ef/vuiOLg/WqT88pCAEYRahm0gNAuuiMKPJ&#10;5blK3WZeG6yBkqJJrC6Y5yqLQ8E2gdcFBetKedYwQ8G6BsX0bCisIVzP0ysLCtbNc0rBujmrpSMp&#10;WFcCGbgZFdGb0o3awFEl6Z5K/svIULAeTM1QsB5MKpw64nR/dur5EuM8vvwGJ8k829ZXpHVBMbtt&#10;ojmeBEiABEjAhoCIaSCweYvPIAWho03sjYxVOh9Zdm4Xq+C2Tj6k0zpErQd1bBRtC5YjPNSxq23X&#10;xB7mPsDnfMnYY+yzZya2bMf80vkcNYt6U+98LiI/3Iz6Kr7NHw5ot708HHB/f/9TJF/AxRlT2xyY&#10;jl+s4acuHtow9UFjnDxwgxg+oqZFoD7SsEkbJEACJFCXwDUectq4v+8+dkeHvT8hSO9hnergz726&#10;9q23VxCCWM+Z4AZJimFYG4WVmmSubfbJzOsi+/yX1UpidcE82ywKS8YGXhcUrCvlWcMMBesaFNOz&#10;obCGcD1PrywoWDfPKQXr5qyWjqRgXQlk4GZUhG9KN2oDR5Wkeyr5LyNDwXowNUPBejCpcOqI0/3Z&#10;qeclxnlsKQSTXJ5tayvRuqCY3bYQOJ4ESIAESGAZAek8fHd3J13X9zCuT1rKBBTPR1ad24kAGMLP&#10;E1eCZmUyKuYMBN5V52lMxAxx9ZeyB0kQ7xD76n7VoJZt9zCbvUeNvXsc04YyT3se6QiOm1EfxC5+&#10;n6y3Wu+153hur+zBhkU3/f2YhNKLtwu8g89Hrrm5sA/mE+GN+r6E/WETbzJwERdtkgAJxEUA573z&#10;8115+EfWVYjR/8ZfO066o2ugURCCaLgRu40kxTCsjcKyTDLXNjtg5nWRff7LaiWxumCebRaFJWMD&#10;rwsK1pXyrGHGoWB98f2Qhpe04ZuAwhrC9dx30jzMV1IXzPXv7ClYV6pHCtaVQAZuRuVOlf79rsCp&#10;peOeSv7LcFCwHkyhULAeTCqcOuJ0f3bqeYlxHlsKwSSXZ9vayrAunovZt9bXxxA9TV68eDGxxcfx&#10;JEACJEAC+REQ0c7t7e1gY2PjDUSeImLv5EdBOWKl8xGb8zrpEA5B6DHEoGPlaII0JyJoESUjZtV6&#10;Bb/XTTBcJsIXkTX2z5cuEvFUTC7C4o319Vfa88zF4+32gSv7z/0tYymdvUX4j/xGc44Mn4/weadd&#10;59o5LsiBdE//KEL1JvYn1/HRPgmQQFgE5EFMfAfSxfGmgzWnB+/+XPyGLr3V/22NCsv9Ym8UhCAx&#10;hOnaxyQFEqyNwrJJMtc2O0jmdZF9/stqJbG6YJ5tFoUlYwOvCwrWlfKsYYaCdQ2K6dlQWEO4nqdX&#10;FkUd1iVK5vr3XFOwrlT/hTfOlG7KKblIMwoEbG6Qlk7HulDIRDMmVPJf5joF680ktWDW4AXrXENU&#10;asXp/qzioaUR1kUhsOTybFkWuBtpu0VS459HL2J2BHiF35fSzRAiHYrZk8o4gyEBEiABfQI3NzeD&#10;zc3NNxBJDso6PuvPmphFpfORKmc1OOafScf1HLoYS1dUiNM+aNapiKpxviSi9SvfVbmsy7orIT0Y&#10;9nHz4NP8JsJ0OkLsu9px3z88zLvHo54PEceFtv2n9hY18em5wBv//2LxQIf3vFaJV/KC2j6Fz70q&#10;2/veZtFFfShd1JHjoe/5OR8JkEDaBL5//96Tdf2xOzrWmb8QcVc++LP8tvqJ4qa5ghDECkqig6PI&#10;tS171kYhsSRzbVMbmddF9vkvq5XE6oJ5tlkUlowNvC4oWFfKs4YZCtY1KKZnQ2kN4ZqeWGmww7px&#10;QilYN0a1fCAF60ogAzdT5QbpbyEp3awNHFWS7qnkv4wMBevB1AwF68GkwqkjTvdnp56XGOexpRBM&#10;cnm2ra3M68Im/xSz2xYXx5MACZBAfgREGHR3d9eHGOhtLMLJxrOkeC5ic1x/GvdCdC3d1oeN83Ds&#10;gLwhAMJeESj3tKYScTOE24da9kztLOuyDhvHiPHM1JbpuLn4b23ts4yHYP0McR+bbmsyTrrewv4X&#10;V2L4pz4sqQUn7Ezitx0jvLD/nmLfHdhu63O8dP2X7umoyY+YV7qoT3zOz7lIgATSISBrNx7Ymh/D&#10;sbb05TfWlDeL3/O/a/9EI45QEoNo84vJXjS5toHKuiiklWSuWRfGBLLPfxmpxNYL5tl4l1g+MIK6&#10;oGhdKdd1zVCwXpdgmtsrrSFc0xMrDwrWjRNKwboxquUDKVhXAhm4mao3SH8JS/GGbeC4knNPJf9l&#10;VChYD6ZeKFgPJhVOHXG6Pzv1vMQ4jy2FYJLLs21tZV4XWvkvErOLMGV7e3tsmxKOJwESIAESSIOA&#10;CClvb2/7Gxsbe4hokEZUDqJQOhfROKYjZyIola7WEweRBmUSovVzxHmg5RRs7Tch+BfxPebtP48D&#10;uRxCTL6vFd9TO1MYl7/jPyfrrdZ7zTlw/niEeE5hc1cEzpq2n9t6XgNy7ioPHjSRR9s4RbAprPD7&#10;38+7w9vacjUe/o3B8iP8E4G601y6ioF2SYAE/BN47I6ONaSL2aUj+rw7On538Lvn36MfM0YhkFAS&#10;gzTFOJR5o8i1DSzWRSGt5PJsUxPzRS1vAnlHv6RYEqsL5tl2YSgZH0FdULCulOu6ZihYr0swze2V&#10;1hCu6YmVBwXrxgmlYN0Y1fKBFKwrgQzcjMZNUrTFCDxKuldEwHnWKFgPpvAoWA8mFU4dcb5PO/W+&#10;wDiPLYXEk8uzbV1lXhee8j+BmEY+Y6Tn/yBcHFHMbluoHE8CJEAC8RO4ubkZbG5u7kk3TAgYu/FH&#10;pBSB0rmI1jF90Qn5PxDuvleKMFgzIviFcyKOrv2zEDu/9i32x/lVH59PzwMQf3DO9bJ2YAUGHgXr&#10;qDl1kT5E5B9kSldi+8dwnnenF3H1Qqwu56tB/8D3ATidhraOypsaFl3ULwFwiD9fBQ2SzpEACTRC&#10;QN7EIxM/6Y7+N/7akTd4hPoAjvgbhUBCSQzSSGEENGkUubbhxboopJVcnm1qYr6o5U0g7+iXFEuC&#10;dcFc2y4OBeMjqAsK1hXyrGXCoWid+7NWkjzbUVpDmH/PeXM9HQXrxoQpWDdGVT6w9MaZ0o05BRdp&#10;QomAyk1S1oVSNvyaUcn9MpcpWPeb0CWzUbAeTCqcOuJ8n3bqfYFxHlsKiSeXZ9u6yrwuAsg/xey2&#10;NcvxJEACJJAAARElQaj0diFe7yUQUrUQFM9DtI/pIj5dCHhH1YKLYysRLi/Ev526HovoGSLx13Xt&#10;2G5f1mUdgmER0I9t7a0aL/NBVNjHOPUu6LD9FbadCv9l/XmYTiWGec5n0+lw8WaBq1WxN/nvi3Xz&#10;tKijflN+yVsZpIu6CNVd1FpTcXFeEiCBagTk7Tr39/fdx+7osPIn1oZe093Rq0Xz61ZRCCSUxCAa&#10;vGK2EUWubQCzLgppJZdnm5qYnwDnTSDv6JcUS4J1wVzbLg4F4yOoCwrWFfKsZYKCdS2S6dhRWkO4&#10;nqdTEvNIKFg3TigF68aoygdSsK4AMQITajdIFW/aRoAtGRfV8l9GhIL1IGoleLG6UOIaolIrzvdp&#10;FS8tjLAuCmEll2eLkpgPzbwuAs8/xey29czxJEACJBAhARE3odvmAOLoN3B/EGEI1V1WOg9xeTxH&#10;fi4g5j1OuVvyXMD8Q4TdqZ7MH1vC1onv7vRlXdbhzjFiOqsb0/PtnwjWX2rWhcQhD7LIgxLaPj/a&#10;wxydhVi9N8/X2trJeqv13tV8GnbFZ3B5B9ZHGvbq2Fh0UReB/yX8GdaxxW1JgATiI/DYHV2Om7I2&#10;YR2Yd0fHp4s/d+OLyNzjKAQSSmIQcyppjowi1zboWReFtJLLs01NzE+C8yaQd/RLiiXBumCubReH&#10;gvER1AUF6wp51jJBwboWyXTsKK0hXM/TKYl5JBSsGyeUgnVjVOUDKVhXgBiBCbWbpEo3bSNAlpSL&#10;avkvo0LBehD1QsF6EGnw4oTzfdpLFE8m4bGlkHhyebatq8zrIuL8U8xuW+scTwIkQAIREBDx0+3t&#10;7QBdqt9AFCsi9k4Ebld3Uek8xPXxHCLVKwhUT1yIn6vD091yLmT+IVrv1bUM0Z565/FVPhV1WUdM&#10;Q+xD+6u2tf33RUf6I8SpWnqoM7F5oSmCfx4bfD9vtdsHUtPr7fZh6KJrYSJidY2HKWzzLOOFk3RP&#10;x/wf8Vfpoj6pYofbkAAJhE9AjoPoji4PcIkQfX4sxG95mFB+98OPwK2HUQgklMQgbkmGbz2KXNtg&#10;ZF0U0kouzzY1IWNZF/LgKn+eE0iwLphnhTKPoC4oWFfIs5YJCta1SKZjR2kN4XqeTknMI6Fg3Tih&#10;FKwboyofSMG6AsQITKjdqdK95xUBuTRcVMt/GQ4K1oMoFArWg0iDcyec78/OIyiYgMeWQupJ5tqm&#10;vjKvi0TzTzG7zT7AsSRAAiQQMAHp5Amh5B5EkwP87gbsqr1riucgvo7nyMNYul9DuDa2Dzj8LRad&#10;rE8R30Edb6ULNTi9dim8fu7fotvt56f/X8TGePjjZZ1YirbFXO9he09i1LQtb1twKYiG/QPc4Dqf&#10;1/EPsXqwdSzd5hcPBvQ0GZvYEj6PInX5bbINx5AACYRP4Pv37z15+OVJd/S/4LWcWyXfHV0jO1EI&#10;JJTEIBq8YrYRRa5tAbM2fiOWZJ5ZF1YEWAMFuBJcK5hnq92ieHAEdUHBukKetUxQsK5FMh07SmsI&#10;1/N0SmIeCQXrxgmlYN0YVflACtYVIEZgQu0mqeKN2wiwJeOiWv6LiFCsHkydULAeTCqcOuJ0f3bq&#10;+RLjPLYUwkky1zY1lnldZJh/itlt9g+OJQESIIGACIiYFQL2AQSUbzW6YDcemtI5SBPHcuTiTDqu&#10;+xRk+8wXhMLvEdu7OnO66m6+zKd59/BnYnv8XYTz4zqxPN9Wun4jPhGs72radWlLBJqw/xm+D1G7&#10;Ila/cjlfVduyzsFHeWhiUNWG7XaLLurC5RLbDkNlYxsXx5NATgQeu6NLzNin+/L7sTu6rH9NvaUh&#10;pRxEIZBQEoOklLcqsUSRa9vAWBuFxJLMtU1tZF4X2ee/qFYSrAnm2WZRKBkbQV1QsK6QZy0TFKxr&#10;kUzHjtIawvU8nZKYR0LBunFCKVg3RlU+kIJ1BYgRmFC7Uap04zYCZEm5qJb/IioUrAdTKxSsB5MK&#10;p4443Z+der7EOI8thXCSzLVNjWVeF9nn/9da+Z+Yvd3+v412eyQCnu3t7bFNSXEsCZAACZCAewIi&#10;zLq9vR2ge/QeRLp9CGc77mdVnkHpHKSpY7kcIxfd1ofKZIIwN+/GPZud13TmGCLBs5o2jDcXsTM+&#10;X+YbPNbXbKbug3T/XnRYPzZ2rsGBi875n5GL/x8EnO8bdKV06oWP8iDAv30ISzHPCCw+Sgd17Qca&#10;QuRLn0ggdgKyvt/f38sDLV3EIp8/se/28JHzn17s8cXif/AiCSUxSCz5cOVn8HmuEjhro5Bakrm2&#10;qY/M6yL7/JfVSmJ1wTzbLAolYyOoCQrWFfKsZYKCdS2SadlRWEe4nqdVEhSsm+eTgnVzVqUjKVhX&#10;gBiBCbUbpUo3biNAlpSLavkvokLBejC1QsF6MKlw6ojT/dmp50uM89jyG5wk82xbX5nXBWugoGCK&#10;a+KHmH1tbYwtKGa33c84ngRIgAQcE7i5uRlsbm7uSVdRiD27jqfTMa90DtL0sVyEr4uO1RMdMOFY&#10;ka60eCDiU1UB8ULUv+tTEDzvst5uHzxSnKGjOB4s2NekKoJ12OuHKv5+HqswQQ5FnD3U5KBlCzwH&#10;8PHU5dqFWpxI/Isu6iJSv9Lyn3ZIgATqE8AbZGRdXZu22/PfOLb/jV+d2f09u6PXx6tmIQqRhIIY&#10;RA1YpIaiyLMtW9ZFIbEkc21TG5nXRfb5L6uVxOqCebZZFErGRlATFKwr5FnLBAXrWiTTsqOwjnA9&#10;T6skKFg3zycF6+asSkdSsK4AMQITajdKlW7cRoAsKRfV8l9EhYL1YGqFgvVgUuHUEaf7s1PPlxjn&#10;seU3OEnm2aa+Mq+J7PNfViv2dUExu81+x7EkQAIk4JiAiIwhzhxIB2iIM3uOp6tm3v5YUzhPSMdy&#10;cD+BMPp9NSDhbiVdbSEm/lC1llCHY7wJ4LWvCOdd1tfWfnRZx4+I5jfW119qzy+idenOrW1X257w&#10;gM2Oz4cGTGNYrFWn8K1vuo3pOMn7onv6pQjV8ZmYbstxJEACugQeu6PjWNJpbW7KecmfOH7LbxGm&#10;L9//HQo+dKPMw1oUIgkFMUge2SyPMoo82yaJdVFILMlc29RG5nWRff7LaiWxumCebRaFkrER1AQF&#10;6wp51jLh8PqF+7NWkhqwo7COMP8N5M3llCU1wTz/Dp2CdYVCpGBdAWIEJtRulirdvI0AWVIuquW/&#10;iAoF68HUCgXrwaTCqSNO92enni8xzmPLb3CSzLNNfWVeE9nnv6xWdOuCYnabfZJjSYAESECZgIjE&#10;bm9v+xAM78H0QNl8dXNKx5rQjuXSxRmi9cMYhMw2yUMddRDbOeKqVEPY/gxcjm3mrDNWunWjy/rR&#10;ow3UyesQBdt1Yox520U9iVD9QDMOeThC9r1FN/mRpm3aIgESKCfwHQ/Kte/vO/IQymx9vYM19y+M&#10;7uKJoS7W4m4tdg4FH7X8ynTjKG6eK4hBMk3vL2FHkWubRLEuCmkll2ebmpCxmddF9vkvq5fE6oJ5&#10;tl0YCsZHUBMUrCvkWcuEw+sX7s9aSWrAjsI6wvw3kDeXU1KwbkyXgnVjVOUDKVhXgBiBCbWbpUo3&#10;byNAlpSLavkvokLBejC1QsF6MKlw6ojT/dmp5yXGeVwpBJNcnm1rK/O6yD7/ZfXiry4oZrfdZzme&#10;BEiABGoQEJHo9+/f+5ubm3sQ9A4gIO7UMFdvU6VjTajHcrAeQjR7nFpX57kQvNU6qpJ8bLcvna6r&#10;bGu7jdT6w3T6BTn4UeOz2TH+fGZrh+P1CUBUfoTPu5+5qTHFoou67GuXMCNd1K9qmOOmJEACBQRk&#10;Pb2/v+9Jd3ScP/QWQ94sfvflt1OBjEPBBxNuTyAKkYSCGMSeTHpbRJFrG+ysi0JayeXZpiZ+XCPY&#10;bpHU+LyjX5LKxOqCeVbYbSOoCafn4woIszLh8PqF+3PElaSwjjD/Eee/yHUK1o0TSsG6MarygRSs&#10;K0CMwITazVKlm7cRIEvKRbX8F1GhYD2YWqFgPZhUOHXE6f7s1PMS4zyuFIJJLs+2tZV5XWSf/7J6&#10;CaMuKGa33Z85ngRIgAQsCUgnVAg+3+IzgOCza7l5veFKx5qQj+UipgXXk9SE0qibA3zObQtAeOAh&#10;iVe+RMUPs9l71Mc78XM2nQ4x976tzxyvRwA104fg9bzuWgM7I9TQR+mkzq75evmhpXwJyLkABOny&#10;Fo0u3sYi5wLz7uj4ewf7a8+EjHOBjEPRh0l8HPM/AlGIJBTEIMw5zp1Sg8C6KMxocnm2rdvM6yL7&#10;/JfVS2J1wTzbLgwl4wOvC+fn40oYszDj8NqF+3PEFaSwhjD/Eee/yHUK1o0TSsG6MarygRSsK0CM&#10;wITazVKlm7cRIEvKRbX8F1GhYD2YWqFgPZhUOHXE6f7s1PMS4zyuFIJJLs+2tZV5XWSf/7J6Cb8u&#10;KGa33dc5ngRIgARWEIBgrXt3dydd1/cwtO8UmNJxJpbjOER/Y3CVbusjp1w9Gl+Ijz/YdskWsTFY&#10;7Ppw9bHL+jq6rC/E8i99zMs5fiUgawv4S2f+QRU22HYinfkXXdRFpH5VxQ63IYFcCeDYPj+mYx96&#10;PLbPu6PjAZKe1ptWnAtkHIo+cq2LqnFHIZJQEINU5ZPSdlHk2gY466KQVnJ5tqkJGZt5XWSf/7J6&#10;SawumGfbhaFkfOB14fx8XAljFmYcXrtwf464ghTWEOY/4vwXuU7BunFCKVg3RlU+kIJ1BYgRmFC5&#10;Yap08zYCXMm5qJL/MioUrAdTLxSsB5MKp4443Z+del5inMeWQjDJ5dm2tjKvi+zzX1YvcdcFxey2&#10;6wDHkwAJkMAzAiL0vb29HaDT6hsI2kTE3lGFpHScie04Dq5n0nE9FcGtdOVddMzuWdbHsa+u8/Dx&#10;PXybd1nHz2t25LbMVI3hso5AbH4E5o/8jazJwwWL7umXIlTHZ2K0IQeRQIYE5IEQdEeXh0Ieu6P/&#10;CQzy9hTj7uga2JwLZByKPjTiz8lGFCIJBTFITjktizWKXNskinVRSCu5PNvUhIzNvC6yz3/pApgW&#10;mbSisd3JFccHvl44Px9XRJm8KYfXLtyfI64ehTWE+Y84/0WuU7BunFAK1o1RlQ+kYF0BYgQmVG6Y&#10;Kt28jQBXci6q5L+MCgXrwdQLBevBpMKpI073Z6eelxjnsaUQTHJ5tq2tzOsi+/yX1UtidfEkz3Mx&#10;O8Ie4/N/EMuNRBS1vb0tf+cPCZAACZBACYGbm5vB5ubmG6yZA6yd3dqglI4zMR7HF52+pdv6RW2O&#10;ARhYiJI/IJ6+jTsY70U8vvDvs9Qt/uxNKG/DIsWxYH2Ahxnema4X8hYCEalj/MeU3kSQYm4Zk18C&#10;j93R5QGhxcNjf8MDeRika7p/+fLYqUjGoejDF59U5olCJKEgBkklX3XiiCLXNgGyLgppJZdnm5qQ&#10;sZnXRfb5L6uXxOqCebZdGErGB14XTs/FlRBmY8bhtQv354irSGENYf4jzn+R6xSsGyeUgnVjVOUD&#10;KVhXgBiBCZUbpko3byPAlZyLKvkvo0LBejD1QsF6MKlw6ojT/dmp5yXGeWwpBJNcnm1rK/O6yD7/&#10;ZfWSWF0Y5plidtv1g+NJgASyJCCiORHQQVT6FmK5XiUISscZw/W9kouuNwJHEeceptI9WjqtI5YD&#10;U24QW04gvhTR+pXpNlXHiXga255jziHm3K9qh9utJiDrAzifrnqAYdFFfYh94BJWpYu68zpY7T1H&#10;kIBfAvJADbqjy5sqOngoTI6n8+7oCy/6fr2pP5tTkYxD0Uf9yPOzELxQQkEMkl9Wf484+DzbJol1&#10;UUgsuTyzLqwIZJ//MlqJrRfMs9VuUT448Lpwei6uhDAbMw6vXbg/R1xFCmsI8x9x/otcp2DdOKEU&#10;rBujKh9IwboCxAhMqNwwVbp5GwGu5FxUyX8ZFQrWg6mX4AXrXENUasXp/qzioaUR1kUhsOTybFkW&#10;a5nXRfb5L6uXxOpCIc8Us9uuLRxPAiSQBQGI7bq3t7f9jY2NPQQ8MApa6RijsLYbuet6EBieQLR7&#10;loJgFyLkI/A6NWWG2C8gID80HV9nHAShX7B9B/O9rGOH2xYTWHSyF6H6QRkjeUgD/3aJeheB+pgs&#10;SSB1AvIABwTpnSfd0f9CzN0Qu6Nr5MKpSMah6EMj9txsRCGUUBCE5JbX5/FGkWfbJLEufiOWZJ5t&#10;6iLzmsg+/+UXLjZVFPxY5lkpRYGvF07PxZUQZmPG4bUL9+eIq0hhDWH+I86/xTkH8/w7LArWFWqf&#10;gnUFiBGYULlpqnQDNwJcybmokv8yKhSsB1MvFKwHkwqnjjjdn516XmKcx5ZCMMnl2ba2Mq+L7PNf&#10;Vi+J1YXjPFPMbrvucDwJkECyBG5ubgboErsHMV4fotRu8cmXzqqsYyWMVCy6jR9DxDsMw6PqXkCY&#10;OZBu68h/x8QKYt73Efdjl3X4JF3dxya+cYwZAXlQYTqbvZvn/MkNOKlrsJY3CXyEpVEKD2WYEeGo&#10;HAg8dkeXWFHj/UXMb+Q31sAeHo4xWgNTYuVUJONQ9JFSDnzFEsUNdAVBiC+eoc4TRZ5t4bEufiOW&#10;ZJ5t6iLzmsg+/2W1klhdMM82i8KSsYHXhdNzcSWE2ZhxfO3CfTrSSlJYQ5j7SHO/zO2CumCefwdG&#10;wbpC7VOwrgAxAhMqN00TEwlFkDY1F1XyX+YNBetqeapriIL1ugTj2N7p/twEAh5bCqknl2fb2sq8&#10;LrLPf1m9JFYXDeaZYnbbNYnjSYAEkiEgHWUhWH27EK/3fgamdIxpcG13liMwG0L4KML1ibNJPBiW&#10;3EOw+aH0oYUnPqA+riDsFBG585ilyzrm+Y90tPeAIfkpkOf+w3QqDyd0H4OdTafSPf1SHkLwkdPk&#10;ITPAxgjIG0TQHX3eDR1vEZEaf+yO3kHN/++Y1piH4U3sXCTjWPgRHtFwPYriBrqCICTcDPjxLIo8&#10;26JgXfxGLMk829RF5jWRff7LaiWxumCebRaFJWMjqAvn5+NKKJM34/i6hft0pBWksIYw95Hmfpnb&#10;FKwbJZWCdSNMywdRsK4AMQITKjdNlW7gRoArORdV8l9GhYL1YOqFgvVgUuHUEaf7s1PPS4zz2FII&#10;Jrk829ZW5nWRff7L6iWxugg0zxSz265XHE8CJBAtARH+3d3dDSBMfrPWag00Agl0ba8dmgi4RVQN&#10;Vu9rG2vQgHQfhkD8k4mwEzGPIQh97dpd6f4uD1GA7b7ruVK2L/szOJ622m3hOca+OO+iLt3UU46b&#10;saVFAMekvkT0pDv63/irrFtZdkfXyK5zgYxj4YcGg1xsRCGUUBCE5JLPsjijyLNtklgXhcSSzLVN&#10;bWRcF9nnvnQBTI9MehHZ7ORKYyNYK5yfjyuhTN6M4+sW7s+RVpDCGsLcR5r7ZW5TsG6UVArWjTAt&#10;H0TBugLECEyo3DRNTCQUQdrUXFTJf5k3FKyr5amuIQrW6xKMY3un+3MTCHhsKaSeXJ5tayvzusg+&#10;/0X1kmBNRJhnitlt1zKOJwESiIaACJlv19YGG9PpmwcIiNfb7Y6t8xGu67YhrokQGMJq6bY+st44&#10;oA0g/jxHDAerXEJdnPgQ6UvndwrWV2Wj/N9Rl0fI1d8Q+V5i1Ihd1Kuz5JbuCDx2R8f+3tnc3Oxh&#10;pj/xkd/y03c3c96WnQtkHAs/8s6eXfRRCCUUBCF2VNIbHUWebbGzLgqJJZlrm9rIvC6yz39RrSRY&#10;E8yzzaJQMjaCunB+Pq6AMQsTjq9buD9HWkUKawhzH2nul7lNwbpRUilYN8K0fBAF6woQIzChcuM0&#10;QaFQBKlTcVEl/2WeULCukiMNIxSsa1AM34bT/bmJ8HlsKaSeXJ5tayvzusg+/0X1kmBNJJZnitlt&#10;1zmOJwESCJrA3WzWb0+ne1OI1yGC7Zo4m9i6vjRkCC8vwEWE61cmbEIcA9Hoe/j/bpVvGLPrWqAP&#10;nn34IV3sx6v84b+TAAmESQD7ce/+/r4jv/EASgdezruj44GKrulxJMzI4vfKqUjGsfAjfvr+IohC&#10;KKEgCPFHNMyZosizLTrWRSGxJHNtUxuZ10X2+S+qlQRrgnm2WRRKxkZQF07PxRUQZmPC8XUL9+dI&#10;K0lhDWHuI839MrcpWDdKKgXrRpiWD6JgXQFiBCZUbpwmKBSKIHUqLqrkv8wTCtZVcqRhhIJ1DYrh&#10;23C6PzcRPo8thdSTy7NtbWVeF9nnv6heEqyJjPJMMbvtGsjxJEACQRGQrrgQsA9a0+lbiA57Zc5l&#10;tK7PEUCEebXotn4RVMIsnEFuDyBcP0VeO2WbIc4J4nwdszjfAgmHkgAJFBCQt3BAjN570h1dRr1Z&#10;DO0TWtgEnIpkHAs/wiYblndRCCUUBCFhUW/GmyhybYOGdVFIK7k829SEjM28LrLPf1G9JFgTzLPt&#10;wlB4oaJgxK0Jp+fibl1Py7rj6xbuz5GWi8KxhbmPNPfL3KZg3SipFKwbYVo+iIJ1BYgRmFC5cZqg&#10;UCiC1Km4qJL/Mk8oWFfJkYYRCtY1KIZvw+n+3ET4PLYUUk8uz7a1lXldZJ//onpJsCaY53miKWa3&#10;XR85ngRIoFECIlq8XVsbbKD7+gO6Yq8/ETrnuq6DyWjRbX3caHIqTi7dkCFC/bRMtI4xQ4jW9ytO&#10;wc1IgAQCJzDvji7d0NfWuljfu3D3L3y6eMvGj+7oCjdxA0eQtHtORTKOhR9JJ0Y5uCiEElxLVLIe&#10;Ra5tImVdFNJKLs82NSFjM6+L7PNfVC8J1gTzbLswFIyPoC6cnosrIMzGhOPrFu7PkVaS0hrC/Eea&#10;/zK3S+qCef4VGAXrCnVPwboCxAhMqNw4TVAoFEHqVFxUyX+ZJxSsq+RIwwgF6xoUw7fhdH9uInwe&#10;WwqpJ5dn29rKuC6yz31ZrSRYE8z1yoWBYvaViDiABEigaQI36Ly+CfE6xI79uagx4x8wOAGDsxg7&#10;kcuDCAvRem9JCo8lvoxTzNBJIFoCeEtGX5xvT6fz3/iZd0fHg0e9pw8elQaodBM3WoCRO+5UJONY&#10;+BE5eq/uR3HznGuJSk1EkWubSFkXhbSSy7NNTcjYzOsi+/wX1UuCNcE82y4MBeMjqAun5+IKCLMy&#10;4fDahftzpJWktIYw/5Hmv8xtCtaNEkrBuhGm5YMoWFeAGIEJFUFMgkKhCFJX20WV3C/zgoL12jnS&#10;MBC8WF2C5BpSO9XO9+faHlYwwLoohJZkrk3LI/OayDr3y2okwbpgrk0XhcJxFLPXwseNSYAEXBCQ&#10;Dr3T6XSA33sQNvdczBG6TcQ/QSfyY4jWh6H7+tw/Ea3D/1P4flDkO/7tCrHt4t/HscVGf0kgZQLY&#10;d7uIb/7Bfiq//8SnJ/u0rMVqN06VbuSmnItQY3MqknEo+giVZ6h+qe3rLgPkOqJCN4pc20TKuiik&#10;lVyebWpCxmZeF9nnv6heEqwJ5tl2YSgYH0FdOD0XV0CYlQmH1y7cnyOtJKU1hPmPNP9lblOwbpRQ&#10;CtaNMC0fVCiUSFAQooAqahMqghjWRZQ1oJL7ZZFTsB5EXVCwHkQanDvhfH92HkHBBDy2/AYlyTzb&#10;1FbmNZF9/stqJbG6YJ5tFoUlY4vqYjab4AuyCW7ujbHl/0GoNBKR4fb2tvydPyRAAiTghcBCQNnH&#10;+rMHgfPAy6QBTYL4R1h/DxH7JCC3jFxBp3URrR8VDZ7i2LKxvv7ayBAHkQAJqBCQN1iIIXkoSETo&#10;+OPf+HTk71hn5O9Lf9RunCrdyF3lL/9dn4BTkYxD0Yc+ifQtqu3vrlBxHVEhG3yebaNkXRQSSy7P&#10;rAsrAtnnv4xWYusF82y1WxQPjqAmnJ6LKyDMyoTDaxfuz5FWktIawvxHmn/L8w3m+VdgFKwr1D0F&#10;6woQIzChIopJTCgUQdpUXFTJ/TJPKFhXyVNdIxSs1yUYx/bO9+cmMPDY8hv1JPNsU1uZ10T2+S+r&#10;lcTqgnm2WRSWjLWtC4rZlcDTDAmQgA2BhcByLl7HnwcmAksb+6GOlYeFIPz+D7qSvw/Vx/Lv5WcH&#10;yNX5L/++OObMptMz6SIfW0z0lwRCJLBYH3vwTd5wIL/n3dHFV6wffQ2f1W6oKd3I1YiJNuwIOBfJ&#10;OBR+2EXK0Wr7uyuUXEdUyAafZ9soWReFxJLLM+vCikD2+S+/ULXiGPpg5lkhQxEcQ5yfiytgzMaE&#10;w+sW7s+RVpHSGsL8R5p/y/MN5vlXYBSsK9Q9BesKECMwoSKKsRWERMAlBxdVcr8MFAXrQZQRBetB&#10;pMG5E873Z+cRFEzAY8tvUJLMs01tZV4T2ee/rFYSqwvm2WZRWDJWsy4oZldKCs2QAAmsIiBdgSHM&#10;fLsQr3dXjY/93xHrBAJv6bY+iikWyRO6rX/6+YDBk2MOjuP7iGcYUzz0lQSaICD7Eeadd0NfiNP/&#10;wt+78hYK7Fte1j+1G2pKN3KbyEPuczoXyTgUfuSeO9v41fZ324lNx3MdMSW1dFzwebaNknVRSCy5&#10;PLMurAhkn/8yWomtF8yz1W5RPDiCmnB+Lq6AMRsTDq9buD9HWkVKawjzH2n+Lc83mOdfgVGwrlD3&#10;FKwrQIzAhIooRlMQEgGzVFxUyf0yGBSsB1EqFKwHkQbnTjjfn51HUDABjy2/QUkyzza1lXlNZJ//&#10;slpJrC6YZ5tFYclYX3VBMbtSwmiGBEjgOQERbYpwHZ89rW7CoVJGjBcQqB4jzqtQfSzKD0TrH9rr&#10;672n/ybd49fb7VcxxRILc/oZD4En3dHXsE/0F56/kd+hrWcqN9WUbuTGk+F0PHUuknEo/EgnC34i&#10;UdnXXbvKtaQ24SjybBMla6KQVnJ5tqkJGZt5XWSf/7J6SawumGfbhaFgfAQ14fxcXAFjNiYcXrdw&#10;f460ipTWEOY/0vxbnm8wz78Co2Bdoe4pWFeAGIEJFVGML0FIBDxjclEl98sCpmA9iHKgYD2INDh3&#10;wvn+7DyCggl4bPkNSpJ5tqmtzGsi+/yX1UpidcE82ywKS8aGUBcUsyslk2ZIgAQW4s8BhJ9vFt3X&#10;O6lREaE3ROsn+JzFEpvkBX6ft9rtwVOfZ9PpCJ3jd2OJg36SgC2Bx+7o2K6LfaCL34/d0TvYh3u2&#10;9pocr3JTTelGbpMccp7bqVDGofAj55xViV1lX68ysc02XEtsaBWOjSLPNlGyJvLIs01NyNjM6yK5&#10;/dw2/2XjE6sL5lmhMCKoCafn4QoIszLh8LqF+3OklaS0hjD/kebf8nyDef4VGAXrCnVPwboCxAhM&#10;qIhiQhCERMA6NBdVcr8sKArWg0g5BetBpMG5E873Z+cRFEzAY8tvUJLMs01tZV4T2ee/rFYSqwvm&#10;2WZRWDI29LqAmB3eTyD4GuP3/0HcNRKx5vb2tvydPyRAAiSwlICI1p+I17sp4UJso0W39WjWQ3Ra&#10;F9H6wdM84Hh+gk7S71PKDWPJhwD2w75E+6Q7+t/4a0eE6tg/OymRULuppnQzNyW2scTiVCjjUPgR&#10;C99Q/FTb110GxHWkNt0o8mwTJWuikFZyebapCRmbeV1kn/+yekmsLphn24WhYHwENeH0PFwBYVYm&#10;HF63cH+OtJKU1hDmP9L8W55vMM+/AqNgXaHuKVhXgBiBCRVRTOiCkAjy0ISLKrlf5jgF602k9bc5&#10;KVgPIg3OnXC+PzuPoGACHlt+g5Jknm1qK/OayD7/ZbWSWF0wzzaLwpKxgdfFsjxDDDZBZBSzK5UC&#10;zZBA6gREQCriUghL38bW2XhZbhDTmXRch+j7KoYcwt8DfDl/Lr4+WeNfw/9xDP7Tx3wIoFa7iFY+&#10;8oaAHn7/iY+sI9F1R9fImtpNNaWbuRox0YYdAadCGYfCD7soOVptX3eJkutIbbpR5NkmStZEIa3k&#10;8mxTEzI287rIPv9l9ZJYXTDPtgtDwfgIasLpebgCwqxMOLxu4f4caSUprSHMf6T5tzzfYJ5/BUbB&#10;ukLdU7CuADFwE2qCmMAFIYGnoTH31PJfFgEF643l9unEFKwHkQbnTjjfn51HUDABjy2/QUkyzza1&#10;lXlNZJ//slpJrC6YZ5tFoWRsBDVRNc8UsyvUB02QQMIEFkJUEa/vQSg9iD1UefPE+vr6IWIZxhCL&#10;PDjwMJ1+WF90oIb/E4juRbR+FYP/9DENAo/d0RcPs3QQ1WN39C7qsZtGlHpRqN1UU7qZqxcZLZkS&#10;cCqUcSj8MI2P434QUNvXXQLlOlKbbhR5tomSNVFIK7k829TEfEHLm0De0S8plsTqgnm2XRgKxkdQ&#10;E07PwxUQZmXC4XUL9+dIK0lpDWH+I81/mdsldcE8/wqMgnWFuqdgXQFi4CaqCiV+CysCUUjgqWjE&#10;PbX8F3lPsXojOS1MRTCeLHGEa0jtLDndn2t7V8EAa6IQWnJ5ti2NzOsi+/yX1UtidcE82y4MBeMj&#10;qAkXeaaYXaF2aIIEEiOAdWEg4nURsMYsVIX/I/gvwvVJ6CkSkTCYnz92u8efL0R0H7rf9C8OAtIF&#10;HZ728Hnsji6Ov5H/YP/oxxFFWF6q3VRTupkbFp08vHEqlHEo/MgjO3pRqu3rei79bonrSG26UeTZ&#10;NkrWxW/EksyzTV1kXhPZ57+sVhKrC+bZZlEoGRtBTTg9D1dAmJUJh9ct3J8jrSSlNYT5jzT/lucb&#10;zPOvwChYr1n3pTfQI7j5XzP0rDZXE0qwLqKsG7X8F0VPwXowNcEO68GkwqkjTvdnp56XGOdxpRBM&#10;cnm2ra3M6yL7/JfVS2J1wTzbLgwF4yOoCd95pphdoa5oggQiJ7AQUr9diNd7MYYD308g/n4fuu8i&#10;KoZQ/dOjaB3+itj+InS/6V/zBGQ/hRcdfLqooS5+/yV/lrcnxPzQSfNkl3ugcmNN6WZu6KxS9M+p&#10;UMah8CPFXLiMSWU/d+mg2OY6UptwFHm2jZJ18RuxJPNsUxeZ10T2+S+rlcTqgnm2WRRKxkZQE07P&#10;wxUQZmXC4XUL9+dIK0lpDWH+I82/5fkG8/wrMArWa9Y9Bes1AUayuZpQIgJRSCQp8eqmWv6LvKZg&#10;3Wsul01GwXowqXDqiNP92annJcZ5XCkEk1yebWsr87rIPv9l9ZJYXTDPtgtDwfgIaiKkPFPMrlBz&#10;NEECkREQ8at0X8fnDYTUg5jch4h3Ih3L4fcodL8fHh6k0/oBfL7C79cxdIgPnWnM/j3pjr6Gmugv&#10;Ypl3RxehOmqkE3N8MfuucmNN6WZuzBxj9d2pUMah8CNW3k35rbKfu3ae60htwlHk2TZK1sVvxJLM&#10;s01dZF4T2ee/rFYSqwvm2WZRKBkbQU04PQ9XQJiVCYfXLdyfI60kpTWE+Y80/5bnG8zzr8AoWK9Z&#10;9xSs1wQYyeZqQokIRCGRpMSrm2r5L/KagnWvuVw2GQXrwaTCqSNO92ennpcY53GlEExyebatrczr&#10;Ivv8l9VLYnXBPNsuDAXjI6iJWPJMMbtCPdIECQROYCGiHUBA+0ZE7LGIZuHrEL6KcP0qZMTgegQf&#10;T/F7DKH965B9pW/1CMiDILAw/yy6o/+JP/dkH3vSbb/eJNzaCQGVG2tKN3OdBEijSwk4Fco4FH4w&#10;rXYEVPZzuyntR3MdsWf2bIso8mwbJeviN2JJ5tmmLjKviezzX1YridUF82yzKJSMjaAmnJ6HKyDM&#10;yoTD6xbuz5FWktIawvxHmn/L8w3m+VdgFKzXrHsK1msCjGRzNaFEBKKQSFLi1U21/Bd5TcG611wu&#10;m4yC9WBS4dQRp/uzU89LjPO4UggmuTzb1lbmdZF9/svqJbG6YJ5tF4aC8RHURAp5pphdoVZpggQC&#10;JIB9uw+x7d5CvN4N0MWfLi06l59ADHwWsp/CEr5Kt/X/QLz+PmRf6Vs5Adk35F+lG/riQY+/8dcO&#10;u6PHXzUqN9aUbubGTzO+CJwKZRwKP+Ij3azHKvu56xC4jtQmHEWebaNkXfxGLMk829RF5jWRff7L&#10;aiWxumCebRaFkrER1ITT83AFhFmZcHjdwv050kpSWkOY/0jzb3m+wTz/CoyC9Zp1T8F6TYCRbK4m&#10;lIhAFBJJSry6qZb/Iq8pWPeay2WTUbAeTCqcOuJ0f3bqeYlxHlcKwSSXZ9vayrwuss9/Wb0kVhfM&#10;s+3CUDA+gppIPc8UsyvUMU2QQAAEpGP0Qmz9NuQO0Yvu5ccQg48CwFbogoia4eeHRVf4YP0MlZ8v&#10;vyRPmEseMJh3R5d5W+12/+f8SjfsfMXDecwIqN1YY32YAQ9slHOhjEPxR2Aog3ZHbT93GSXXkNp0&#10;o8izbZSsi9+IJZlnm7rIvCayz39ZrSRWF8yzzaJQMjaCmnB+Hq6AMRsTDq9ZuD9HWkVKawjzH2n+&#10;Lc83mOdfgVGwXrPuKVivCTCSzdWEEhGIQiJJiVc31fJf5DUF615zuWwyCtaDSYVTR5zuz049LzHO&#10;40ohmOTybFtbmddF9vkvq5fE6oJ5tl0YCsZHUBM555lidoUapwkSaIDAoqO0CHml+3ofwutOA24s&#10;nRJ+ncGvEwjXr0LzTfwRhgvR+n6oPobIrQmfFt3UO7iB3lubTv+CD13cfOm1W63g6r4JPqnNqXZj&#10;TemGbmp8Q4/HuVDGofgjdLYh+ae2n7sMimtIbbpR5Nk2StbFb8SSzLNNXWReE9nnv6xWEqsL5tlm&#10;UVgyNvC6cH4eroQxCzMOr1m4P0daQUrrB/Mfaf4tzzeY51+BUbBes+4pWK8JMJLN1YQSEYhCIkmJ&#10;VzfV8l/kNQXrXnO5bDIK1oNJhVNHnO7PTj0vMc7jSiGY5PJsW1uZ10X2+S+qlwRrgnm2XRgKxkdQ&#10;F8xzcZ4pZleof5ogAU8EFp3XH8XrXU/TrpwGgvCr9fV16bZ+sXJwAwMWwv8u/Bs3MD2nVCDwU8w+&#10;nfZg7oeYHZ3ZQ3yIQyHcLEyo3VhTuqGbBfSAgnQulHEo/ggIY/CuqO3nLiPlGlKbbhR5to2SdfEb&#10;sSTzbFMXmddE9vkvq5XE6oJ5tlkUlowNvC6cn4crYczCjMNrFu7PkVaQ0vrB/Eeaf8vzDeb5V2AU&#10;rNesewrWawKMZHM1oUQEopBIUuLVTbX8F3lNwbrXXC6bjIL1YFLh1BGn+7NTz0uM87hSCCa5PNvW&#10;VuZ1kX3+i+olwZpgnm0XhoLxEdQF82yfZ4rZ7ZlxCxLwRUDEuhCKD/B7D6Ldnq95l80DX0bw5RDC&#10;8EkI/tCHPAhQzB5nntVurCnd0I2TYrxeOxfKOBR/xEu9Gc/V9nVX7nMNUSEbfJ5to2RdFBJLLs82&#10;dZF5TWSd++UXwDZVFPxY5lkpRYGvF87Pw5UwZmHG4TUL9+dIK0hp/WD+I81/mdsldcE8/wqMgvWa&#10;dU/Bek2AkWyuJpSIQBQSSUq8uqmW/yKvKVj3mstlk1GwHkwqnDridH926nmJcR5XCsEkl2fb2sq8&#10;LrLPf1G9JFgTzLPtwlAwPoK6YJ4V8vzEBMXsujxpjQTqEMD+2MX2fQjY9yAWH9SxpbEt/DmBcP0M&#10;vlxp2KMNEqhKgGL2quTcb6d2Y03phq77iDnDUwLOhTIOxR/MpB0BtX3dblrz0VxDzFktGRl8nm2j&#10;ZF0UEksuzzZ1kXlNZJ37ZXWSWF0wzzaLwrKDYtgknZ+HK2HMwozDa5awqzCL7FYPUuHYwvxXxx/k&#10;lhSsG6WFgnUjTOWDKFivCTCSzdWEEhGIQiJJiVc31fJf5DUF615zuWwyCtaDSYVTR5zuz049LzHO&#10;40ohmOTybFtbmddF9vkvqpcEa4J5tl0YCsZHUBfMs0KeDU1QzG4IisNIwAEB7H8dmJ2L1/HnAYTj&#10;8nfvP5h/sr6+Lt3WR94n54QkYECAYnYDSI6HqNxEVbiZ6zhMmi8h4FQs41D8wYTaEVDZz+2mtBvN&#10;NcSOV8no4PNsGyXropBYcnm2qYvMayLr3C+rk8Tqgnm2WRSWjA28LpyegyshzMaMw2sW7s8RV5HC&#10;GsL8R5z/ItcpWDdKKAXrRpjKB1GwXhNgJJurCSUiEIVEkhKvbqrlv8hrCta95nLZZBSsB5MKp444&#10;3Z+del5inMeVQjDJ5dm2tjKvi+zzX1QvCdYE82y7MBSMj6AumGeFPCuYmIvZ19cn+OJ0DHP/155O&#10;R9ONjavtVkv+zh8SIAFlAtjnehCPv12I17vK5leaw7xDiOaPIVyfrBzMASQQCAGK2f0kQuUmqsLN&#10;XD/RcpbnBJyKZRyKP5hJOwIq+7ndlHajuYbY8SoZHXyebaNkXRQSSy7PNnWReU1knftldZJYXTDP&#10;NovCkrGB14XTc3AlhNmYcXjNwv054ipSWEOY/4jzX+Q6BetGCaVg3QhT+SAK1msCjGRzNaFEBKKQ&#10;SFLi1U21/Bd5TcG611wum4yC9WBS4dQRp/uzU89LjPO4UggmuTzb1lbmdZF9/ovqJcGaYJ5tF4aC&#10;8RHUBfOskGcNE0uuWWboyLzWblPMrsGZNkiggABEuF0RruOzBwF53xckCOavIFo/wefM15ychwRc&#10;EaCYXY+syk1UhZu5ehHRkg0Bp2IZh+IPmxg5dm1NZT93CZJriArd4PNsGyXropBYcnm2qYvMayLr&#10;3C+rk8Tqgnm2WRSWjA28LpyegyshzMaMw2sW7s8RV5HCGsL8R5z/ItcpWDdKKAXrRpjKB1GwXhNg&#10;JJurCSUiEIVEkhKvbqrlv8hrCta95nLZZBSsB5MKp4443Z+del5inMeVQjDJ5dm2tjKvi+zzX1Qv&#10;CdYE82y7MBSMj6AumGeFPGuYqHjNQjG7BnzaIIH/EYDotoO/DSAmf7Povi5/d/qDucbr6+vSbX3k&#10;dCIaJ4GGCFDMbgde5Saqws1cO685WouAU7GMQ/GHVvy52FHZz13C4hqiQjf4PNtGybooJJZcnm3q&#10;IvOayDr3y+oksbpgnm0WhSVjA68Lp+fgSgizMePwmoX7c8RVpLCGMP8R57/IdQrWjRJKwboRpvJB&#10;FKzXBBjJ5mpCiQhEIZGkxKubavkv8rqi+MMrgEwmo2A9j0Q73Z+bQMjjSiH15PJsW1uZ10X2+S+q&#10;lwRrgnm2XRgKxkdQF8yzQp41TDi4ZnkqZt9YW/s/iGJHGxsbVxDFjjVcpg0SyIGAiNafiNe7LmPG&#10;XBfoti7C9SuX89A2CYREgGL237OhchNV4WZuSHWSky9OxTIOxR855UgjVpX9XMORMhtcQ1ToBp9n&#10;2yhZF4XEkssz68KYQPa5z+QYwjwb7xLLBwZ+DHF6Dq6EMBszDq9ZuD9HXEUKawjzH3H+i1ynYN0o&#10;oRSsG2EqH0TBek2AkWyuJpSIQBQSSUq8uqmW/yKvHYg/vMJJaDIK1hNK5pJQnO7PTSDkcaWQenJ5&#10;tq2tzOsi+/wX1UuCNcE82y4MBeMjqAvmWSHPGiYcX7M8Pw+HAHcCYewEro/xoZhdI4e0kTwBCGt7&#10;Iq7F/vMW+0/PRcCwfbXotn7hwj5tkkBMBHIVs6vcRFW4mRtTraTkq1OxjEPxR0o58BGLyn7u0lGu&#10;ISp0g8+zbZSsi0JiyeWZdWFMIPvcl5FKbK1gno13ieUDA68Lp+fgSgizMePwmoX7c8RVpLCGMP8R&#10;57/IdQrWjRJKwboRpvJBFKzXBBjJ5mpCiQhEIZGkxKubavkv8tqx+MMrqMgno2A98gQauu90fzb0&#10;QXUYjyuFOJPLs23RZF4X2ee/qF4SrAnm2XZhKBgfQV0wzwp51jDh8JrF9hycYnaNhNJG6gQgpO0i&#10;RhGv76Ej+kA7XtgfLbqtj7Vt0x4JpEAgZTG7yk1UhZu5KdRJjDE4Fcs4FH/EyLpJn1X2c5cBcA1R&#10;oRt8nm2jZF0UEksuz6wLYwLZ576MVGJrBfNsvEssHxh4XTg9B1dCmI0Zh9cs3J8jriKFNYT5jzj/&#10;Ra5TsG6UUArWjTCVD6JgvSbASDZXE0pEIAqJJCVe3VTLf5HXDsUfXiElMJmtWKaRkLmG1MbudH+u&#10;7V0FA6yJQmjJ5dm2NDKvi+zzX1QvCdYE82y7MBSMD7wumGOFHGuZcHjNonkOTjG7VsJpJzUCEM8O&#10;RLwuIloIzbta8cHeCeydQRR/pWWTdkggdQKxi9lVbqIq3MxNvU5Cjc+pWMah+CNUnqH6pbKfuwyO&#10;a4gK3eDzbBsl66KQWHJ5Zl0YE8g+92WkElsrmGfjXWL5wMDrwuk5uBLCbMw4vGbh/hxxFSmsIcx/&#10;xPkvcp2CdaOEUrBuhKl8EAXrNQFGsrmaWCJwUUgk6fDuplr+izx3KP7wDiryCTXFMs5QcA2pjdbp&#10;/lzbuwoGWBOF0JLLs21pZF4X2ee/qF4SrAnm2XZhKBgfeF0wxwo51jLh8JrF1zk4xexaxUA7sROA&#10;WLaH/eHtQrzeqxuP7Fvr6+vHEK0P69ri9iSQO4EYxOwqN1EVbubmXitNxe9ULONQ/NEUr1jnVdnP&#10;XQbPNUSFbvB5to2SdVFILLk8sy6MCWSf+zJSia0VzLPxLrF8YOB14fQcXAlhNmYcXrNwf464ihTW&#10;EOY/4vwXuU7BulFCKVg3wlQ+iIL1mgAj2VxNLBG4KCSSdHh3Uy3/RZ47FH94BxX5hL7EMrUwcQ2p&#10;hU82dro/1/auggHWRCG05PJsWxqZ10X2+S+qlwRrgnm2XRgKxgdeF8yxQo61TDi8ZgnhHJxidq1C&#10;oZ3YCEAc25Xu6/i8geB8UMd/2Bii27oI1yd17HBbEiCBYgKhiNlVbqIq3MxlnTRDwKlYxqH4oxla&#10;8c6qsp+7DJ9riArd4PNsGyXropBYcnn+/7P3N9Zt5Mq3Pizq22dmrStHcOQIXjkC0xFYjuBKERwp&#10;AlsRyBOBNBGYisB0BOZEYE4E5vzXPceyvvju4lAeWe4mge4CGgVsrcvL+R0DhcJTBXQ3e3c188KZ&#10;QPGxryOV2V7BODsvicUNE8+LoOfgSgiLMRPwmoXr2XAWKewhjL/h+Fe5TsG6U0ApWHfCVN+IgvWW&#10;AI10VxNLJC4KMRKO6G6qxb/K84Dij+igjA+YglhmKULuIUsRLWsQdD0vGzzEvzMnKqlmF2ff3Ck8&#10;L4qPf1W+ZJYTjLHvplDTPvG8YJyV4qxhJuA1S+rn4BSzayQQbVggADHsDvzcR86/EBE7xOfyf3v9&#10;oe+kt7b221qv99arIxuTAAm0IhBTzK52E1Xhhm4raOzciEBQsUxA8UejyRbcSW2dh2LI/UOFbPJx&#10;9p0l86KSWHZxZl44Eyg+9nWkMtsrGGfnJbG4YeJ5EfQcXAlhMWYCXrNwPRvOIoU9hPE3HP8q1ylY&#10;dwooBetOmOobUbDeEqCR7mpiicRFIUbCEd1NtfhXeR5Q/BEdlPEBUxfLzPByD2mdZUHXc2vvGhhg&#10;TlRCyy7OvqlReF4UH/+qfMksJxhj302hpn3iecE4K8VZw0zAaxYT5+A1DClm10gu2kiVgAhgkeOv&#10;5uL1XSc/58cVWRtrq6uHqLY+dOrHRiRAAsEIaIvZ1W6iKtzQDQaNhmsJBBXLBBR/MKR+BNTWud+w&#10;7q25f7izWtAy+Tj7zpJ5UUksuzgzL5wJFB/7OlKZ7RWMs/OSWNww8bwIeg6uhLAYMwGvWbieDWeR&#10;wh7C+BuOf5XrFKw7BZSCdSdM9Y0oWG8J0Eh3NbFE4qIQI+GI7qZa/Ks8Dyj+iA7K+IAmxDLcQ1pn&#10;WdD13Nq7BgaYE5XQsouzb2oUnhfFx78qXzLLCcbYd1OoaZ94XjDOSnHWMBPwmsXEOXgDhhSzN4DG&#10;LskSgOB1V4TryOv/i8rre7WOPjquTO/uztH+GML1SbKTo2MkUDCBJmJ2tZuoCjd0Cw5dZ1MPKpYJ&#10;KP7oDJjRgdXWeaj5c/9QIZt8nH1nybyoJJZdnJkXzgSKj30dqcz2CsbZeUksbph4XgQ9B1dCWIyZ&#10;gNcsXM+Gs0hhD2H8Dce/ynUK1p0CSsG6E6b6RhSstwRopLuaWCJxUYiRcER3Uy3+VZ4HFH9EB2V8&#10;QBNiGe4hrbMs6Hpu7V0DA8yJSmjZxdk3NQrPi+LjX5UvmeUEY+y7KdS0TzwvGGelOGuYCXjNYuIc&#10;XIPhAxsUsysDpbmoBCBw3cGAIl6X6ut9CNLl//77r+K4gnaT1V7vBO3eRXWUg5EACbQiUCdm7z1c&#10;821GULih22Z49m1GIKhYJqD4o9lsy+2VvFiC+4dKciYfZ99ZMi8qiWUXZ+aFM4HiY19HKrO9gnF2&#10;XhKLGyaeF0HPwZUQFmMm4DUL17PhLFLYQxh/w/Gvcp2CdaeAUrDuhKm+EQXrLQEa6a4mlkhcFGIk&#10;HNHdVIt/lecBxR/RQRkf0IRYhntI6ywLup5be9fAAHOiElp2cfZNjcLzovj4V+VLZjnBGPtuCjXt&#10;E88LxlkpzhpmAl6zmDgH12DoaINidkdQbJYMgXnl9b/F62tru5WnIfgfkdvDebX1UTLO0xESIIFG&#10;BK6x3m9XVnY27u72YODf+OzeTqd7az5idoUbuo2cZ6dWBIKKZQKKP1pNusDOyYsluH+oZGXycfad&#10;JfOiklh2cWZeOBMoPvZ1pDLbKxhn5yWxuGHieRH0HFwJYTFmAl6zcD0bziKFPYTxNxz/KtcpWHcK&#10;KAXrTpjqG1Gw3hKgke5qYonERSFGwhHdTbX4V3keUPwRHZTxAU2IZbiHtM6yoOu5tXcNDDAnKqFl&#10;F2ff1Cg8L4qPf1W+ZJYTjLHvplDTPvG8YJyV4qxhJuA1i4lzcA2GCjYoZleASBNBCUC0vocbqftT&#10;VF+HOH3vfrCH+zny+B3+7aTX602COkPjJEACnRBwFrMr3NDtZIKFDxpULBNQ/FF42Lynn7xYgvuH&#10;d0yrOiQfZ99ZMi8qiWUXZ+aFM4HiY19HKrO9gnF2XhKLGyaeF0HPwZUQFmMm4DUL17PhLFLYQxh/&#10;w/GvvNiqjijj/CMsCtZb5j0F6y0BGumuJpZIXBRiJBzR3VSLf5XnAcUf0UEZH9CEWIZ7SOssC7qe&#10;W3vXwABzohJadnH2TY3C86L4+FflS2Y5wRj7bgo17RPPC8ZZKc4aZgJes5g4B9dgGNgGxeyBAdO8&#10;NwGI13fRqY/cFPH6/kMD83w9hmh94G2YHUiABMwSqBSz397ura2t7ZidVGGOBxXLBBR/FBam1tNN&#10;/ia6giCkNaQMDCQfZ1/GzItKYtnFmXnhTKD42NeRymyvYJydl8TihonnRdBzcCWExZgJeM3C9Ww4&#10;ixT2EMbfcPyrXGeFdaeAUrDuhKm+EQXrLQEa6a4mlkhcFGIkHNHdVIt/lecBxR/RQRkf0IRYhntI&#10;6ywLup5be9fAAHOiElp2cfZNjcLzovj4V+VLZjnBGPtuCjXtE88LxlkpzhpmAl6zmDgH12DYoQ2K&#10;2TuEz6FnBCBe38HXTLyO730I2OX/XsH/PcR/H0K4PiYqEiCBsglcX1/3b29vdzY2NvZA4t/47OL/&#10;ppg9sbQIKpYJKP5IDGPy7iQvllAQhCQfhAgOJh9nXwbMi0pi2cWZeeFMoPjY15HKbK9gnJ2XxOKG&#10;iedF0HNwJYTFmAl4zcL1bDiLFPYQxt9w/Ktcp2DdKaAUrDthqm9EwXpLgEa6q4klEheFGAlHdDfV&#10;4l/leUDxR3RQxgc0IZbhHtI6y4Ku59beNTDAnKiEll2cfVOj8LwoPv5V+ZJZTjDGvptCTfvE84Jx&#10;VoqzhpmA1ywmzsE1GCZqg2L2RAOTuVsQsO8h9/4vprmPzw5E679BtP4282lnP73b6fRtbzqdSOV8&#10;PoSQfbijTpBi9qi4Fw4WVCwTUPyRDkEbniQvllAQhNiIRFgvk4+z7/SZF5XEsosz88KZQPGxryOV&#10;2V7BODsvicUNE8+LoOfgSgiLMRPwmoXr2XAWKewhjL/h+Fe5TsG6U0ApWHfCVN+IgvWWAI10VxNL&#10;JC4KMRKO6G6qxb/K84Dij+igjA9oQizDPaR1lgVdz629a2CAOVEJLbs4+6ZG4XlRfPyr8iWznGCM&#10;fTeFmvaJ5wXjrBRnDTMBr1lMnINrMDRog2J2g0Ez6DLE67v47OPz/5sL10cGp0GX5wQklrd3d2f4&#10;Pyc4jg8Q0wuI14cERAKhCFDMHopstd2gYpmA4o+4lOyPlrxYQkEQYj9K7WeQfJx9p8i8qCSWXZyZ&#10;F84Eio99HanM9grG2XlJLG6YeF4EPQdXQliMmYDXLFzPhrNIYQ9h/A3Hv8p1CtadAkrBuhOm+kYU&#10;rLcEaKS7mlgicVGIkXBEd1Mt/lWeBxR/RAdlfEATYhnuIa2zLOh6bu1dAwPMiUpo2cXZNzUKz4vi&#10;41+VLxnmBOPsuzFUtE88LxhjhRhrmQh4zWLiHFyLY0Z2fhKzr64O10Wg2uuNMpomp0ICJNCAAETr&#10;O9gj3vRWV4+k+93t7azquojX8X8O8d+TBmbZhQS8CVDM7o1saYegYpmA4o+lE2ODHwgkL5ZQEIQw&#10;5CsrycfZN0jMi0pi2cWZeeFMoPjY15HKbK9gnJ2XxOKGiedF0HNwJYTFmAl4zcL1bDiLFPYQxt9w&#10;/Ktcp2DdKaAUrDthqm9EwXpLgEa6q4klEheFGAlHdDfV4l/leUDxR3RQxgc0IZbhHtI6y4Ku59be&#10;NTDAnKiEll2cfVOj8LwoPv5V+ZJhTjDOvhtDRfvE84IxVoixlomA1ywmzsG1OOZmp2YPmYnZe70x&#10;pjvC5687itlzizznQwJOBCBc35Nq69gP9h52wP8+gGj9o4jY8ZG9gn8kEJ0AxezNkAcVywQUfzSb&#10;bbm9khdLKAhCyo3uPzNPPs6+QWJeVBLLLs7MC2cCxce+jlRmewXj7LwkFjdMPC+CnoMrISzGTMBr&#10;Fq5nw1mksIcw/objX+U6BetOAaVg3QlTfSMK1lsCNNJdTSyRuCjESDiiu6kW/yrPA4o/ooMyPqAJ&#10;sQz3kNZZFnQ9t/augQHmRCW07OLsmxqF50Xx8a/KlwxzgnH23Rgq2ieeF4yxQoy1TAS8ZjFxDq7F&#10;MTc7DfaQx2J2VFweAgsrs+eWG5wPCTwggHV/JBXXsd53HoPB/z6CaH2If/udb2hg2qRCgGL2+kgE&#10;FcsEFH+kkltW/EheLKEgCLESi5B+Jh9n38kzLyqJZRdn5oUzgeJjX0cqs72CcXZeEosbJp4XQc/B&#10;lRAWYybgNQvXs+EsUthDGH/D8a9ynYJ1p4BSsO6Eqb4RBestARrpriaWaHBD1wiirN1Ui38VpYDi&#10;j6yDEmByJsQy3ENaRz7oem7tXQMDzIlKaNnF2Tc1Cs+L4uNflS8Z5gTj7LsxVLRPPC8YY4UYa5kI&#10;eM1i4hxci2NudhT2kIfrXMTs82rLI6D6i2L23BKG8ymZAKqq72CNn2GN79dxmO8BIl6/kOrrJfPi&#10;3NMlULqYPahYJqD4I92MStOz5MUSCoKQNMnH9Sr5OPviYF5UEssuzswLZwLFx76OVGZ7BePsvCQW&#10;N0w8L4KegyshLMZMwGsWrmfDWaSwhzD+huNf5ToF604BpWDdCVN9IwrWWwI00l1NLKFwQ9cIsqzc&#10;VIt/FZWA4o+sghBhMibEMtxDWmdC0PXc2rsGBpgTldCyi7NvahSeF8XHvypfMswJxtl3Y6hobyAv&#10;GGeFOGuYCHjNYuIcXINhjjYU9hDXNU4xe44JxDmVSADC9f7t7e0ZROm7y+aPtgMRr6PdAAL2ybL2&#10;/HcS6JpACWL2oGKZgOKPrnPD2vjJiyUUBCHWYhLC3+Tj7Dtp5kUlsezizLxwJlB87OtIZbZXMM7O&#10;S2Jxw8TzIug5uBLCYswEvGbhejacRQp7CONvOP5VrlOw7hRQCtadMNU3omC9JUAj3V1voi6djsIN&#10;3aVjsIE6AbX4V3kWUPyhDiJzgybEMtxDWmdh0PXc2rsGBpgTldCyi7NvahSeF8XHvypfMswJxtl3&#10;Y6hobyAvGGeFOGuYCHzNYuI8XINjbjYU9hCNNU4xe26JxfmUQACi9bcQpP8HgvQdl/linY/Q9ncI&#10;14f4jFz6sA0JpEQgFzF7ULFMQPFHSrlgwZfkxRIKghALcQjtY/Jx9gXAvKgkll2cmRfOBIqPfR2p&#10;zPYKxtl5SSxumHheBD0HV0JYjJmA1yxcz4azSGEPYfwNx7/KdQrWnQJKwboTpvpGFKy3BGiku8ZN&#10;1NlUFW7oGkGWlZtq8a+iElj8kVUgAk/GhFCGe0jrLAi6nlt718AAc6ISWnZx9k2NwvOi+PhX5UuG&#10;OcE4+24MFe0N5AXjrBBnDROBr1lMnIdrcMzNhsIeEnqNU8yeW9JxPjkRgGB9F2v0DAL0vs+85uta&#10;qq9/RN+BT1+2JYEUCVgSswcVywQUf6QY95R9Sl4soSAISZl/LN+Sj7MvCOZFJbHs4sy8cCZQfOzr&#10;SGW2VzDOzkticcPE8yLoObgSwmLMBLxm4Xo2nEUKewjjbzj+Va5TsO4UUArWnTDVN6JgvSVAI93V&#10;bqIq3NA1giwrN9XiX0UlsPgjq0AEnowJoQz3kNZZEHQ9t/augQHmRCW07OLsmxqF50Xx8a/Klwxz&#10;gnH23Rgq2hvIC8ZZIc4aJgJfs5g4D9fgmJsNpT2kq3VOMXtuCcn5WCUA4fo+Kq6fQoC+6zsHrOOJ&#10;iNZFvI6+A/z3xNcG25NAygRSE7MHFcsEFH+kHOMUfUteLKEgCEmRe2yfko+zLxDmRSWx7OLskxeF&#10;50TRsV+UJ5nlBePssyksaJt4XgQ9B1dCWIyZgNcsXM+Gs0hhD2H8Dce/ynUK1p0CSsG6E6b6RhSs&#10;twRopLvaDVSlG7pGsGXjplr8q4gEFn9kE4QIEzEhlOEe0joTgq7n1t41MMCcqISWXZx9U6PwvCg+&#10;/lX5kmFOMM6+G0NFewN5wTgrxFnDROBrFhPn4Rocc7OhtIekuM4pZs8tWTmf1AlAtL6DdfcGgvOj&#10;Nr7CzhA2LkTEjs+4jS32JYHUCXQhZg8qlgko/kg9lqn5l7xYQkEQkhrzLvxJPs6+UJgXlcSyi7NP&#10;XhSeE0XHflGeZJYXjLPPprCgbeJ5EfQcXAlhMWYCXrNwPRvOIoU9hPE3HP8q1ylYdwooBetOmOob&#10;UbDeEqCR7mo3UJVu6BrBlo2bavGvIhJY/JFNECJMxIRQhntI60wIup5be9fAAHOiElp2cfZNjcLz&#10;ovj4V+VLhjnBOPtuDBXtDeQF46wQZw0Tga9ZTJyHa3DMzYbSHmJtnVPMnlsicz4pEYDgfA9r7BRi&#10;835bv2BnBDtDVF//Hd+jtvbYnwQsEQglZg8qlgko/rAUuxR8TV4soSAISYFz1z4kH2dfQMyLSmLZ&#10;xdknLwrPiaJjvyhPMssLxtlnU1jQNvG8CHoOroSwGDMBr1m4ng1nkcIewvgbjn+V6xSsOwWUgnUn&#10;TPWNKFhvCdBId7UbqEo3dI1gy8ZNtfhXEQks/sgmCBEmYkIowz2kdSYEXc+tvWtggDlRCS27OPum&#10;RuF5UXz8q/Ilw5xgnH03hor2BvKCcVaIs4aJwNcsJs7DNTjmZkNpD8lpnVPMnluScz5dEcBaOpKK&#10;6xCb72j4AFsTqboOexewJ1XYJxp2aYMELBJoI2YPKpYJKP6wGKcufU5eLKEgCOmSbypjJx9nX1DM&#10;i0pi2cXZJy8Kz4miY78oTzLLC8bZZ1NY0DbxvAh6Dq6EsBgzAa9ZuJ4NZ5HCHsL4G45/lesUrDsF&#10;lIJ1J0z1jShYbwnQSHe1G6hKN3SNYMvGTbX4VxEJLP7IJggRJmJCKMM9pHUmBF3Prb1rYIA5UQkt&#10;uzj7pkbheVF8/KvyJcOcYJx9N4aK9gbygnFWiLOWiYDXLSbOw7U45mRHaQ8pZZ1TzJ5T8nMuMQig&#10;2vrOvNr6gfZ4sP1QvD7Wtk97JGCVwCIxe3ChTEDxh9V4dOV38mIJBUFIV2xTGjf5OPvCYl5UEssu&#10;zj55UXhOFB37RXmSWV4wzj6bwoK2iedF8PNwJYxFmAl4zcL1bDiDFPYQxt9w/Ktcp2DdKaAUrDth&#10;qm9EwXpLgEa6q91AVbqhawRbNm6qxb+KSEDhRzYBiDQRE0IZ7iGtsyHoem7tXQMDzIlKaNnF2Tc1&#10;Cs+L4uNflS8Z5gTj7LsxVLQ3kBeMs0KctUwEvG4xcR6uxTEnO0p7CNf5ygrF7DktDM5FmwDE5f3b&#10;29szVEff1bYt9rD+Rqi4fgH7A3yPQoxBmySQA4F7MXtvY2MPx+5/Y06709vbvdW1tR2V+QUUf6j4&#10;V4gRE0IJBUFIIeFcOE0TsfYJFPPiJ1rZxdgnH6Rt4TlRfPzr8iWzvGCcfTeGmvaJ5wUF60px1jAT&#10;8JqF61kjQB3YUNo/GP8OYhdySArWnehSsO6Eqb4RBestARrprnYDVemGrhFs2bipFv8qIgGFH9kE&#10;INJETAhluIe0zoag67m1dw0MMCcqoWUXZ9/UKDwvio9/Vb5kmBOMs+/GUNHeQF4wzgpx1jIR8LrF&#10;xHm4Fsfc7CjsI1zni5OCYvbcFg3n05QAROtvIV7/D4TlO01tLOs3X29Sff0jxOuDZe357yRAAn8T&#10;UBGzBxR/ME7uBEwIJZREIe5U8mtpIs6+2JkXPxHLMs4+eVF4ThQf/7pcySwvGGefTWFB28TzgoJ1&#10;pThrmAl4zcL1rBGgDmwo7R+MfwexCzkkBetOdClYd8JU34iC9ZYAjXRXu4GqcDPXCLKs3FSLfxWV&#10;gMKPrIIQYTImhDLcQ1pnQtD13Nq7BgaYE5XQsouzb2oUnhfFx78uXzLLC8bZd2OoaG8gJxhnhThr&#10;mQh43WLiPFyLY252FPYRrvPmSUExe3N27GmTAATru8j7U4jJ90PPAONMMM4Q4vULjCXV1yehx6R9&#10;EsiRgLOYPaD4I0euoeZkQiihJAoJxdCCXRNx9gXJvPiJWJZx9smLwnOi+PjX5UpmecE4+2wKC9om&#10;nhcUrCvFWcNMwGsWrmeNAHVgQ2n/YPw7iF3IISlYd6JLwboTpvpGFKy3BGiku9oNVIWbuUaQZeWm&#10;WvyrqAQUfmQVhAiTMSGU4R7SOhOCrufW3jUwwJyohJZdnH1To/C8KD7+dfmSWV4wzr4bQ0V7AznB&#10;OCvEWctEwOsWE+fhWhxzs6Owj3Cdh0kKitnDcKXVNAhAuL6PiuunEJPvxvIIa2qE8X6Xyuv4jGON&#10;y3FIIGcCP4jZb2//jbnuYn3vhXyTQs48NeZmQiihJArR4GXVhok4+8JlXvxELMs4++RF4TlRfPzr&#10;ciWzvGCcfTaFmrYGcoKCdYU4a5mgYF2LZD52lPYQ7uf5pMRsJhSsOwWUgnUnTPWNKFhvCdBId7Ub&#10;qAo3c40gy8pNtfhXUQko/MgqCBEmY0Iowz2kdSYEXc+tvWtggDlRCS27OPumRuF5UXz86/Ils7xg&#10;nH03hor2BnKCcVaIs5aJgNctJs7DtTjmZkdhH+E6j58UFLPHZ84R9QlA1LqDXD6CePyNvvXFFudr&#10;aCDV16UKe+zxOR4JlEDgu5i919vDOqOYPVLQTQgllEQhkZAmOYyJOPuSY178RCzLOPvkReE5UXz8&#10;63Ils7xgnH02hZq2BnKCgnWFOGuZoGBdi2Q+dpT2EO7n+aTEbCYUrDsFlIJ1J0z1jShYbwnQSHe1&#10;G6gKN3ONIMvKTbX4V1EJKPzIKggRJmNCKMM9pHUmBF3Prb1rYIA5UQktuzj7pkbheVF8/OvyJbO8&#10;YJx9N4aK9gZygnFWiLOWiYDXLSbOw7U45mZHYR/hOk8rKShmTyse9GY5AanGjLw9haC1v7y1fguM&#10;PZGq6yJeh/Uh/nuiPwotkgAJPCRAMXu4fDAhlFAShYSjmL5lE3H2xci8+IlYlnH2yYvCc6L4+Nfl&#10;SmZ5wTj7bAo1bQ3kBAXrCnHWMkHBuhbJfOwo7SHcz/NJidlMKFh3CigF606Y6htRsN4SoJHuajdQ&#10;FW7mGkGWlZtq8a+iElD4kVUQIkzGhFCGe0jrTAi6nlt718AAc6ISWnZx9k2NwvOi+PjX5UtmecE4&#10;+24MFe0N5ATjrBBnLRMBr1tMnIdrcczNjtI+wrVuIzEoZrcRp1K9hHD94Pb29hTC8Z0uGcCPAUTr&#10;H0XEjs+4S184NgmUSIBi9nZRNyGUUBKFtCNlu7eJOPsiZl78RCzLOPvkReE5UXz863Ils7xgnH02&#10;hZq2BnKCgnWFOGuZoGBdi2Q+dpT2EO7n+aTEbCYUrDsFlIJ1J0yLG1XeWFO6aafgHk0oEFC7ecq8&#10;UIhGfBNq8a9yPaDwIz4p2yOaEMpwD2mdZEHXc2vvGhhgTlRCyy7OvqlReF4UH/+6fMksLxhn342h&#10;or2BnGCcFeKsZSLgdYuJ83AtjrnZUdpHuNbtJwbF7PZjmMMMIBbfmVdbP0hhPvBlBNH6ECL63/E9&#10;SsEn+kACJROgmH159E0IJZREIctp5NvCRJx98TMvfiKWZZx98qLwnCg+/nW5klleMM4+m0JNWwM5&#10;QcG6Qpy1TFCwrkUyHztKewj383xSYjYTCtadAkrBuhOmxY0oWFeAmLgJtZunSjdzE8eVnXtq8a8i&#10;E1D4kV0gAk/IhFCGe0jrLAi6nlt718AAc6ISWnZx9k2NwvOi+PjX5UtmecE4+24MFe0N5ATjrBBn&#10;LRMBr1tMnIdrcczNjtI+wrWeW2I8mA9yZCZmX1kZ438drayu/oU1P8R/TyjgtR13iMN3U60gDt/6&#10;82rre6lQnj/UIeL1C6m+nopf9IMESOBvAhSz/83BhFBCSRRScu6biLNvgJgXPxHLMs4+eVF4ThQf&#10;/7pcySwvGGefTaGmrYGcoGBdIc5aJihY1yKZjx2lPYT7eT4p8feFdXVEGecf40zBukLeU7CuANGA&#10;CZUbqEo3cw3gyspFldgvIhJQ/JFVIAJPxoRQhntI6ywIvp5be9jAAPPiJ2hZxtknNQrPieLjX5cr&#10;meUF4+yzKSxom3heMM5KcdYwE/CaxcR5uAbDHG0o7SFc6zkmx4M51eSJxF1EvPiSzwhC3r/wPcSH&#10;YnYDKQFB+Bli9lvKDx4gv47weQM/d1JDClH9QMTr8GsAhpPU/KM/JEAC/xAoScxu4ga6kiik5Bw3&#10;EWefADEnKmllF2efnJC2hedF8fGvy5fM8oJx9t0YKtobyAkK1hXirGWCgnUtkvnYUdpDuJ/nkxKz&#10;mVCw7hRQCtadMC1uRMG6AkQDJlRuoCrdzDWAKysXVWK/iEhA8UdWgQg8GRNCGe4hrbMg+Hpu7WED&#10;A8yLn6BlGWef1Cg8J4qPf12uZJYXjLPPprCgbeJ5wTgrxVnDTOBrFhPn4hocc7ShsI9wreeYGA/m&#10;tECw/njmDwTsY4h5P0LIe545HbPTg+B65/bu7tPa6upJynGSSvDIq1P4uJ8qbPgnD2z8Dh+HKT8A&#10;kCo/+kUCXRLITcxuQiihJArpMm+6HttEnH0gMScqaWUXZ5+ckLaF50Xx8a/Ll8zygnH23Rgq2hvI&#10;CQrWFeKsZYKCdS2S+dhR2kO4n+eTErOZULDuFFAK1p0wLW5EwboCRAMmVG6gKtzINYAqOxdVYr+I&#10;SmDxR3YBCTQhEyIZ7iGtox98Pbf2sIEB5sVP0LKMs09qFJ4Txce/LlcyywvG2WdTWNA28bxgnJXi&#10;rGEm8DWLiXNxDY452lDYR7jWc0yMR3Oa58n07m44+xeI0WdfqKyOrwk+I1aZtpcHEIPv4abaJ3xO&#10;1nq9tynPAL7251Xhd1P2Ux7awFqQ6uvywMYgZV/pGwmQwGICFsXsJoQSSqKQkvPXRJx9AsScqKSV&#10;XZx9ckLaFp4Xxce/Ll8yywvG2XdjqGhvICcoWFeIs5YJCta1SOZjR2kP4X6eT0rMZkLBulNAKVh3&#10;wrS4EQXrChANmFC5gapwI9cAquxcVIn9IiqBxR/ZBSTQhEyIZLiHtI5+8PXc2sMGBpgXP0HLMs4+&#10;qVF4ThQf/7pcySwvGGefTWFB28TzgnFWirOGmcDXLCbOxTU45mhDYR/hWs8jMeZC2zFmM8HnDxGg&#10;31eLlsrRecySs3hM4HY6fdubTt9AEH4OkfVxyg8eSFV45OkRfHxjIZLwVdbQTLwOfwcps7XAkz6S&#10;QEoEUhWzmxBKKIlCUsqH2L6YiLMPFOZEJa3s4uyTE9K28LwoPv51+ZJZXjDOvhtDRXsDOUHBukKc&#10;tUxQsK5FMh87SnsI9/N8UmI2EwrWnQJKwboTpsWNKFhXgGjAhMoNVIUbuQZQZeeiSuwXUQks/sgu&#10;IIEmZEIkwz2kdfSDr+fWHjYwwLz4CVqWcfZJjcJzovj41+VKZnnBOPtsCgvaJp4XjLNSnLXMBLxu&#10;MXEursUxNztK+wjXe/qJAfHsfRX0Ebz9CyJa+Z7gIxWhx+nPgB6GIoDK5R+QA33JkbW1tZepC6sh&#10;XN+Fr2ficygmIezC7yF8vhARO9dcCMK0SQJpEOhSzG5CKKEkCkkj2t14YSLOPmiYE5W0souzT05I&#10;28Lzovj41+VLZnnBOPtuDBXtDeQEBesKcdYyQcG6Fsl87CjtIdzP80mJ2UwoWHcKKAXrTpgWN6Jg&#10;XQGiARMqN0+VbuQawJWViyqxX0QkoPAjq0AEnowJkQz3kNZZEHw9t/awgQHmxU/QsoyzT2oUnhPF&#10;x78uVzLLC8bZZ1NY0NZAXjDWSrHWMBPwusXEubgGwxxtKO0jXOvdJse8kvMIXkzw+UO8gSB9KN+s&#10;jt5tbCyMLgJwiNY/IWekgvlkLlqXfEr6D34fwO9T8TtpRyucmz9AMoTvv9+/ycDaHOgvCZCAP4HQ&#10;YvbkhRJKghB/8nn1SD7OvriZF5XEsosz88KLQPHxr6OV2X7BOHsti+rGBnKCgnWFOGuZoGBdi2Q+&#10;dpT2EO7n+aTEbCYUrDsFlIJ1J0yLG1GwrgDRgAmVm6dKN3IN4MrKRZXYLyISUPiRVSACT8aESIZ7&#10;SOssCL6eW3vYwADz4idoWcbZJzUKz4ni41+XK5nlBePssyksaGsgLxhrpVhrmAl43WLiXFyDYY42&#10;lPYRrvWwyfGgOvoYI/0Jkat8zz6s1ByWfSnWIf7ex+e9zHcuWj9Gbp2nPn/4LCL7N/D1KHVf6/yb&#10;P3AywLq+QBupwj6xOhf6TQIk0JyAhpg9eaGEkiCkOeU8eiYfZ1/MzItKYtnFmXnhRaD4+NfRymy/&#10;YJy9lkV1YwM5QcG6Qpy1TFCwrkUyHztKewj383xSYjYTCtadAkrBuhOmxY0oWFeAaMCEys1TpRu5&#10;BnBl5aJK7BcRCSj8yCoQgSdjQiTDPaR1FgRfz609bGCAefETtCzj7JMahedE8fGvy5XM8oJx9tkU&#10;FrQ1kBeMtVKsNcwEvG4xcS6uwTBXGwp7Cdd6u+SA6HY4t/BRvu+ro+M/RxSvtmPL3u4EpFr5I+H3&#10;MXLxnbuF7lpiDe3B/zP4u9edFzojYy4PxetjHau0QgIkYJmAq5g9eaGEkiDEciw1fE8+zr6TZF5U&#10;EssuzswLLwLFx7+OVmb7BePstSyqGxvICQrWFeKsZYKCdS2S+dhR2kO4n+eTErOZULDuFFAK1p0w&#10;LW5Ue1NN4Yadgns0oURA5eYpc0IpGnHNqMR+kcsBhR9xSdkezYRIhntI6yQLvp5be9jAAPOiElqW&#10;sXZNj8JzoujYL8qRDPOCsXbdFBa0M5AXjLNCnLVMBLxuMXEursUxRzsKewnXen1ioHryfRX0MVr9&#10;KQJ0fEb47/vvHLOKczJIQKqVQ/T94aHoG//b+dra2qGV6WC9HUnFdcxhx4rPi/ycv13hAvMZzPeN&#10;HKbFOZAACSgSeCxmh1hiVx7iSXIfVBKEKOIzaSo7QQzzojIPs4uz72orPC+Kj39VvmSYE4yz78ZQ&#10;0d5AXlCwrhBnLRMUrGuRzMeO0h7C/TyflJjNhIJ1p4BSsO6EaXEjCtYVIBowoXLzVOEmrgFUWbqo&#10;Ev86MgGFH1kGI+CkkhfKcA9RiX7Q9azioacR5kUlsOzi7JkWKwXnRfGxr8uVDHOCsfbdGCraG8gL&#10;xlkhzlomAl63JH8ersUwVztKe0mp6/1BdfQRUuQvCMTke4IPq6PnumYynpeIHPH59HCKIpqGaP2l&#10;lWr/IryHz2fwdz+nUM0ffpHq6x8xt0FOc+NcSIAEwhBITsyuJAgJQ8uO1ewEMcyLyuTLLs6+S6zw&#10;vCg+/lX5kmFOMM6+G0NFewN5QcG6Qpy1TFCwrkUyHztKewj383xSYjYTCtadAkrBuhOmxY0oWFeA&#10;aMCEyo1TpZu4BnBl56JK/OuoBBR+ZBeIwBNKXijDPUQlA4KuZxUPPY0wLyqBZRdnz7QoWbAuqIqP&#10;f1W+ZLhXMM6+G0NFewN5wTgrxFnLRODrluTPxbU45mhHaS/Jcb1DIPq9GjpC/8eD6ug4XesNc0wH&#10;zokEpEo5KJw+JCFiaYjWX1uq8g3heh8V488g8N7NLarzvWmIuV1gblJ9fZLbHDkfEiCBsAQ6EbMr&#10;CULCkknfenaCGOZFZdJlF2ffpVV4XhQf/6p8yTAnGGffjaGivYG8oGBdIc4aJgKK1cU9rmeNIHVg&#10;Q2kPYfw7iF3IISvygjH+GTgF6wpJSMG6AkQDJlRunCrdxDWAKzsXVeJfRyWw8CO7YAScUPIiGe4h&#10;KtEPup5VPPQ0wryoBJZdnD3TgoJ1X2AFtM9wryh+nWukrYG8YJw1Aq1kI/B1S/Ln4koYszSjtJdY&#10;XO9SOXou9BwhtlIdfYzv2Qf/u3zzjwSKJACh9/vHFcpFJA3R+qG16t6Yy1v4/CbnQMpehv3rd4kN&#10;966cI825kUAcAsHE7EqCkDgU0h0lO7EE86Iy2bKLs++SKjwvio9/Vb5kmBOMs+/GUNHeQF5QsK4Q&#10;Zw0TFKxrUMzPhsIewr08v7SoqrDOOP8cZwrWFXKfgnUFiAZMqNw4VbqJawBXdi6qxL+OSmDhR3bB&#10;CDih5EUy3ENUoh90Pat46GmEeVEJLLs4e6YFBeu+wApon+FeUfw610hbA3nBOGsEWslG4OuW5M/F&#10;lTBmaUZpL0ltvT+oji5h+yj/HwSdQ/lmdfQsM5mTUiSA6uQ7EHp/xprZeWwW60dE6+eKwwU3hfns&#10;Yk84g9/94IN1PIBUwxfhulRf517XcTA4PAlkSKCVmF1BEJIhUq8pZSmUYF5U5kCWsfbJ9sLzovj4&#10;V+VKhjnBOPtsCjVtDeQFBesKcdYwQcG6BsX8bCjsIdzL80sLCtbdYkrBuhunha0oWFeAaMCEyo1T&#10;pZu4BnBl56JK/OuoBBZ+ZBeMgBNKXiTDPUQl+kHXs4qHnkaYF5XAsouzZ1pQsO4LrJD2me0Xxa9z&#10;jbQ1kBOMs0aglWwEvm5J/lxcCWO2ZhT2k9jr/UF19DHi8ueD6ugTiDRH2caKEyOBSAQg8u7j86Fq&#10;OPzv51JtPZIrasPA730I8c+qhPhqgyRk6Eaq4kO8fg3x+tbKynD+RomEPKQrJEACORFYKmZXEITk&#10;xKvJXLIUxDAvKlMhy1j7JH3BeVF87OvyJMOcYKx9NoWatgbygoJ1hXEQFzgAAP/0SURBVDhrmKBg&#10;XYNifjYU9hDu5fmlBQXrbjGlYN2N08JWFKwrQDRgQuXGqcINXAOosnRRJf51ZAILP7IMSKBJJS+S&#10;4R6iEvmg61nFQ08jzItKYNnF2TMtKFj3BVZI+8z2i+LXuVbaJp4XjLNWoJXsBLx2Sf5cXAlhtmaU&#10;9hLNNQ9h6XDO+746+gj/9wSfEUWX2WYiJ5YYAYi7T7HejqrckjUK4fdra+tRqsfjgZc3dfNKLASt&#10;3Pnpxul0Orjt9T5uQMSO+Y9bGWdnEiABEvAg8JOYHW++wH68V8oDRB6oFjbNUhCjIBTS4puSnSxj&#10;7Qq48JwoOvaLciTDvGCsXTeFBe0M5AUF6wpx1jBBwboGxfxsKOwh3MvzSwsK1t1iSsG6G6eFrShY&#10;V4BowITKTVOlG7gGcGXnokr866gEFH1kF4jAE0peJMM9RCUDgq5nFQ89jTAvKoFlF2fPtKBg3RdY&#10;Ie0z2y+KX+daaZt4XjDOWoFWshPw2iX5c3ElhNmaUdpLXNc8xKLjuVhyAqZ/iOB1XhWd1dGzTTJO&#10;zCqBm5ubTxAU7lX5L286kErrFt9qIEJJ+C+C/L7V2Czye9lNU4ndaq8nDx38bjF+OcaMcyKBUglQ&#10;zO4e+WV7u7ulhFoqCIUSmo2KK1nG2YdM4TlRfPzrciWzvGCcfTaFBW0N5AUF60qxbmuGgvW2BPPs&#10;r7CHcD/PMDUq8oJx/jnOFKwr5D4F6woQDZhwvWm6cCpKN3AN4MrORZX411EJKPrILhCBJ5S8SIZ7&#10;iEoGBF3PKh56GmFeVALLLs6eaUHBui+wQtpntl8Uv8610tZAXjDWWsFWsBPw2iX5c3EFfFmbUNpL&#10;7tf7g+roI3D7C4JI+Z7gcy9UzxonJ0cCORHAet5FpXURre9UzQvC5wlE61JpfWhx3vD/SCqu51bl&#10;1+dmmjxEJOL169XVi21UX7cYR/pMAiSQJwGK2X+Mq8/ebiYjFIRCZubq6GiWcXac+6xZ4TlRfPzr&#10;ciWzvGCcfTaFBW0TzwuK1ZXirGGGgnUNivnZUNhDuJ/nlxassO4WUwrW3TgtbEXBugJEAyZURBJK&#10;N3AN4MrORZX411EJKPrILhCBJ2RCJMN9pHUWBF3Prb1rYIA5UQktuzj7pkbheVF8/OvyJbO8YJx9&#10;N4aa9gbygrFWirWGmYDXLibOxTUY5mrDYy+5FXFqrzcCigk+fwiSu9XVoXxvGBWs5hpWzosEtAhA&#10;tH6Az9kiexCsS6X1c60xY9rB3Hbm1dYPYo4bcqxWN02n08ENxOubKysDeQNGSD9pmwRIgASaEihR&#10;zN5qb28KOmQ/BZFQSPe6sp1dnH1BFp4Xxce/Ll8yywvG2XdjqGmfeF5QsK4UZw0zAQXrXM8aAerI&#10;hsIewvh3FLtQw9bkBOP8M3AK1hWSkIJ1BYgGTKiIJDxu4BpAUpSLKvGvIxZQ9FFUkBQma0Ikw32k&#10;daSDrufW3jUwwJyohJZdnH1To/C8KD7+dfmSWV4wzr4bQ017A3nBWCvFWsNM4GsXE+fjGhxztTHf&#10;TyDaHKHS7gTTHOPzJ0SLY8R2vM7q6LlGnvMiAScCqLL+HuLl/UWNIfx+h2rrx04GE2wE//uY5xmq&#10;re8m6J6XS1o30+5ub0fg8vvGxsYQ8R95OcHGJEACJNARgVzF7Fp7e0dh+XlYBZFQMnNRdCS7OPuy&#10;KTwvio9/Xb5klheMs+/GUNM+8bygYF0pzhpmKFjXoJifDYU9hPt5ZmlBwbpzQClYd0ZV35CCdQWI&#10;BkyoiCQMiEEMhKITF1XiX+d5YNFHJ8CMDmpCIMN9pHV2BV3Prb1rYIA5UQktuzj7pkbheVF8/Ovy&#10;JbO8YJx9N4aa9gbygrFWirWGmcDXLibOxzU4GrYBIeYEYtLRfAof5RsC9aF8r6+vj1hJ13Bw6XrR&#10;BLCOjyCyfhcSglQhxx7yaZmYG+0GaCPV1ich/QlpG/N8i3n8B/PYCTlOKNtqN0wf3ahDno3BZAAh&#10;6Mft7e1BKP9plwRIgARCErAsZlfb30MC9rGtIBLyGc5K2+zi7Au+8LwoPv51+ZJZXjDOvhtDTfvE&#10;84KCdaU4a5ihYF2DYn42FPYQ7ueZpQUF684BpWDdGVV9QwrWFSAaMKEikjAgBjEQik5cVIl/neeB&#10;RR+dADM6qAmBDPeR1tkVdD239q6BAeZEJbTs4uybGoXnRfHxr8uXzPKCcfbdGGraG8gLxlop1hpm&#10;Al+7mDgf1+CYsI25mHAMF+XzpwjUpSIuxOiz74Rdp2uFEoAoeBeffXz+DSHsiWWRc5chxFo/Bb/f&#10;wE/WfrA/xGkPn0/LBpA3NeDhmNeh/VnmR5t/l9zEPM4wh34bO130VbthuuDm7fwBqMHNzc3Hzc3N&#10;AdduF5HmmCRAAtoEUhezq+3v2uCa2lMQCTUdOuV+2cXZF3bheVF8/OvyJbO8YJx9N4aa9onnBQXr&#10;SnHWMEPBugbF/Gwo7CHczzNLCwrWnQNKwbozqvqGFKwrQDRgQk0kYUAQYiAc0V1Ui3+V54FFH9Fh&#10;GR7QhECGe0jrDAu6nlt718AAc6ISWnZx9k2NwvOi+PjX5UuGecFY+24OFe0N5AXjrBBnTRMBr19M&#10;nI9rsuzG1nA+7Ajff0FUI6LQCaujdxMMjupPQKp0o1cfQuAX+N7HZ2cutH7rb4097gmI6B9MX2E/&#10;OAxNRaqPQ5z8Ztk48Efe6PDS+sMywnb+QMDusjmn8u9qN0z9bt4OweliY2NDxOvjVFjQDxIgARLQ&#10;IpCCmF1tf9eC0taO33Gm7Whm+mcXZ1/yhedF8fGvy5fM8oJx9t0YatonnhcUrCvFWcMMBesaFPOz&#10;obCHcD/PLC0oWHcOKAXrzqjqG1KwrgDRgAk1kYQBQYiBcER3US3+VZ4HFHxEB2V8QBMCGe4hrbMs&#10;6Hpu7V0DA8yJSmjZxdk3NQrPi+LjX5cvGeYFY+27OVS0N5AXjLNCnDVNBLx+MXE+rslS2daD6ugT&#10;mP7jvjq6DAMB4FB5OJojgWgE5lW5+/h+1Vtd7d8PPL27O4dY/ZiVmduHQh4EwOcLWD6LIRbG/vTB&#10;pfL4XLQuMT5vP8vuLAhfzOXIRajfnZf/jKx2w7ThzVupsI+1PcTnd+sPLKQQT/pAAiSQPoFYYna1&#10;/T0VpA2PM6m4H8qP7OLsC6rwvCg+/nX5klleMM6+G0NN+8TzgoJ1pThrmKFgXYNifjYU9hDu55ml&#10;BQXrzgGlYN0ZVX1DCtYVIBowoSaSMCAIMRCO6C6qxb/K84CCj+igjA9oQiDDPaR1lgVdz629a2iA&#10;efETuCzj7JMehedE8fGvy5UM84Kx9tkYatoayAvGWSHOmiYCXr+YOB/XZOlpay7gm6DbCJ+/bm5u&#10;xhDzjVEdfRxDYOrpLpuTQGMC8yrqUvH7BW7c7CPPdx4ag1BdhKwnyPth40HY8ScC2FM+ifhfqpqH&#10;xoMY70K0/ulxbOvGRfsT+PU2tF+h7cvDF8jrUxexfmhfallrDaxw41ZckYevEPsBxJwXW1tbQz6g&#10;ohUg2iEBErBCQFPMnp0gRulYYyUXXP3MLs6uE79vV3heFB//+gsK30xKuj3jrBAeA3sFBesKcdYy&#10;QcG6Fsm87CjsI9zP80qJFQrWnQNKwbozqvqGFKwrQDRgQk0kYUAQYiAc0V1Ui3+V5wEFH9FBGR/Q&#10;hECGe0jrLAu6nlt719AA8+IncFnG2Sc9Cs+J4uNflysZ5gVj7bMx1LQ1kBeMs0KcNU0EvH4xcT6u&#10;yfKBrbkgb4T/aYLPH/JPEDUO5ZvV0QNBp9mkCEDI20fOv5JviJj3fnBufqyaVdv+u6L6eVLOZ+IM&#10;9iERUksV8JcxHgZArPfxee+KD22zqaiPuRwIb1fBvisjjXZqN0sVbtzWzGeAhysuNjc3Rbw+1pgz&#10;bZAACZCAVQI+Yna1/T0lWOGONSnN0tuXLGPtQ6HwvCg+/nW5klleMM4+m0JNWwM5QcG6Qpy1TFCw&#10;rkUyLzsK+wj387xSgoJ193hSsO7OqrYlBesKEA2YUBNJGBCEGAhHdBfV4l/leUDBR3RQxgc0IZDh&#10;HtI6y4Ku59beNTTAvPgJXJZx9kkP5sRK8TlQlS8Z5gXj7LMxLGibeG4wzkpx1jIT+PrFxDl5A5YP&#10;qqOP0f3PB9XRJxDcjRqYZBcSME1AKmzPBcsv5iL1nUUTmvZ6J9gf3rG6criw3wvI8T2MUWVdZnIv&#10;knedleyl4lsOeSBvEphXWz9wnX+Mdmo3SxVu3C6b7/zYegHh/4DH0mW0+O8kQAKlEXgsZr/7+9xr&#10;L8WHpRrHJsKxprFvHXZUO5Z3OIdWQxeeF8XHvy55MssLxrnVLvF3ZwM5QcG6Qpy1TFCwrkUyLzsK&#10;+wj387xSgoJ193hSsO7OqrYlBesKEA2YUBNJJC4GMRCKTlxUi3+V94EFH50AMzqoCXEM95DW2RV0&#10;Pbf2rqEB5kUluCxj7ZMihedF8fGvypUMc4Jx9tkUFrQ1kBuMtVKsNcwEvn4xcU5ezXE4/58/yjcE&#10;IiKqnKyvr49yEFZqpA5tlE1AxLkgIFXURaC+D7HUrgsREU+j7SErKbvQatdGYoTPF7ESscr6DkTr&#10;H36qqr9gKrNK+3+L1kftZpxGb3lgY15tfa9rj1RvlCrcuPXhgbwYi3Adx9+P29vbA5++bEsCJEAC&#10;pREQMfvV7e3Oaq+3h+PpvyGssClmj3yssZInqsdzK5N+6GfheVF8/OtyNrO8YJwVNicDOUHBukKc&#10;tUxQsK5FMi87CvsI9/O8UoKCdfd4UrDuzqq2JQXrChANmFATSBgQgxgIR3QX1eJf5XlgwUd0WIYH&#10;NCGO4R7SOsOCrufW3jU0wLyoBJdlrH1SpPC8KD7+dbmSWV4wzj6bwoK2BvKCsVaKtYaZwNcvKZ6T&#10;z0VwY+CTz58QFs6qokOMzuroGjlFG9kSkCqeIsbF5xXWTN9norLuIEoWofrQpx/btiOAtz98EvF4&#10;zCrr8zz55OP5XLQu+THw6ZdyWxxb3oLFf7qsfKt2o1Thpm2bWMlxGvvHEPl8sbm5KdXXJ23ssS8J&#10;kAAJlETAlJi94+NNqnmhdjxPdYLL/Co8L4qPf11+ZJYXjPOyjcDh3w3kBAXrDnGM1YSC9Vik7Yyj&#10;tIdwP7cTcidPa/KCcf6ZHgXrThm1uBEF6woQDZhQE0gYEIMYCEd0F9XiX+d5YNFHdGBGB0xRHPMT&#10;Su4hrbMr+Hpu7WEDA8yLSmhZxtonPQrPi+LjX5crmeUF4+yzKSxoayAvGGulWGuZCXj90tE5+XCO&#10;ZoTvvx5URx+zqrNW0tBOCQTmVdT3H1RR3/GdtwiRse5+g9j0rW9ftm9PQCp9g/+RWMK3CMLP21td&#10;bgFxlzFPl7f8qcUxBN7vGvRLsgvW0C5YSAz2u3BQ7Qaa0o1bLQZgOgLb3zc2NkS8PtaySzskQAIk&#10;UBqB5MTsiR1vUskHteN5KhPy9aPwvCg+/lX5kmFOMM6+G0NFewN5QcG6Qpy1TFCwrkUyHztKewj3&#10;83xSYjYTCtadA0rBujOq+oYUrCtANGBCTSBhQAxiIBzRXVSLf53nAQUf0WEZHrAjcYwfMe4hfrxq&#10;Wgdf0ypeehhhXlTCyi7OHikxa1p4XhQf/7p8ySwvGGffjaHuwJg+yfQ9VIqFFTMBr1+0z8nnVVZH&#10;QDvB5w9BDOHaUL4hXJt9848ESKA5AamgjjX1Sr6lMndzS/Kb/vQcNo5ZDbkNxXZ9EYN9fN7P98ox&#10;3iTxrJ1F997Yr983EWpL3kg1fveR0m8pcZCHB7AedmN6q3ajVOnGbYi5z9+aMsD3Bc8DQhCmTRIg&#10;gVIJRBezJ3ys6TIH1I7lXU6i7diF5wZzoCKBMswJxrntRoH+BvKCgnWFOGuZoGBdi2Q+dpT2EO7n&#10;+aTEbCYUrDsHlIJ1Z1T1DSlYV4BowISaQCIzkZCB0Km4qBb/Om8CCj5UABRiRFscEwQb9xAVrMHX&#10;tIqXHkaYF5WwsouzR0rMmhaeF8XHvy5fMssLxtl3Y6hpbyAvGGulWGuZCXz94nNeLlVTIeibYGoj&#10;fP66ubkZ4/8WkSWro2vFm3ZI4AEBqQA9FzW/mIvUd9oCgp0h1u0JxMrDtrbYvx0BqZKPz5d7KzGr&#10;rMvYEGl/Ri5455QcCyBaf5nTww7CQyrPY05v2kXVrbfaTVKlm7ZuXrdrNX+obQCR5cXW1tYwp/xp&#10;R4a9SYAESECXQBAxu6HjjS7NxdbUjucxndYcq/C8KD7+dbmUYV4w1gobh4G8oGBdIc5aJihY1yKZ&#10;jx2lPYT7eT4pMZsJBevOAaVg3RlVfUMK1hUgGjGhIpIwIAYxEo6obqrEfpHHgQUfUWEZHsxHGNPZ&#10;NLmHqKAPvqZVvPQwwryohJVdnD1SYta08LwoPv51+ZJZXjDOvhtDTXsDecFYK8Vay0zg65f78/IH&#10;1dHF84/y/91XR4cgfURhmVZAaYcE6gmIaBb/KlXURaC+r1nxGTYnEBlLRfVzxiAdAnjw59N9tXyp&#10;Rh2zyro8BIHPhyY0xFfk02vk06hJ/1T7yEMimNsZ5tUP6aPaTVKlm7Yh57rA9gDnHh9ReX0A3uOO&#10;fOCwJEACJFAUgcZidtvHm2AxVjueB/MwsOHC86L4+NelV4Z5wVgr7CUG8oKCdYU4a5mgYF2LZD52&#10;lPYQ7uf5pMRsJhSsOweUgnVnVIsbVt48N3DTX2n6xZhREUkwL0zmi0rsF808sODDJPSOnE5etM49&#10;RCUzgq9pFS89jDAvKmFlF2ePlJg1LTwvio9/Xb5kmBeMte/mUNHeQF4wzgpx1jShdP0yhbhwBdXQ&#10;4doYP87+2bu9nYjQEOLI2bemy7RFAiTgTgAC2b25cPhVKJEs7J9AFP0uxQdPZP5W9iCpwC0c3aO7&#10;vCUEu6eY/9F9y5hV1mXMx+Mv9/ifFvOHIES0PvTpZ6Et8vJA2DSpQO8yP7WbpEo3bV18Dtlm/gYX&#10;efvD71b2g5A8aJsESIAEuiCwUMyeyfFGm6va8VzbsVj2Cs+L4uNfl2cZ5gVjrbCpGMgLCtYV4qxl&#10;goJ1LZL52FHaQ7if55MSs5lQsO4cUArWnVEtbkjBuhLIxM2oiCQMiEESD0Mn7qnEfpHnSoKPTuBk&#10;NigF65kFtGY6wdd0bIw8tlQSzy7OvnlVeF4UH/+6fMkwLxhr382h7uCYPsn0PVSKhQUzjtcv+MF1&#10;OPudbl4dfXp9PUL12wmro1sIMn0sicC8ivr+vIp6X7OK+mOOGEsEoIcpVi8WDmAgguDfrAhUb6fT&#10;t2u93lvNfJVK+vi8v7c5F4E/i/lwwcMq703mFltk38THJn3mOfrm4QMFTez8tC41jNzbULppq+lS&#10;W1tSvR/7whDCyYvt7e1BW3vsTwIkQAIk0J7ATMx+dbUjb4XBcfHfsLgrDx2GerCrvcdxLBQvesrw&#10;PMQnc4qPfx2szPKCcfZZFQvaGsgLCtaVYq1hhoJ1DYp52VDaQ7in55UWFKy7x5OCdXdWC1tSsK4E&#10;MnEzKgKJDEVCiYdNzT2V+Nd54yj4UJsMDdUSoGC9jOQIup67QMhjSyX17OLsm1uF50Xx8a/Llwzz&#10;grH23Rxq2hvIDcZaKdZKZvBj6n119An++4/76uhifmNjY6g0DM2QAAkEIiAV1CHC7OP7lQh9Ag3z&#10;3awIPvHAigjVk9wfwGH39u7u/Wqv97t2xfJQbOcx/A+4vtYcQ0TR+Hx5aFMq4mOct5rjLLI1i8ft&#10;7ac2ojPYOJeci+VzzHEk9vNq6yprV+0GqdIN25gsG441wEMVF5ubm4OYD3I09JXdSIAESKA4AiWL&#10;2dWO6VazppxzkcoIFR//urzNLC8YZ6UNykBeULCuFOu2ZgKK1cU1rum2Aeqov9Iewvh3FL9Qw7LC&#10;ujNZCtadUS1uSMG6EsjEzagIJAwIQRIPQ2fuqcS/znsK1juL6+OBKVhPJhRBHQm6noN6XmOcx5ZK&#10;MNnF2Te3Cs+L4uNfly8Z5gVj7bs52D2WMNZKsXY3M4IgboLPCF3+ku95dfRxipWR3afFliRQJgER&#10;AGPmIlJ/JWLXNkJgH4JSnRtjnaQsAp+JfyFWx3FmYEngPBesv4HPL31i4tL2cYXzLqqsY34H+Jy5&#10;+FvXZl7R/3WuomLE5QifN23Xs9oNUqUbtm1iHrsv+Mv50u/ysJ6VNzPEZsTxSIAESCAlArmL2dWO&#10;6SkFzceXAs9FHuIpPv71FwU+WZR8W8ZZKUQG9gsK1pVi3dYMBettCebZX2kP4Z6eWXpQsO4cUArW&#10;nVEtbkjBuhLIxM2oCCQyFAklHjY191TiX+cNBetqcWprKHnBukyQ+0jbMK8EXc+tvWtggDlRCS27&#10;OPumRuF5UXz86/Ilw7xgrH03h5r2BnKDsVaKNcyI8HAuqhJB+h9iGWK3oXyzOroeZ1oiga4JYH3v&#10;Y72/kG+s8d3Y/kiFa4x7nLJYWAS/uMY+FdHp2urqy1C+StVybduosP0Wdv/v+vr6M+3YSvVu+Hv0&#10;0G7sKusyNvx4Dz/228xvFtu/q/uP2thJta88jII5SrwacVK9Oap0wzZV1sv8kjdJYM8bQAz5cXt7&#10;e7CsPf+dBEiABEggLQI5iNlVj+tphcfNm8LPRYqPf12WZJYXjLPbdrC0VeJ5QbH60gjGa0DBejzW&#10;lkZS2kO4p1sKuoOvFKw7QPq7CQXrzqgWN6y9cW7gpr8SgiLMqAgkmBNmc0Ul/nWzp2A9mbygYD2Z&#10;UAR1JOh6Dup5jXEeWyrBZBdn39xiXuT3cIpvDtS1zyw3il/rBeUFY+0V7Fl1dPQY4/tP+YaAaixC&#10;9a2trZGXJTYmARIwQwDrfU+qbuPzCuLVfleOz6tai1A92f1GBOQzke/q6sGsevjfYvVg/oowXrvK&#10;vAjW4bNU11Y/RMpDDvi8f5hDHVVZ38E8P7V94GLue9AYd7Xe7sedvSng9vbMl5XazVGlm7Vdc9Qa&#10;H7GY4EGJAd5W8HFzc3Og/cCKlp+0QwIkQAIk4EbAiphd7bjuhiW9VoWfjxQf/7qMzCwvGGelrSfx&#10;vKBgXSnOGmYoWNegmJ8NhT2E+3l+abFCwbpzUClYd0a1uCEF60ogEzejcvcnM4FQ4iFTdU8l/nUe&#10;UbCuGqs2xihYb0PPTt+g67kLDDy2VFLPLs6+ucW8oGC9Lmcyy43i17rv3mA4Lxjrf4InYlD5v/D9&#10;Ub7vq6Ojyu6IgiitRUE7JJA+ARFdw8v7Kup9X6Gq9gylujAEmifYh861bWvak4rUUrkbvPbELvyV&#10;6tvBfL6vgA02rzXngTl8kAcT8HmqvfdLbuHz5bG/+N/eYR7HmvNYZmv+IManZe1c/j10rF18CN3m&#10;/kEGl3FUb44q3Kx18dlwmyFic4E32Yh4fWx4HnSdBEiABEjgEYGUxOyqx3aLkS78fKT4+NflbGZ5&#10;wTgrbU6J5wUF60px1jBDwboGxfxsKOwh3M/zS4sqwTrjXB1nCtaV8p+CdSWQiZtREUhkJhBKPGSq&#10;7qnEv84jCtZVY9XGGAXrbejZ6Rt0PXeFgceXn8hnGWff/Co8L5gDNQmTWV4wzr4bg928KCXWEOaN&#10;EaXZR6qjiwhRqv6yOrpSrtMMCRgnIFWUsR/MqqjfC65TmBL8OZEK4trCae25zatQi1h9R2zj/z6H&#10;APtQe5yH9qTqNbj8EaDC+r1gXSqHD7XngMrQUtl877FdjPUstuDWR4S9jEMXovtlPmn/+/whCcm7&#10;/iLbqjfNFG7WanNI1R728JE8bIjP7yHf7JDq/OkXCZAACZREILaYXfXYbjFQhZ+PFB//upzNLC8Y&#10;Z6XNKfG8oGBdKc4aZgIK1rmeNQLUkQ2FPYTx7yh2IYetyAvGuRo4BetKiUjBuhLIxM2oCCQyEwgl&#10;HjJV91TiX+cRBeuqsWpjjIL1NvTs9A26nrvCwONLJfksY+2TY4XnRfHxr8uVzPKCcfbZFBa0NZIX&#10;OcT7QXX0ESLyF/7vEcSSE1RHH8cWACplD82QAAkEJCDCU5gXkforEVvfC60DDullGj4N4NOxhf0L&#10;DI8wudP7CYpoFPuviL0nXpP2aCwxw42JDzh+qYu84f/sngf8DyJYh0j8FLaF2Q9/MUT+VYjvK8p7&#10;4K9tOs9bqawfLPYafra1gXnuywMTdfuG2k0zhRu1bedqtT/iM8E+NICg8WJra2uYe05ajRP9JgES&#10;IIEQBLTF7GrH9RCTjWWz8HMS5kBNomWWF4yzwoZiICcoWFeIs5YJCta1SOZlR2Ef4X6eV0rMZkPB&#10;unNQKVh3RrW4IQXrSiATN6MijjAiBEk8FJ24pxL/Os8pWO8kplWDUrCeTCiCOhJ0PQf1fIFxHl8q&#10;4WQZa58cKzwvio9/Xa5kmBeMtc/GYPtYknqspQr6vFLmBCKxP+6rowv1jY2NoVKkaIYESCBzAiIy&#10;xX7yQr4hNN1NcbrwbyyVyUNU9taeLzjuwF8RXx/c25b9ei5WH2mP99CeiKzloQM8lPRMcxyZEz5f&#10;5jaPtau3i13JP3zeV/ndRZV14QieUvV9R4Pl/IGF1xYetmgz33n+v3n88IHqjVGFG7Vt5phZ3wHe&#10;bnCxubkp4vVxZnPjdEiABEiABBwJNBGzqx7bHf1Mrlnh5yTMgZqMzCwvGGeFncdATlCwrhBnLRMU&#10;rGuRzMuOwj7C/TyvlJjNhoJ156BSsO6ManFDCtaVQCZuRkUckaFAKPGwqbmnEv86byhYV4tTW0MU&#10;rLclaKN/0PXcFQIeXyrJZxlrnxwrPC+Kj39drmSYF4y1z8awoK2B3Egg1iMIv0SMPgLJv/AZQzg3&#10;ZnV0pRykGRIolAD2lL1ZJe7p9BUEiv2UMYjQG/veSQiBdIh5z0XO7+Hv3kP74Cxi+/MQY97bvBd8&#10;h6hIPs+XDzIW/vsE4vu32nN5JIr/wXyIObn4v0hE79L/cZtYDy408U27j+wz82rrs7WgemNU4Uat&#10;9nxzsCcPVWDvusBnMH8gModpcQ4kQAIkQAItCdSJ2XtKD/W1dK+77jwf0T2/6y6SuiNnmBeq5/G6&#10;tO1YM5AXFKwnlE4UrCcUjIRcUdhHuJ8nFE8NV2pygnGuhkvBukbSwQYF60ogEzejJo4wIARJPBSd&#10;uKcW/yrvKVjvJKaVoUjGkwWOcA9pHaWg67m1dw0NMC8qwWUZa58UKTwvio9/Xa5kmBeMtc/GYPsc&#10;I2SsH1RHF/HfRyEFgdBQviFIH0m1dCXSNEMCJFA4ARECA8F9FfV+qlXUH4dJRMrw9djKfjgX6H54&#10;XJE7ltgaVZI/S2zBS6p4DzTT/qFwO+R8MAepaL5X5Tvm9LKLCvsQXUu1/CMtnnPRuuT1uZbNlO1g&#10;vkc3d3dv1rREbQo3aVPmlYpv8lYLEa5DpPhxe3tbdT9JZY70gwRIgARIoD2Br9fX/burqx05f5v2&#10;ev9GgaZdOScuQsxe+DkJxVA16yfDvGCs2++VVRVwFayqmqBgXRVnO2MUrLfjl2tvheML9/PMkoOC&#10;da+AUrDuhau+MQXrSiATN6MmjshQJJR46FTcU4t/lTcUrKvESMMIK6xrULRhI+ia7gIBjy2V1LOL&#10;s29uFZ4Xxce/Ll8yzAvG2ndzqGlvIDfaxBo3aceY+eyD//5TvqU6ugjVtra2RkoUaYYESIAEKgmI&#10;UAT7zb5UUa8TAKeKDj4P50J1M3slfD7A5+wxU6lYjGrkIrSehOQtomDYP5UxMNZT7fEg2n4Lm2/E&#10;vsRH5hRiPovE4SHHXTQXeeADfsmDCHuacw5VqV7TRy1bwhA5eorkPGhtU+EmbWsfCjOA/J9gzQ/x&#10;QMnF5uamVF8Pup8VhpfTJQESIIFsCWQvZi/8nISit5qlm2FeMNYK27SBvKBgXSHOWiYoWNcimZcd&#10;hX2E+3leKVH3MBTjXB1nCtaV8p+CdSWQiZtpI474YWoGhCCJh6IT99TiX+U9BeudxLQyFMl4ssAR&#10;7iEqUQq6plU89DTCvKgEll2cPdMCAgTfHlm1L3v2ZR1HGGulpWtgz1gUaxHOCYn76uj4FlHihNXR&#10;lfKDZkiABLwIYA/aRYc+RKGv8N9SRX3Hy0ACjaWiL/bRE2uVpyHmPIPPB48Rzitpi1h9FBLvXFAt&#10;1dVFFDzCcei59ngPheQhheMPK7lXzaGrKut11fPbcrb2FoG2873G3rSC9dL4LQ8KN2jbzoH9V1Zk&#10;n0Hu/r6xsSHi9TGZkAAJkAAJkIAvgSzE7IWfl1AMVZP1GeYFY+27w1W0N5AXFKwrxFnLBAXrWiTz&#10;sqOwj3A/zyslKFj3iycF6368altTsK4EMnEzakIYA0KQxEPRiXtq8a/ynoL1TmJaGYpkPFngCPcQ&#10;lSgFXdMqHnoaYV5UAssuzp5pQcG6L7CC2me2ZxS/1rVSN+W8QHV0/IA3xlQn+OHnD6kkKYJDVkfX&#10;Cj7tkAAJaBAQcS/2pRdzgfqehs2ubEi1aYhY31mq3Lus8jbm8hqfQWimj6qfn0D0/1Z7TKkwjrn0&#10;7+0iVkFOh4QpPl/q/A8pll/G7GEV+2Vtff49VhV+H59Ct5WcvZ1O/7Pm+2CNwg3a0HMrzb48aIT9&#10;YIDvCwjYh6XNn/MlARIgARLQJ2BGzF74eQlFbzW5n2FeMNYK+5yBvKBgXSHOWiYoWNcimZcdhX2E&#10;+3leKUHBul88KVj341XbmoJ1JZCJm1G785OyECTxGHTpnlr86yZB0XqX4f0+9moSXixxgnuISpSC&#10;r2kVLz2MMC8qYWUXZ4+UmDVlXqwUnwN1OZNZbjDOvpvDgvbd5YZUhhQx+gje/XVfHf1mfX38hJUi&#10;FQNMUyRAApoEpMqziNPxeQHx8L6m7a5sYS4DiB2PrVXpXVZxG//+DsLx49BcpbI+xL+f7ivqh6pA&#10;fnNzI2Ps3c8nlGBd7D8e6zHDUHN0iRVYvw+x9uZvF5AHHOS8pIg/yV3M+wzXkH3nCSvcoHUeiw29&#10;CWB9TLDvDa6vry+2traGlh5A8p4sO5AACZAACXRCICkxe+HnJRS91SyBzPKCcVba6gzkBQXrSrHW&#10;MEPBugbFvGwo7SHc0/NKCwrW/eJJwbofr9rWFKwrgUzcjJoQpjsRSOKE03ZPLf5106RgPZkESF60&#10;zj1EJVeCr2kVLz2MMC8qYWUXZ4+UmDVlXlCwXpczGeZG8evdd3+ImBtSBX0u+JpVR5ehIawbyjcr&#10;P2oFjnZIgARiEJBq0xinj33t1byK+m6McWOMMRfoHmK/nu3Plv4QiwN8zup8lorZ6+vrz2PMCQLR&#10;MzA8kLHk+Idxn4YYF7Z/uK+FMZ+HEldjTqewfZQC38c+zKvqf75/QECTtcQPYl9ZEwNNu6nbusSb&#10;ItYQczBdvL8p3aBNnUdm/g2wnj/i/Htg7aGkzOLA6ZAACZBAEQSii9kLPzeh6K1mWWWWF4yz0vZp&#10;IC8oWFeKtYYZCtY1KOZlQ2kP4Z6eV1pQsO4XTwrW/XjVtqZgXQlk4mbURDAZCoQSD52Ke2rxr/OG&#10;gnWVOGkYoWBdg2L6NoKv6dgIeGypJJ5dnJvkVeG5wRyoSZoM84KxbrJBVPRplhuz6uiIwRjff+IH&#10;9fH66uqY1dGVYkIzJEACnRKQyt0Qru7j+9XDitadOqU4uIhyMa8TfN4pmo1m6qFAvGrQuehYxNzj&#10;0E7NK+5/uh9HqtVD8Pxae1wRaePz5aHdkFXOMZbk//tF88D4Iuw+156ri735Ww4+uLRt2ObY6vpo&#10;OF/cY5vuYO28wQPQR7U2lG7QNvWR/doRkAd55AFSfH4P9bBLOw/ZmwRIgARIIGcCQcTshZ+bUPRW&#10;s2IyywvGWWlnNJAXFKwrxVrDDAXrGhTzsqG0h3BPzystKFj3iycF6368altTsK4EMnEzaiKYZiKQ&#10;xOnk755a/OtQUbCeTBJRsJ5MKII6EnxNB/W+wjiPLZXEs4tzk7wqPDeYAzVJk2FeMNZNNgi34wlE&#10;S8NZy+n0o3zdV0dH1dgRBC4TpZFphgRIgASSIIA9bxeOPKyivpOEYwGcwFzfiVjd4l4+r6z9YdlD&#10;BJjb61gVsiGe/4Cx+vehCiXirhJohxrr78P/zwL5x+koFfpxXvAsQJo6mVxWBd7JyIJGYHAu1dbb&#10;2rHWf/7AzimE69/zen5OaG0q9HcBgVusX5zgD++ury+2t7cHhEUCJEACJEACXRJoLGZXEo91Ofc2&#10;Y1P0VkMvs7xgnNuskgd9DeQFBetKsW5rJqBYffZ7S1v/2L8bAkp7COPfTfiCjVqTF4xzNXEK1pUy&#10;kYJ1JZAGzKgIYTIUCBkInYqLKvGv84SCdZUYaRhJXrAuk+Q+0jrUQddza+8aGmBeVILLMtY+KVJ4&#10;XhQf/7pcyTAvGGufjeGHtlIVfSyVZ6U6+hQC9LVebyQVabe2tkaNrbIjCZAACRgiIBWkse+9ECHw&#10;MgG0oWnVuioPImGex1ar6oqIVsThmMPOoniIIB8i4+MYMasRkT8LUdkdYx3gc/ZwXvi/TzDXt6Hm&#10;enNz82nZ2ggpmneZl4uPLnbq2khFajB+afEBjzbzlr5Xd3dHK6i4vna/5pRuzrb1i/11CDwWw+Bm&#10;6mB6c3Oxubk5KDHfdajSCgmQAAmQQAgCC8XshZ+fUAxVk3GZ5QXjrLSzJJ4XFKsrxVnDDAXrGhTz&#10;s6G0h3BPzyw1KFj3CigF61646htTsK4E0oAZFSFMhgIhA6FTcVEl/nWeULCuEiMNIxSsa1BM30bQ&#10;9dzV9Hl8qSSfZax9cqzwvCg+/nW5kmFeMNbVwf5eHX1lZYQWf+H/FrHVhNXRfTZStiUBEsiNgAie&#10;5wLjFxDj7ec2v7r5SBVsEXDHqjgegmuVWLtqHBEX41j3PIQPVTYhlv4MQffu/b+FrDgOsf5bxPDN&#10;Qz9CC9ZdKpiHnLNLHOXtCPBThPU7Lu2btJmL1g+tPuzRZM73faTSPuYv1dYP6l5z3MY++3ZHYKEg&#10;BnspYv/7dGNjuIWHWrvzkiOTAAmQAAmQwGICX79+lbdk7chDljh2/VvOzeW6D+dtwc4NU4oJRW81&#10;0VASFaYSa8ZZKRKJ5wUF60px1jBDwboGxfxsKO0h3NMzSw0K1r0CSsG6F67FjSsFEhkKQRSRmTSl&#10;IoRhXpiMvTitEv+62VOwnkxeULCeTCiCOhJ0PQf1fIFxHl8q4WQZa58cKzwvio9/Xa5kmBclxlqq&#10;oM8FUxOE+g/ciJtAiDiSsG9AVOKzVbAtCZAACeRMQISWmJ8IGF7Nq6jv5jzfx3ObHy9+g2jjneVq&#10;uRAjn8H/g2Wxk/niePg8RHXzqrFrKp4Hq+5exUEeUJPq38vYNP13eQsBPu8d+h9Lnjm0C9LE9YGG&#10;NoPP8+s18qvIc63r6+s++J0uq7jfhjH7xiXgKoiZ4qGn6erqYHp9/XF7e3sQ10uORgIkQAIkQALN&#10;CZQgZqforSY/lESFzbNPtyfjrMQz8bxwPT9XokEziwhQsM78qP4hUIUL93QVjOkYoWDdKxYUrHvh&#10;WtyYgnVFmAmbUhHCZCgQSjhkqq6pxL/OIwrWVWPVxhgF623o2ekbdD13hYHHl0ryWcbaJ8cKz4vi&#10;478oVzLLjUxjLRUNJwjjCJ+/5pVLx6jiOn7y5MnYZytgWxIgARIojYBU08O+KSLbVyULKzH/AeYv&#10;VdXNHjfkgQOItD+4xhFzFTHxIEbOz32T6uo7D8cL6YOwgP3+w/EiCNZ3MMaXZUznYu5nXT4Y4fpg&#10;w7K5LPt3zFEqrZ8va5frv0ulf3z+gwclfsj9XOeb67yaimHubm8nvbW1wfTm5uPm5uagyzWfa2w4&#10;LxIgARIggTgEchCzU/BWkyuJi5KbZDhj3YTaoz4G8qLpOboCHZp4TICCdeZEFQGlfYR7embpRcG6&#10;V0ApWPfCtbgxBeuKMBM2pSKEyUwclHC41F1TiX+dVxSsq8erqUEK1puSs9Uv6HruCgWPL5Xks4y1&#10;T44VnhfFx39RrmSYG5bi/aA6ukTpo/x/ELsN5ZvV0X02ObYlARIggb8JQEy7i6+HVdR3SmaD48wI&#10;QlIRqs+OLVb/5MGDuVjdKZ5of4J5v401XxHtgvGbx+Phf3saSsCJB9dEIC/5/v1PzivW19efhpw3&#10;xv3k8tBA7Bg8nvP8IQLx9QdGIdhgrHPk22EI2xZsyr6L3DuFr/sW/KWPPxPQEsPgRvtw5fb2Atcx&#10;Il4fkzUJkAAJkAAJ5EDAipidgreabFMSFKaUy4y1QjQM5IXWOboCLZoIKFjnejacXgr7CONvOP51&#10;rlOw7hVUCta9cC1uXCuOyFAIoojNnCkVEQxzwlzc7x1WiX/d7ClYTyYvKFhPJhTBHQm6poN7XzEA&#10;jy+V1LOLs29uMS9Wis+BupzJMDcSi/UYIp6xCDbw/ed9dXQRlG1tbY18lzLbkwAJkAAJ/Ezgejrt&#10;r97dvbrD99rq6h4ZrazIcQZC3RN83lnngePnAT5nrvMIXWX8sR911dVD+4EYV97XQsyDngpBnH+K&#10;85qjZfFIocq6POiAz6dlvmr8u8Qb7KWq/0TDnkUbl5eX+xDun8Z4SMAin5R9DiKGwQNTd/Ig7urq&#10;71u9Hq97Uk4A+kYCJEACJNCYQEpidoreasKoIChsnCCBOjLWCmAN5EWQc3QFdEWaoGC9yLAvnbTC&#10;PsL9fCllew0oWPeKGQXrXrgWN6ZgXRFmwqZU7vxkKA5KOGSqrqnEv84jCtZVY9XGGAXrbejZ6ht0&#10;TXeBgseXSurZxdk3t5gXFKzX5UyGuRFzvYs4aY52Vh0d/7dUspXqpqOSBUu+WxTbkwAJkIAPAanm&#10;C5H6/tp0+mKl19t/2DfmMcDH55htweediNVzOA5BHH2GeRy48utCJF3nY8gK47IG8PlcxQW8noWs&#10;bIxx9/F57xKTkAxcxpc2ddXvXfv7tJu/0UBE62Offjm1lQc4wOEIc/rpjQM5zTOnucQQwtzd3Eyw&#10;LgbIjYvt7e1BTvw4FxIgARIgARKoIxBbzE7RW00kFASFqWU5Y60QEQN5EeM8XYFkGSYoWC8jzr6z&#10;VNhHuJ/7QjfQnoJ1ryBRsO6Fa3FjCtYVYSZsSuUGaIbioIRDpuqaSvzrPKJgXTVWbYxRsN6Gnq2+&#10;Qdd0Fyh4fKmknl2cm+RW4bnBHKhJmgzzQjHWs+roIDfB5w/89wRi9BGrozfZgNiHBEiABJoTEAHk&#10;t5WV/sa8ivqy6r2Kx4HmTnfQc17h+RiiwFEHw6sOOa9a/gGx3vMxjLm/xGfo06dN2yXC8eehYoFx&#10;+/h8qPI9NAOJDT5fXLh18QBBlV8QrX8Al76Lz23bzOcseWh+HbZhIdXtweIUNqJwb+Nr6X2DC2Eq&#10;xB3IjwE+F5ubm8OSH/AoPfc4fxIgARIomUAIMTtFbzUZpSAoTC1XGWuFiBjIi+Dn6QoYizFBwXox&#10;ofaaqMI+wv3ci7iNxhV5wTjXh46CdcW0pmBdEWbCptRufmYoEEo4bGquqcW/yiMK1tXi1NYQBett&#10;CdrpH3RNd4GBx5ZK6tnFuUluFZ4bzIGapMkwL1xj/aA6+gh0/rqvjn5zczN+8uTJuMkyYx8SIAES&#10;IAEdAnOx4z6sSRX1vo9V1+OAj82U20IUOsYDVSJUH6Tsp6tvEnsRGEOsvuPaR9p1Uc27TggtomW8&#10;beWpj/8+becVrEUM/NNfaMG6DIhzpU+uDxMgLufIz0Of+Wm3nT8A8dk3p9r4gTgc4nPexkYOfb99&#10;+3YADqfIAa/1nMPcrcwhuBBmubhDHgi+AK/B1tbWyAo3+kkCJEACJEACoQg0FbNTDFUTEQVBYahY&#10;N7HLODehVtHHQF4EP09XQlmEmeXXNI0xcE03Rtd9R4V9hPHvPozqHlCw7oWUgnUvXIsbU7CuCDNh&#10;U2o3PzMUCCUcNjXX1OJf5REF62pxamuIgvW2BO30D7qmu8DAY0sl9ezi3CS3Cs8N5kBN0mSYFxJr&#10;EYrNK1tO8H/+IbOHSGko3xsbG7Nv/pEACZAACaRDQCpVX6ES7/rd3Yvb6XR/zVOs/HgmJRz358e6&#10;33B8e4djnhzvzP8hDw4gAj/1FRbLQ2gQxL6MCWBRlXOpHgx/XofyB4zeIuZvquzHEO5LjDD+kev8&#10;0PZZ11WUwWUfn/euPmu0w3jv5GESDVuWbcgDA/Nq6weW55Gr78GFMB7iDnm71bz6+sft7e1Brsw5&#10;LxIgARIgARJoSmCRmJ2itxqqCoLCpvEK0Y9xVqJqIC+Cn6croSzCjMc1jS8PrmlfYgm1V9hHGP+E&#10;4qnlCgXrXiQpWPfCtbgxBeuKMBM2pXbjM0OBUMJhU3NNLf51HlG0rhartoaSF61zD2kb4ln/4Gta&#10;xUtPI8yNSmBZxtonNQrPi+LjvyhXDOYGfsgZoZTqBFV3RdTwJxTqY1QyHbM6us+mwLYkQAIk0C2B&#10;6+vrPoTJryBklO897OlqDulZUnNJ1ZAI+sBMqqqPVQ13aMxXBH3vqgj3IQoWQfQkpvuLqoyHrq4N&#10;Vu8xxn7VfGMI1n3F3ylUWRdWTXOsTV7N16pUW4+an218DtVX9nzYlgdS9kKNQbt+BIKLYFoIO+YP&#10;ZQ2xhi42NzcHXEN+sWVrEiABEiCB8gjci9lRsWOvN53+G9+7+O10D8fQnfJoPJixgqAwJX4UNypF&#10;w0BeBD9XV0JZhJkW1zXL+HBNLyOU8L8r7COMf8LxbeJaTU4wzvUwKVhvkmg1fShYV4SZsCm1G5+K&#10;N2MTxpWda2rxryNDwXoyOUPBejKhCOpI8DUd1Pu6E5IsZ9WaZPFUCj/vKD7+i1ZQYrnxoDr6Ci7k&#10;P4rr6/Pq6BCljyhWaL0d0gAJkAAJdEJAqqhDsLgPcfELOLD/kxPKx6Mcj/04Ro6kYjOOhcNOghhg&#10;0Hn1ZRFg95uYR7+XsXlIJXh8zur8DV1RHMLrD3W8Qld3lzlLzPD54hOv0ExcfBG/hV1swfR83Uqe&#10;Tlz8zL3N1dXVEeb4BnvZTu5zTX1+wUUwisIOeZMGeF7gbVkiXh+nzpb+kQAJkAAJkEBKBIoWsysI&#10;ClOKJUVvStEwkBfBz9WVUBZhRvG65jEvrmnDGaSwjzD+huNf5ToF694BpWDdG1l9BwrWFWEmbErt&#10;pqfyzdiEkWXlmlr866hQsJ5MviQvWBdS3Eda50vwNd3awwYGmBeV0LKMtU96FJ4Xxcd/Ua7Ezw2p&#10;ij6+r46Oqj9SGXUkQvWtra2RT1qzLQmQAAmQQLoERBz67du3PsRl91XUd5d6q3hMyunYL8dIiGxP&#10;8Hm3lKGhBsiRPakWjnktz42KecWoJv542Lno+VOdz4iVvPXlWcgwoLr7F4y/UzWGiDpxXvUy5Phi&#10;e1GF+Rq/BvDrdWi/ltmf55yI1iv5Levf9N/nbwIQ0TrPdQFRHmACk1P8535TpuzXnkBwEUwgYYdc&#10;S87fXiAC9mF7ErRAAiRAAiRAAuUSyF7MriAoTCk7KG5UioaBvAh+rq6Esggzga5rhB3XtNEMUtpD&#10;GH+j8a9zm4J174BSsO6NrL4DBeuKMBM2pXbTU/FGbMK4snNNLf51ZChYTyZnKFhPJhRBHQm+poN6&#10;X2Ocx5dKMFnG2ie/mBcrxedAXb4o58a8+p382DbCkH/dTaejzbW1Cauj+yxYtiUBEiABmwREDAoR&#10;4j68lyrqfe9ZKB+Tcjj2g+k7EavnVp1ZqpRDrH7aVDgco5J4Vf7C57eIxZv6exPTd1IF3zv3PTpg&#10;jdXe04ohmBdXJXbgcOThNp5VjF8Nv8o/MBK/RSwd9W8uWpc3JJxHHTjhwfDWDTlOnDV9aCXhqSXv&#10;WhQBTEBhxz3g+du5Bvi+wMPPw9yOlcknEh0kARIgARLImoB5MbuSoDClIFPcqBSNxHMjyrm6Esrs&#10;zQS+puGaNppBSnsI4280/nVuU7DuHVAK1r2R1XegYF0RZsKm1G54Kt+ITRhZdq6p5UAVGQrWk8kX&#10;CtaTCUVQR4Ku56CeLzDO40slnCxj7ZNjzAsK1uvyxS83ZtXRsZ4m+OH0j/vq6GKa1e18FiTbkgAJ&#10;kEAeBKRK7tXVVR8PJb2AgHUfQt2d1jPzOy4tHc7qOaA8AAYR5yHEd+OlkzTWoInY+eEURZSNXHse&#10;W5g4r67+eZHIHj69xmcQKiTyUAg+nxbZh3/B0x4+7OPz3meesaq/u/gklf0Rp32XttptungzgPYc&#10;NO3Jupo/RFD7IIjmeLT1N4HgIpjAwo66OMrDTPi3j7g2HeR4/GT+kgAJkAAJkEAqBEyI2ZUEhakw&#10;Fz8oblSKRuK5EfxcXQljEWYCX9dwTRvNIqU9hPE3Gv/6HyQq/4Vxro8zBeuKa4CCdUWYiZtSufOj&#10;fBM2cWRZuacS/zoiFKwnkysUrCcTiqCOBF3PQT1fYJzHl0o4WcbaJ8eYFxSs1+XLg9yYVUWfTif3&#10;1dFXIAiDCHF8c3MzfvLkydgn5diWBEiABEggTwJSEReC2FcQGMr3nvoslc9ZrJ0DzsXYUoV5oM62&#10;Y4NzYaoIhfttXEF/EauP2tho0tdFaA+/noYU0oNhH58Pi/yPJFjfgR9ffDmmUmXd5eED37n5tMf4&#10;53jo4tCnT+5t5QEo7H9nmGer/SF3TlrzCy6CCSzscOQwksrraDtA9fXoxwxHH9mMBEiABEiABLIj&#10;kIyYXUlQmFKAKHpTiIaBvAh+rq6AsRgTga9ruKaNZpLSPsL4G41/ndussO4dUArWvZHVd6BgXRFm&#10;4qZUbngq34RNHFlW7qnEv44IBevJ5AoF68mEIrgjQdd0cO8rBuDxpZJ6dnFukluF50bpOTB/Xfrs&#10;Rj0EIR/lG2L0oXyzOnqTBcU+JEACJFAGARERQqQu1dNfYMb7UWatfM5i4Rxgfpz+DZzfRmEceRCp&#10;DC5VrSGm3m059DFsvGtpw7u7rAN8Pi/qGKOC+LwS9ekiP2KJwvFA4yffh1ZiMHINrov439VWk3aI&#10;5Qjr/WXIBxya+NV1n2/fvh2AyanKGzu6nkyi40cRwAQWdviilbeEoc9QBOzb29sD3/5sTwIkQAIk&#10;QAIkoEMgqphdSVCoM3MdKxQ3KnA0kBdRztcVUBZhIvB1Dde00SxS2kcYf6Pxr3ObgnXvgFKw7o2s&#10;vgMF64owEzelcrNT+QZs4siyck8l/nVEKFhPJlcoWE8mFMEdCbqmg3tfMQCPL5XUs4tzk9wqPDdy&#10;zwHchB8hLSb4jPHff8q3VEcXARwryjVZMOxDAiRAAmUSkMrDEAz28TDTCxxD9hUExv4glc9ZUj8H&#10;kGrL4HwCkebYH1b6PTC/A6lOjjnutPEWdgYQsb5uY6NpXxHbIz77i/rDv5PQDxzAj7fw480iP2IJ&#10;1l0qzlf5Gcs/l1i78HSx07TN/I0Kr7t4Y0BTn2P0m7+NQfL8KMZ4pY0RXAATWNShES85nuBzsbm5&#10;OeBDIxpEaYMESIAESIAE2hNQF7MrCQrbz0zPAsWNCiwN5EXw83UFjMWYCHhtw/VsOIuU9hHmgOEc&#10;qHKdgnXvgFKw7o1scYfKm2DKN9qUXaa5BgRUbnYyLxqQT6OLSvzrpkLBehpBhhcUrCcTiuCOBF3T&#10;wb2vGIDHl0rq2cW5SW4VnhvWc0AqUkrY76ujS1VG3GCfQJQ+4k32JguCfUiABEiABO4JSPVrVFHv&#10;Q2z7Cv9bPwkyyuctKZ4HzCssH+M4PjvG5/jXVNT8mMVc2Pu8i3Me10rc8E38G4WMI3h+wBjL1miU&#10;KvTgso/Pe9/5Sixx/vrMt1+o9k0qxWv6Ig+XYu89RFwHmnZzsCXHJsTnzLeSfw5zDzmH4AKYgKKO&#10;QFxGyLXf5XqbD3oHIkyzJEACJEACJNCSQCMxu5KgsKXrat0pbFRCaSAvgp+vK6EswkzAaxuuacMZ&#10;pLSPMAcM50CV6xSseweUgnVvZIs7ULCuDDRRcyo3OpVvviaKKku3VOJfR4aC9WRyhoL1ZEIR3JGg&#10;azq49xUD8PhSSz27WPvmV+G5kXj8pSr6GCGdVUcXMRaEKyNWR/dNcrYnARIgARJwISDVa6+urvYh&#10;Gn0BAew+jjk7Lv2itlE+b0npPGAuUBWh+nlUphEHm1dIlqrkfY1hY4jB6/x0EYlLTLGenmrMdZEN&#10;F19iVHoXHyXG+HxpMmfEUwTaSeQ/5rALrp/avgGgCYdHfaI8aKDgZ3QTOF4dYdA3SR6rotNoP2Bw&#10;AUxAUUf72S+2INfkUn0d+8EF3jQzDD0e7ZMACZAACZAACbQnUCtmX1nZaW89HQsUNirFQkloquRN&#10;pZng5+shnc/NdsBrG65pw8misI8w/objX+c6BeveQaVg3RvZ4g4UrCsDTdScyo1O5ZuviaLK0i2V&#10;+NeRoWA9mZyhYD2ZUAR3JOiaDu59zQA8xlSCyTLWPjnGvFjpKgceVEcfIWR/3VdHR8XA8ZMnT8Y+&#10;YWRbEiABEiABEmhCQCqoQ4D1Cscg+d5rYiN6H+Vzl67OAx5ywznBO/A/6aJSeKz4SVVkCIDfY567&#10;SmN2JuTFXA7wOVs2DxE4Qkz7elm7tv+O9bv0nhZ8OZeK3W3HcunftDp5alXWXePswqRNm5ixa+Nn&#10;F33nD8HIWtzvYvxcxowifgko6ogZB3kQSd58IG84w5vNBjkft2Ny5VgkQAIkQAIkEJPAdzH7ysoe&#10;juX/xthyjSr/vRPTD42xll4IagxSgg0FoWloTFHO2UNPIhf7Aa9tuKYNJ4nCPsL4G45/nesUrHsH&#10;lYJ1b2SLO9Te/FK+yabsNs15ElC5ycmc8KSeTnOV+NdNh4L1dAINT5IXrXMfUcmXoGtaxcMGRpgb&#10;ldCyjLVPejAvggjW5zeyR3IDG//9h4QEFTaH8s2qbD4JyrYkQAIkQAKaBKRqMETqUj1dqqj3TVam&#10;DXDu0tX5oDy8BgG3VJUea8Y5NVsi/EW+nWpVq44lBK/jCEH2ZxfhfayK4Y6C9SHW+8sYuSGxxtyP&#10;mowVi5mrb5jLGXw6cG0fqt18r3hNcWw1YXn4Cv9y5rIuQ8XIst3g4peAgo6uuc8fQpfK6yJez/pY&#10;3jVrjk8CJEACJEACMQhYE7NT3KiUFQpCUyVPas0EP2cPPYGc7Ae8vuGaNpwoCvsI4284/nWuU7Du&#10;HVQK1r2RLe5Awboy0ETNqd3gDHDzNVFkWbmlFv86KhStJ5MvFKwnE4qgjgRf00G9rzHO40slmCxj&#10;7ZNfzItGgnXcmB4B82T+/Rf+ewxB+pjV0X2Sj21JgARIgARCE5Dqs9++fetDSPUCotb9bMR8yucv&#10;sc8HpZI0xMPHUqU1dA50bb+NeLnKd3kjjQivuxLuYj5vMfYbF65o9yy0gBFrvI/Ph2X+iKgylmAd&#10;Y+3j836ZTzXxlXPqZ036hugjeyhi/imFvXOe+/KAi1yH8K+CgKxP/M9O65MA/yEQXPwSUNCRWBxH&#10;WKdD+PT71tYW12liwaE7JEACJEACJNCWQIpidoob20Z13l9BaKrkSa2Z4OfsoSeQk/2A1zdc04YT&#10;RWEfYfwNx7/O9Yq8YJwXx5mCdeV1QMG6MtBEzand4FS+8ZooruzcUot/HRkK1pPJmeQF60KK+0jr&#10;fAm+plt72MAA86ISWpax9k2PwnPjcQ7cV0cXjPKqb/m+r46O71nVdF/EbE8CJEACJEACsQjg2LUn&#10;1WYhTn2FMfuxxo0+jvL5S4xzwvk5xm+IzdvovCIPKEJfzPc9zpvUclD4zcXqo8jTmQ03Fy9LdfWd&#10;ZePLQwkxhNeugnXxF37HSPMZJ3y+LGNU9+/oe5LSGpE9FZ9PTeej2W++BqTS+lDTbk625E0i4HSW&#10;9fFPMWBRhC8BBR2KKFRNzY/3A3xfbG9vD1SN0xgJkAAJkAAJkEByBLoSs1P0ppQKCkJTJU9qzUQ5&#10;bw89iVzsB7y+4Zo2nCQK+wjjbzj+9T9y/vQvjPPiOFOwrrwOKFhXBpqoObW7Pso3XRPFlZ1bavGv&#10;I0PBejI5Q8F6MqEI6kjwNR3U+xrjPL5Ugsky1r75VV5ujKGkGeNHvnFvOv1TBOgQxUg1tAkrofkm&#10;D9uTAAmQAAl0TUDEoVdXV/sQx75Addl9HNN2uvYpyvgBzl9CnhciTucQDJ+Errgdhf2SQUTgi1x8&#10;r12VGuykuvR5V3P0qa4OBu+kin5oX318iiVYlznjrUNSlXyvyfznomypTj9p0j9EHx/OIcZ/bLPr&#10;tRBjjm3HuLy8lOPhqfY+1Nav1PoHF74EFHOkxnKRPzgmDPC52NzcHJZwHmApNvSVBEiABEiABEIT&#10;CClmp+hNKXoKQlMlTyrNBD9nD+l8jrYDXuNwTRtOGIV9hPE3HP8611lh3TuoFKx7I1vcgYJ1ZaCJ&#10;mlO7sRngpmuiyLJySy3+dVQoWE8mXyhYTyYUwR0Jvq6Dz+DRADy+VBLPLs5N8iq33JhOh4Lhvjo6&#10;RC+j1c3NyTarozfJDvYhARIgARJIkIBUUIcI7xWOcfK9l6CLcVxSPocJcV4o5yEiXC6lIjLOvw4g&#10;7hWR6I5mEojgHxwPNW362JKqzfh8du2DeEsV7IFr+6bthDXGOXLpj3bP8Rm5tG3bxsevqrFSq7Iu&#10;PmJOHzTfGNCWcddroq3/MfrP3/TwBmM5rZEYPqU2RnDxS0AxR2osPfyRh+Uv0H7AB+Y9qLEpCZAA&#10;CZAACWRIoK2YneJGhaRQEJkqeLHQRPBz9tATyMl+4OsbrmmjyaK0jzD+RuNf53ZNXjDOi+NMwbry&#10;OqBgXRlooubUbmwq33BNFFeWbqnlQBUdCtaTyRkK1pMJRXBHgq7p4N5XDMDjSyX17OLcJLds5cas&#10;OvpUKi7e3f1xh+9VVEeXaT/Z2Bg2mT77kAAJkAAJkEDqBEQsC5G6VIuVKur9YqqoLwtMgHMYrXPD&#10;eZVoEaqfL5tGLv8eqgr1XPT/ssuK25jbGcY/cI0V2j6N4a+PiBr+CMMo58vYs/bxee/K63G7FKus&#10;i/gZvD9rP4zRlJH0k6rN8EfePDBpYyf3vvLWB+TUKebZz32uPvOLInwJLOjwmW+KbZGb43n19Y/b&#10;29uDFH2kTyRAAiRAAiRAAt0QcBGzU/SmEBsloamCJ7Umopy3h5xATrYDX99wTRtNFqV9hPE3Gv86&#10;tylYbxRQCtYbYavvRMG6MtBEzWnd1FwJcMM1UWTZuaWWA1VkKFhPJl8oWE8mFMEdCbqmg3tfMQCP&#10;L7XUs4u1b34llBu4WTtCPCbyjWn8hc94ZX19vHJzM37y5MnYd2psTwIkQAIkQAIWCYgw8tu3b/2N&#10;jY0XENntQ5C4a3EeUXwOcB7T9twQ8XuHmJ2UIiKdVzEWQfe+dsznwmURWsu5YSd/mF8fnw+ug6Pt&#10;EA+VvHRt36bdzc3NJ9e3LIChCJvP24zn2ldyAp8vru2r2qVYZb2tEL8Nj7q+8wc6pKI/r5WWAL66&#10;ujpCkzd86OtvUMGFL4HFHCHWU5c25XgnDxVhn7nY3NwclHIO0SVzjk0CJEACJEACVgmImP367m5n&#10;bWVlDwV9/o3fMHZx73oPGpMdq3PqzG8loWlI/4Oft4d0Pjfbga9xKFg2mjBK+wjjbzT+dW5TsN4o&#10;oBSsN8JW34mCdWWgCZtre1NzNrUAN1sTRpaVayrxryNCwXoyuULBejKhCO5I0DUd3PuaAXiMqQST&#10;Zax9cixSXkz/vgE7uq+OPnNxfX0oX6yO7hMwtiUBEiABEsiRgFSARRV1qZ7+CvPr5zjHYHNSPpdp&#10;em4oQuV5teNxsLkmZljyVqqPu4qmfd2PKbKu882nirnYiCm0hsDR+X5WTL+Eg4+Yvo494v8sNSE2&#10;8uEUPh355nKo9pIAt7jO2sBDEl0+2BFqftp25w/YSLX1A23bluxFEb0EFnNY4t3EVzmnQL8LPLwo&#10;4vViziuasGIfEiABEiABEiCBfwhQzO6ZDUpCU89RvZpHOXf38qjgxoGvcZx/4Ck4BElOXWkfYfyT&#10;jG5zpyhYb8SOgvVG2Oo7UbCuDDRhc01vav4wJeUbrQnjys41lfjXUaFgPZl8oWA9mVAEdyTomg7u&#10;fc0APMZUgsky1j45ppQX99XR8QPauDed/gkXZtXRVyGg2NraGvm4xLYkQAIkQAIkkDsBEc2h2uv+&#10;+vq6VFHvs4p6i4grncs89MDn/BDxG+NBA6lePWwxC3Ndpdr0XKy+E8J52D8XriFsu9psUlEbefA8&#10;hnDYt4p5bMG6hrA7hRx4nCvCXR5iCPWQhmtuSrvHNzNvUEV/K1IVfR8/U2wrD4jBL3nYZjdF/0L7&#10;FEX0EljMEZpRSvax74zxGSBfRcBe1LlGSnGgLyRAAiRAAiRgnQDF7BURVBKahsyNKOfuISeQk+2A&#10;1zgUKxtOFKV9hDlgOAeqXKdgvVFAKVhvhK2+EwXrykATNudzQ7N2GgFutCaMLCvXVOJfR4SC9WRy&#10;hYL1ZEIR3JGgazq49zUD8BhTCSbLWPvmmEtu/F3hS6pGfpyZn1dH315fH/F11b7A2Z4ESIAESKBE&#10;AiKQg9ioD4HzqxTEjlnFwOVcxnPCy84REUd5e8xvEFW/9TRtvjkEu28x9zehJgK2I3CVitGTUGO4&#10;2EWV8M8+glbJCTyE8tTFdts2OCfv4/PB1Y5U6xWmru3btmsi9q8aM8Uq6/M3C4hofactp6b9a29k&#10;TqfvEOfjpnZL6yd7GT7/AbPOYtkF8+Cil4BCji54pTTm/NxjgO8LFAYYdn2cTIkNfSEBEiABEiAB&#10;EmhOoFgxu5LQtDn55T2Dn7svd4Et7gkEvM6hWNlwmintI8wBwzlQ5ToF640CSsF6I2z1nShYVwaa&#10;sLllNzOdXA9wk9VpXDZqTUAl/nVeULDeOj6aBpIXrXMfUQl30DWt4mEDI8yNSmhZxto3PeQV06ja&#10;dV8d/Q7ioNW1tRGro/uCZHsSIAESIAES+IcARI27qKLeh4D1FQRx/dIEcVFzIdB5bt15olR+hlj1&#10;uDShmFSXhkjuDPPeDxVfEePNxeqjUGO42IUfR2h36tL2vo1UwIXvr336NG3rKwjvQLC+gzG/NJ3f&#10;A6adV9qvmkOT/GjL4mH/hTcyC92fmvKVY7Xsa+jfb2rDUr8ogpeAQg5LrGP4KscdjPMRldcHODaP&#10;Y4zJMUiABEiABEiABMoikLWYXUloGjIjopy/h5xATrYDXudQrGw4URT2EcbfcPzrXKdgvVFQKVhv&#10;hG1xp8obXIFupgVwnyYdCagI3pgXjrTTa6YS/7ppUbCeVMCTF6wLLe4lrXMm6Jpu7V1DA8yLSnBZ&#10;xvrnmQ7lf8LNzBG+/pKqlRBZTfDf4ydPnowbZhS7kQAJkAAJkAAJPCJweXm5D9HQCxxr930qMxOk&#10;AoEA57qPzxNF9Iu4nkAUNju3KulvXlX6LPTbAcD2NT6DLtmKMB8PmUh19R0fP+D3IT7nPn2atvWt&#10;ch+z+vv9nFCh/pNGvqRYZV3miBi8D/nwRl1uuNzIlOu99QTeUtA0v7voJ8dvPHBymvuxO4rgJaCQ&#10;o4vcMDTmSCqvw98Bqq+PDPlNV0mABEiABEiABIwSMC9mVxCahg5dlPP30JPIxX7A6xyX6/xcMGY3&#10;D4V9hPHPLitEkFE5KcZ6cawpWA+wFihYDwA1QZMqgrcAN1gTRJWlSyrxX0SGovVk8oaC9WRCEdSR&#10;4Gs6qPc1xnmMqQRjPdYQ1EwglBjJNyb4h4hRcJN9dnMSYvRhF6nGMUmABEiABEigFAIi4r2+vpbq&#10;6a8w534p8052ngHOd+VccV71Wyqqnyc794COSTVviHNFrL4TcBh5uPId1tJxyDFcbPuKwe9txhRW&#10;w8dTjHfkMp/7Nohf1EufJj5WzSd2dXhXpk0fbHC1X8nCo/Mtrgs3/hatjzy6Fd10/hYJWVdvcgUR&#10;XPASUMSRa0xCzAu5PIbdoQjYt7e3ByHGoE0SIAESIAESIAESWETAhJhdQWgaMguCn7uHdD5H2wGv&#10;dShiNZwwCvsI4284/nWuU7DeKKgUrDfCtrhT7d2AADfSArhPk44E1O76MC8ciafVTC3+ddOiYD2Z&#10;gFOwnkwogjsSfF0Hn8GjAXh8qSWecqylKjpEBpP76uiYxPj+w+rosRcRxyMBEiABEiidgIjZrq6u&#10;9tfX16WKej/3Sqzm4h3ifHc6PUGc38n5mDkeCg43FW/7Dj2rCL2+/ty3n3Z7rPFdzFkqg+/42Ib/&#10;Y/j/zKdPm7bw8QNysu9jI6agXvySBx3wee/jY11b+C7C66GGLU0bmF8fnw+aNutsNbmBKaL1KR4C&#10;2Sr0YZumcZGH0bCmT9Hfa401HS9WvyiCl4AijlicchwHOT24nU4vtjc3B6Wez+QYV86JBEiABEiA&#10;BKwSSEbMriA0DRmDKOfvISeQm+2A1zpNrvdzw2t2Pgr7CONvNvr1jlOw3iioFKw3wra4EwXrAaAm&#10;aFJN7BbiBmuCvHJzSS3+dWAoWE8mZShYTyYUwR0Jvq6Dz+DRADy+1BLvKtb31dHFMfz3x7mDQ/lG&#10;FayZUD12mnA8EiABEiABEiCBHwlIBXWIV/sQr73C9x75JE5A65x3Oh0i3oc4HxsnPuMg7s0rDZ9h&#10;/vtBBnhgdF7B/nkKrKWSPPw48J1z7OrwNzc3n30fmIkt+pYcwueLL8uq9qlWWRdfYz3U0eYG5u3K&#10;yvEmHrzRiEVJNr59+3aAdXOKNz/s5DDvKIKXgCKOHGLQ5Rwe7CGju+n09x7Oc7a2tkZd+sSxSYAE&#10;SIAESIAESOAxgWhidgWRaejoRTl/Dz2JnOwHvNZpc72fE2KTc1HYSxh/k5Ff7HRFXjDOy+NMwfpy&#10;Rt4tKFj3Rmayg5rYTevmqkmKdp1Wi38dAgrWk0kOCtaTCUVwR4Kv6+AzqBiAx5hK6gFjPcaAY6m4&#10;iBvdf8p/ywfikglvDHaxADgmCZAACZAACSwnIBWWUUW9j2rJryBE7OciVFs+84xatDjnlfO2lbW1&#10;w40EqznHipBUFxbhdqwHNHCe/BqfQaz51Y0j88bnUxM/Ys8Beep9nyO2YF04Qlgv1er3mjB93KcL&#10;/1391pxn1Zjewa40Mj3H8ezQdU5s9zeB+cM7Um39wDKTKGKXgAIOy+xT8b1yH5lOx1J9Hfv0xcbG&#10;xjAVX+kHCZAACZAACZAACVQRUBWzK4hMQ0cpyjl86EnkYj/wtY7KNX8urK3NQ2EvYfytBd3BXwrW&#10;HSD93ISC9UbYFneiYD0A1ARNqondWtxYTRBLUS6p5UAVNQrWk8klCtaTCUVwR4Ku6eDe1wzAY0wl&#10;mBaxHorB++roEI6MRIzO6uhdJTjHJQESIAESIIFmBC4vL/ch1HmBY/m+b9XiZiOyV1ACDc55b+/u&#10;Jmu93m8QdL4N6lvixnFeuz8Xq+/EcDV2ZfJFc8K8P0AU3W8yb+wbLS4p/EaUh2rw+ezXa3bNchI7&#10;v8H0FEyPfH2tap9ylXWJCeYq4nz1daN541KuV9fX1l7yTV7+GSlvW0GvU60HMPw9aNcjitglsIij&#10;HYGye7vsI/K2k1U8PHaLt/9tb24OuE+UnTOcPQmQAAmQAAlYI+AtZlcQmYZmFOUcPvQkcrEf+FrH&#10;5Xw9F5RZzUNpH2H8s8qKvydDwXqjoFKw3gjb4k4UrAeAmqBJtTtTDW6sJoijSJfUcqCKHgXryeQU&#10;BevJhCK4I0HXdHDvawbgMaYSTE2sx2gs1aYm+P5jdvNudXUkBp48eTLsKoQclwRIgARIgARIoD0B&#10;qaQs4jOIN1/BWr+9RVpIjoDPee90eo7zvOPSxVkQ3L4FgzexYjkTz66vP4813qJxsCf08fnQxJfY&#10;QuqmvnYhWJcHIPB534RrVZ/Ylex9/MY8D/A58+mzrG2Im5byFgmI1uWtBrNrW/75EZB9Ep//WHv7&#10;ShSxS2ARh1+k2PohgSZ7iRzb0O9iurExeNLrjUmUBEiABEiABEiABKwSqBWzr6zspDynKOfwKQNI&#10;ybfA1zpNztdTwlOsLxSsFxv6hROvyQuu8+XpQsH6ckbeLShY90ZmsoOasNHnpqpJUvk6rZYDVYgo&#10;WE8mcShYTyYUwR0JuqaDe18zAI8x38Hg5ttopdeb4CnXEWL91311dDQYQ5A+7ipEHJcESIAESIAE&#10;SECfAI77O1dXV/sQx0oV9T6rqOszTtLisnNfiLHuVldPNnq9YZL+R3JK1gfWxRkErPuRhlyRh0Eh&#10;+HyOMZM47765ufncYl84Rt93sdg1FUaj3wDMX8fyU8aR3MLni9aYM7H1+vozLXvaduTtBMjpAw27&#10;wW5k4cYZ/JyA5SHeDDbQ8LU0G1JRH/xOMe9oe2YbxlGELoEFHG3mz77Yi9tDGE3v7uRc6fetra1R&#10;e3O0QAIkQAIkQAIkQAJpEJiJ2a+vd3CtvIdz/H/jem53/lalna49jHIe3/UkrYwf8HpH4VzdCsX8&#10;/KRgPb+YasyIgvXGFClYb4yuviMF6wGgJmpSRdy47IZqonOnWysrKvGvA0nBelIplrxonfuISr4E&#10;XdMqHjYwUkhuzKqiS8U4fONi/w8hhXU7lG9WR2+QN+xCAiRAAiRAAgYJfEMVdahi91fv7l6trK7u&#10;JX8Ob5CxCZcrzn9vIZaerq0db/V65ybmENBJeduAiGznN2QDjvSj6ZQqZTcVgN/PCHMR4f0oFrym&#10;lfBjV4K/54GHAT5p5hdYH+KT5NoVgT7iI/PdbZsPwW5aP7hxhtgcQnyaJMu2/GL0lze1YBzZP1vH&#10;O6S/UYQuAQUcIdmUYltzP5m9fbDXG+D7gg+9lJJBnCcJkAAJkAAJlEmgazF7lPP4MkPrP+uA1zua&#10;5+r+E2OPVgQoWG+FL9vOFKw3Di0F643R1XekYD0A1ERNqogbCxETJhrCVm6pxL/OAwrWW8VGu7MJ&#10;sQv3ktZhD7qmW3vX0EAmefG9Ojoq7E17vT+xJscgMvuwOnrD3GA3EiABEiABEjBOQCqeoop6v7e+&#10;/mp6e9tfXVvbeTwlE+fxxuOQnPuPz3+n0xOphg3B6yQ5XyM7hDWzPxer/7RWQrqCcd+hetlxyDFc&#10;bc8FxlJdvREDEe6h4vdT1/E02jWt4i1vlIKvzzV88LEBf0+x3o58+ixqm3qVdXkIBJ9PbeYb7IZ1&#10;9U2zc6zHwzb+ltx3/oYKye83KXKIInIJKN5Ikak1n4LtJ3MQ8vaOu+n0YmVzc/gkkbemWIsR/SUB&#10;EiABEiABErBHIIaYPcq5vD303Xgc8Jon9Pl6N8AKGZWC9UIC7TlNCtY9gf3TnIL1xujqO1KwHgBq&#10;oiZVxI2ZiAkTDVFQt1TiX+chBetBY+dr3ITQhXuJb1gr2wdd1yoeehoxkhe4QB/KzHDj66N831dH&#10;R/WmEcVFnjFncxIgARIgARLImMDl5eV+b2PjBaqo96WK+rKpmjiPXzYJ/rs/ATkHnk6HECVLZeax&#10;v4H8ejSt0t2WRFdVvuv8bssB84ku9oXPH5DH/SaxwBqIfokrD0bg876Jv3V9Uq6yLj63yatgN6sX&#10;30iV/fE1r7WbZ6k8NIeHKc5godHabD7y4p5RRC4BxRuhuJRkN9ieUg1xNEXldfzTAG9vGJXEmXMl&#10;ARIgARIgARIggXsCWmL2KOfyDJsbgYDXPJHP193my1ZuBChYd+NUWisK1htHnIL1xujqO1KwHgBq&#10;oiZV7voYERMmGoJO3VKJ/6IZULTeaXwfDm5C6MK9RCVfgq9rFS89jCSQF7j4HsPj8cq8Ojq+J7g5&#10;PsJnwhtaHrFkUxIgARIgARIokMA3VK7tXV/3V9bWXuA8bb8JAhPn8k0mxj6VBKQaM/7hcGNjY0hE&#10;swdCd8BEKl4fxOYh1chRyflZKqLYttXVhV8Xwumbm5svTSvCdyRY3wHrL5r5JusaufQ8lVyqmluT&#10;BwuC3ah2uIk6r8AvD/WMNGNVmq1v374dgOEp8nMnhblHEbkEFG+kwNC6D8H2lWVgptOxVF+XQhQo&#10;PjFY1pz/TgIkQAIkQAIkQAIlEHAVs0c5jy8BuNYcA17zdHa+rsWmZDsOv7Usw8P4LyNk8N8pWG8c&#10;NArWG6Nb3LFS8JaAaCzQdIs1qyJsZF6YzR+V+C+aPQXryeSGCZEL9xKVfAm+rlW89DQSODfuq6ND&#10;DTPCf/8FQfpMjM7q6J5xYnMSIAESIAESIIGZuBbir/7qxsYrnFP0e6uru22xmDiXbztJ9pcKxxNg&#10;ONnc3HxHHH8TkArA4PIe5+Z7XTCBiPMlPsMuxq4aEyzO2gr30V8E+OOYc4KwuPH9rK5iAJH9J+28&#10;Qz6fQBT8NiZ7n7F8H4hoHFQXpxxvosq+iRx5zQd8XKDWt5k/GPQGLY7aWWrXO4rIJaBwo93s2Xt2&#10;3E8EgzywJsf/u+n0Yntzc5Dyw0aJIKMbJEACJEACJEACBRJ4LGaf9nq78+vonQJxpDXlgNc9qZyz&#10;pwXciDeOv7Usmg3jbyTWPm5SsO5D64e2FKw3Rre4IwXrgcAmZlZN2BhYTJgYtmzcUYt/HREK1pPJ&#10;FRMiF+4jKvkSfF2reOlppEVu4MbrBGUER1C7THAR9cd9dXTx4MmTJ0NPT9icBEiABEiABEiABH4i&#10;IFXUcY6xv3p392olgLDWxLk886ItgXPc1DumIOofjDiP78/F6jtt4Tbpn5q4WMT7+HxuMpf7PvOK&#10;1M/b2PDtC5/38Pnk2+++fVeCdeSeVPU/aup3Vb/UKvZX+YhY7ePzftm8g96gbHADFQ8YHOLtZ+fL&#10;/Oa/LyZwLW+EWVk51X5Yw5U7BeuupPJtF3RvaYEN++IQvl1MNzYGTyI/9NXCbXYlARIgARIgARIg&#10;gc4I3IvZe2tr8pvpvylmjxiKgGJ1mUWq5+wRCdsdqsHvLY8ny/jbDX+t5xSsNw4qBeuN0S3uWCt4&#10;ayEaC+QqzbYgoCZsZF60iEK3XdVyoGoaFKx3G9wHo5sQuXAfUcmXoGtaxcMGRhbkBm4ajSBIn9xX&#10;R0eujzHC7ANBunzzjwRIgARIgARIgARUCYhw9Orqqg8x4ysR1a6ur++oDlBhzMT5fGgIedofzoXq&#10;ozyn12xWEPYeoedps97te4kwDZWwX7a3pGcBAuoP2HP6bSxiXu8wr+M2Nnz7yh6Jzwfffg/aH2ON&#10;vGvRv1FXV+G2r/HUHoSo8n+ZWD/ozcl2N0+j57dv/K20xzmO7MFvsF8EP7+5Z0KxupXsCOtn0P1F&#10;y/XpdIy9fIBj0wXf7qAFlXZIgARIgARIgARKIkAxe+BoU7AeGLBh8+1+c5lN3MQ1m+EQdeI6BeuN&#10;sVOw3hjd4o4UrAcCm5hZNWEjhaaJRdbdHbUcqBqSgnX3QARuaULgwn1EJQuCrmkVD92NzKqjr6yM&#10;UKkUevTpR+mJXB7KN6uju3NkSxIgARIgARIggfYELi8v9yEWfQFxSh/W9n6wGOG6x8T5fHvMxViA&#10;IHuMzwkrAv8Ycpzz74CLVLY+6CoZUqyCrSD6nuEE19f4DGKybfvwQVcCb8lFfL5os0oxvx7PUeYu&#10;D0hUVdkOemNS4cYp5iIi0kO+raJ95srDebIfw9J+e2vLLVCwvpxRCS2C7jGaAOf7lezp2HMG+L7A&#10;Od2Qe48mZNoiARIgARIgARIokQDF7ApRp2BdAWKmJhR+dzFzzZZpCINMqyIvGGc30hSsu3HybkXB&#10;ujcykx3UhI0UmpqMvzitlgNVBCIIN8yCj+y4CYEL9xGVrAi6plU8/McIboCO8X/NPvjvP3GTZ/bf&#10;+J7gRs9IeTiaIwESIAESIAESIAFnAt++fdubVzN+ge/9pR0jXPuYOKdfCooNQOBEKkZT1PRjLog4&#10;EiLZ91Ui2ZhZg7i8xGcYc8xlY93c3HzS4AIb0S8XEdO34Plm2Rzr/r2LqvD3vmhxfzy3LufkGgf4&#10;uDcXre887BP0hpXCjVPxFcLR0fr6ujycIb8v8K8lgevr6z5MnGH/2G1pqrZ7FLH638kRagq0q0Ag&#10;6P6i4N8PJuoq0KHyuhTckArsfOujNnTaIwESIAESIAESKJ0AxeyOGRD4usfUebsjsiKaKf3mwvhn&#10;mC0UrDcOKgXrjdEt7kjBeiCwiZlVu1NFoWlikXV3Ry0HqoaMINpwnylbmhC4cC9RSdSg69rDQ9yg&#10;GUrz++ro+M+RiNG3t7dHFOh4gGRTEiABEiABEiCB4ASkoixE6n2cq7zCYH2cq+x6DRrh2sfE+bwX&#10;tOIaS+XfY4oof467VBCfi9V3usyKrqp5L5ozfDrA56wtF7k2W1tbe9nWjm9/iavTQz81hrvyW9yB&#10;71Lt/8h3zi7tYfdZ6nvB4+r4QW9KKt04vWeP2E02Njbk4ZORSzzYZjkBefgErRo/fLJohCgy8sCi&#10;jeUE2WIZgaB7zLLBff7dfb8a4Rh2AdMDFuXwAcy2JEACJEACJEACJOBPgGL2B8wCXvuYOWf3T6H8&#10;e7hfxyxkwRzILFXqHsbObJqhpkPBeiCyFKwHApugWRVhI0WmCUbWzSWV+NcNFUG04TZLthICJgQu&#10;3EtUkjXoup57+KA6+gT//Qf+Z3kN7kyQzhsxKmGkERIgARIgARIggcAEpIo6htifi9Tlv5v/Rbr2&#10;MXFO35xilj0h+hxjYocQTw6znGDLST0WxbY017h7l8LoOqflQRqIRKW6+m7jif3T8Vgq+yvY8TIh&#10;Vbrnb6vw6nffuMu4YOx9fN43cnxJJ9g9xwMEhyFsa9q8f+Ag6A1JpZumVfNGlfxD/D5xrsmkZFvy&#10;Jgzs2fIATV+TAwXrmjTt2gq6z2hiabZnybngEOvnAkU8Bpru0BYJkAAJkAAJkAAJkMBiAsWJ2SlY&#10;55KoItDsOuYnS2au25gFbgQoWHfjVNOKgvVW+Oo7U7AeCGyCZlWEjRSZJhhZN5dU4l83VCTRhttM&#10;2cqEuIV7iUqiaqzr++rocEgqAv0l3yJGx/eYr7VVCRONkAAJkAAJkAAJRCYgQqurqyupnv5KKjrj&#10;3GZH1YUI1z8mzulVodo1JhV+4f3J5ubmO7uzCOe5iLEh3JIK1gfhRnGzLA8VQDz8PLW3QElFY/ik&#10;UtEYdmR+Izcieq0gGP7Sdq9Ff41LXO9JSY7i88W7o2MHC1XWhcH17e3nNe3j5T0jpRumS5CfYH2/&#10;dQwLmzkQuLy8lIf9zsC19XkUxeoOwAtoYkr0oLBvYW8d3IvXUzv3KCDdOEUSIAESIAESIAES+E4g&#10;SzE7BevM8CoCCtcxYtbUtRszYTkBCtaXM1rQgoL1VvjqO1OwHghsgmZV7vpQZJpgZN1cUon/oqEi&#10;iDbcZspWJsQt3EtUEnXZusaNkQkGGuFzXx19BTcbhzI4xOizb/6RAAmQAAmQAAmQQA4Erq+v+xCE&#10;vMK5Th/z2Qs6p0jXPibO64OCNmH8HDl3TBFSdazk4RGp3AxGYdekY6p0JeZe5N68uvrntmJvGQN7&#10;4GR9ff2pIw7VZhi79b2srgTrAgKCe6lwHyRPrVRZv5YHvKbTD6qJIcaUbpY6+sU92RGUa7P5Q0fy&#10;QM2Ra5+qdhSst6GXT9/WB4pYKMLsWyMcK3/HuciQb6yMFUiOQwIkQAIkQAIkQALLCZgVs1Owvjy4&#10;JbZQupYxc+1WYoybzJmC9SbUvvehYL0VvvrOFKwHApug2WXCRieXKTJ1wpRiI5X4L5pYJNFGimxT&#10;88mEsIV7iU7aTKcjGJrgM8ZNxD9xg30s/y0fVkfXQUwrJEACJEACJEACaRIQISxE6vvw7gWEH/Id&#10;9y/C9Y+J8/q41FMabTgXqsv5OP8qCMjbDeZi9Z1EAB0jZu8S8eW7G2Ak1eePNPzqShgtscantdC5&#10;ywcKNONQFcsu5+aTW1Ltf0Wp2v9sXKUbpT5zgCB0hAc3XvJBIh9qy9tije/hwY6zJg92RBGryxQC&#10;CjaWE2ILFwJmRA/h9y75HXeA9XSxsbExdGHHNiRAAiRAAiRAAiRAAvEJJC1mD3j9Y+a8PX5KpD+i&#10;wrUM459+mL09pGDdG9nDDhSst8JX35mC9UBgEzSrIlimyDTByLq5pBL/RUNFEGy4zZStTAhbuJcs&#10;T1RUR8dNvZE07E2nH+X7vjr65fb26GmvN1luhC1IgARIgARIgARIIA8CUuHz27dvfZwPvcKM+hCi&#10;7XY6swjXPybO6zsNQvzBIYQc43OCypjn8Ue3MyIYHcHb01Q8FlHY2tra61T8ufdDHrzB57OWX9gX&#10;D/GJnpuKgnURGQ+1ePjYwRz28Xnv08enLWwPkYMvffp01fZas9q8wo3SJhwgvJ9ABCr5NGrSn33q&#10;CVxdXcn+/gb5vOPKKYpgPaBYw3WebLeYgCnRQ8S9S96OguubAfatj9vb2wM+bMOVRAIkQAIkQAIk&#10;QAI2CHQqZg98/WPq3N1GusTzUuFahvGPF65oI1Gw3go1Beut8NV3pmA9ENgEzaoJlik0TTC6bi6p&#10;5UDVcBEEG26zZCsTwhbuIyu30+kYa3KMk/4xXrv9J27gTdZXV0e3q6uTX7e2RsxkEiABEiABEiAB&#10;EiidAATqe2CwD+GGVFHvJ8Uj0vWPiXP7pAIT1JkTqdBNIVE9Y3mwBMIrqRh+EDQSHsblIQMIK5+n&#10;GDepQK/5hgjYeobP2AOPSlOpyo1x37Q1Bhuv8Rm0tdOkv+QuPl+a9HXtg7l1Jsh39VHazd5gcnv7&#10;aW11dcen309tFW6SthlfROuYyzEfMGpDsbrv/V6Pf12610cRq4ubgQUb+hTLs2hK9NDh/iUPOOFz&#10;IQ/b8e2Z5a0TzpgESIAESIAESCAPAsHF7IGvf0ydu+eRMnqzULiWYfz1wpGMJQrWW4WCgvVW+BZ3&#10;rhSxUkwYkHg3ptXEysyNbgKoMKpaDlT5EkmwoYAhexMmRC0F7CN3uMEgyYZ4jHCT4a9bfG9AjM7q&#10;6NkvQU6QBEiABEiABEigIQERyaFyp1RPfyHVbiEO3mloKk63CNdAJs7t49DucpQBcvG4CyFwl5P2&#10;HVvWrwiwwWrPt2/I9oibiNVHIcdoYlurKvn92BDmj9bX15838aVtHy3BOpic4OGCt239adr/RrOy&#10;eIUTlqqsf5tOD9an07OmLKF6b9xVuyPy83hzc/Odtl3aW1m5vr7ug8MZ9v3dOh5RBOuBxRqMtQ6B&#10;dHaFJfNJaP+Cp/Kb8hDfv+Phm+TOZXQyg1ZIgARIgARIgARIoCwCKmL2wNdAZs7dy0odt9kqXM8w&#10;/m6oTbWiYL1VuChYb4VvcWdWWQ8INyHTamLlAoSmCYVN1RW1HKjyKoJYQxVG5sZMCFsM7yX31dHB&#10;WSp2/XFfHV3SCtVv5EYC/0iABEiABEiABEiABBwIiNgJQstXEDv10XzPoUs6TSJdA5k4t08nKmqe&#10;SGVuGDvc2Njg+f0SqiK+novVd9QCoGPoWKri65jStQJeHzTfHIEYvIPY+1jXSzdrWnPpWrCOecjb&#10;AY7cZt2slZUq6zI78DhbafK2BIWbo83oLux1jvVxGMAuTf6dK2/x+Q8Y/3AMiCJWlwgEFmswyO0J&#10;mBI8pLmHIc3vJjinGeD7Ynt7e9A+KrRAAiRAAiRAAiRAAiSQGgFnMXvgayBT5++pBbFrfxSuZxj/&#10;roMYYHwK1ltBpWC9Fb7FnSlYDwg3IdNqYmXDItOEwtGJK2o5UOV9JLFGJ+AMDmpC1JLyXjKdjkSE&#10;fl8dHTcExkiD2YevYzW4IOgyCZAACZAACZBAMgSkCjNE6vtw6AWEe/Jt+y/CdZCJc3vbUfzBe4ju&#10;JvgfTliR1y2oEE4doeWpW+t4rbDXDCCefB1vRPeR4NsBPs2rV1cMhf30NT4Ddy/0WioK1oeI2Us9&#10;z/wsyZs98Hnv18uvtaUq6/B15+b29tOi6tk/zV7hxqgfUffW87cQvMQ6kT2ef8oE5PwOjGVf69+b&#10;jiJYDyzUUMZUrDlTgoeE97GHCSTnOSJex/825G/VxS4tTpwESIAESIAESKAgAj+J2XENNn/L4Y4m&#10;BlPn7poTz8GW0rUMcyCHZHg0h4rcYJzd40zBujsr75YUrHsjM9lBTaycssjUZGTiOa2WA1UuRxBq&#10;xCNlfyQTopau9pLpdIKbZiOJcm86/SjfuKAbyjero9vPfc6ABEiABEiABEggLQIiePv27Vsf51uv&#10;4FkfQrHdtDxs6U2k6yAT5/ctUSbS/R1y9YSCxuXRkLUNoZRUpD5Y3jpuC6mOD+Hz81TjeHNz89lL&#10;BOyAD/aC/uSzyAXwVrnH0bWYW3Iany8OuFs1QV4e4nPeykikzuCxdzedfnIaTunGqNNYDRvJ3rC+&#10;vi4Pd4wammC3JQQuLy/3sf+e4oe2OOd7FKybyEmVg0SMmRrYx2owjLBfi3h9sLW1xf0tRq5wDBIg&#10;ARIgARIgARJIiMB3MXuvtwe3/i0PFDcVs5s5d0+IfzKuKF3PMAeSiaieIxSst2JJwXorfIs7U7Ae&#10;EG5iplXuXnUlMk2MpUV3VOJfN/FIQg2L3Lvw2YSgJdReMq+OjpPp8ep0+ud9dfTb1dXJr/zRvot0&#10;5JgkQAIkQAIkQAKFEYBAXX4c34cgTKqo97OffoRrIRPn97YDPcR1wzFFjG5BFGGvVNWe3/xy6xSp&#10;FQSpE6nSnWoswe0tfHujiaNLobemyFtiBzHxU002vrbwMIFUFJdjWLC/uWj6WbABlA1Lzq4sy1ml&#10;m6LKrleak7doyBsJNjY2hjHGK3EM2Reu7u7e4NzlKPj8KVgPjrjtAKbEDob2sgVxGUv1dXw+bm9v&#10;D9rGj/1JgARIgARIgARIgARsE/AVs5s6f7cdGn3vla5nmAP6oenUYk1eMM7uUaFg3Z2Vd0sK1r2R&#10;me2gIlgOJTI1S9WO4yrxXzTdCEINO7S79dSEoKXhXoLqXkOhe18d/RbV0jcgRr/c3h495audu008&#10;jk4CJEACJEACJFAkAanacnV1JdXTX+C/9yH22ykKRKTrIBPn+MYCL8JRiBePKehxD5xUXJ6L1ZNc&#10;5ylXr54L/aW6uja7Y9h85x5FvZaYUx+fD1oWu6wUL3NAbstbA4605lNnJ+U8rfJZ1jxE6/3K+Sjd&#10;EA3N/LF9PJxwiErE57HHLWm8bzhe9ORNHHjDTpB5U6weBKu2UVM3wY3uZ3UxkwfBcLwZ4vtCznVT&#10;ffOMds7RHgmQAAmQAAmQAAmQgBuBKjF77++H+HfcLLBVUgSUrmdMXcMlFYBEnaFgvXVgKFhvjbDe&#10;AAXrAeEmZlpFsNxQZJoYiiLdUYn/InKRhBpFBs9z0ibELBV7ye10Okaeju+ro9+trEzWV1dHrI7u&#10;mQBsTgIkQAIkQAIkQAKBCVxfX/chfngFcWEfQ8kP2WX/RbgWMnGObyQLpMIuqnD/JiJfinfcgwZh&#10;8gE+Z+494raEb+eI62HcUd1HC1FdXUZHDj/vqqK8PKSEz3t3CotbYh54Dr030bLna0d7PnXjW6uy&#10;Lg9bXN/efl57/LCF0s1Q3zgptk96z1CcZ6em8OadA2xUp6trazuqjlCwroozlDEzYgf7+9nSEMob&#10;WfC5kArsT548GS/twAYkQAIkQAIkQAIkQALFEvjy9Wt/7fp6B7/R7AHCv6VgDcXsiaeD0jWNmWu4&#10;xMORjHsUrLcOBQXrrRHWG6BgPSDcxEyrCJYpWE8squ7uqMR/0XARRBrusy27ZapiFtyUHUpkIAwZ&#10;4cLmr/vq6PifxvyhvOyc5exJgARIgARIgATSJiA/SkOkvg8vX+CHavnm30MCka6FUj3PN5YMA1yP&#10;HCOPx8b87tRdiK3PwOygUycWDI5rzRHE6i+7FDsvYiN7KD6ftflJ9dT19fWn2nZd7WmL8BE/ieHs&#10;d4Mu/kSYjc+XSGN3Vhm/yfwu8XDCxsOHE5RuhDbxRbnPEMeE16nuHcpz7czc7KGHv6ut6xxHKFbv&#10;LJY+A5sSOuSzp7mGaCzCdex/FxsbG50dd12dZTsSIAESIAESIAESIIF0CFDMnk4sfvBE4ZrG1DVc&#10;omFIzi0K1luHhIL11gjrDVCwHhBuYqZVBMsUrCcWVT93VHKgbshIIg2/GZfbugMxy0REAvihe4If&#10;vP8Q8vjv2Q/eEKPzh+9yU5EzJwESIAESIAESMEhAhEWoiNmHgGsmUMdn1+A04roc4Xqog3P8uAwD&#10;jibXKjB/TFGOH2TZC25ubz/g2m5Pegb9TcHPte+tRbQ9F6tLjJP8CyX477qqPOZ1iuPDkRb0rgXr&#10;Mo+bm5tP9/muNa8qO/O8fWZJKC3xRqXsoxWFm6Ah2fraluMDHvw47OpNBb7+Wm4vb+iB/6f4wXB2&#10;TGn8R8F6Y3QxO5oSO2S2r/nEWY5HOO4N8H2xtbU1tHRc8pkn25IACZAACZAACZAACYQnQDF7eMa1&#10;Iyhc05i6husQtamhKVhvHS4K1lsjrDdAwXpAuImZVruxSNF6YpF1d0ctB6qGjCDQcJ8pWwYQs4zm&#10;P2DPqqPjh+wxKM8+rI7OfCMBEiABEiABEiAB+wQgUN+DQKGPmbyaf9ufVMwZRLoeCnCeH5NS9LEg&#10;sJxg0JPNzc130Qc3PiCu+/auIVZfW13deTiVoL8rNGCG/UqEpucNukbpAo59fD6EGKzruWN9fdA8&#10;XoDTCR4+eBuClatNbRH+onFTmK8rF2k3e4Dl5ub7Ayw+fVNvK8cKPNAkFf5Hqfuag3/fbm/frtze&#10;/md1be2H44vT3ChWd8KUQiNTYgcFcUcKzDV8kMrr+HyUb/7mr0GUNkiABEiABEiABEiABIQAxeyB&#10;80DhmsbUNVxgnNmYp2C9dSgpWG+NcLGByptNFCUHph7fvNpNReZG/OApjaiWA1X+RBJoKKHI3oyn&#10;kGVWHV2g4ObcR/m+r45+eXk5evr06SR7YJwgCZAACZAACZAACRRGQIRnV1dXUj39Bf57H+d/O4Uh&#10;0J1upOshz/N83Tnas/YOeX3CSpH+gfs2nR6sT6dndT2D/rbg4W7XFcZdXNUWdT8cE7ktFbrHLn6E&#10;aKNdjTwFAbccD/F5H4LXY5sWq6zPHmS5vv6ABwuyPGdATh+iwvB5jPiXPgZyaff67u4Ux5N9LxYU&#10;rHvh6qqxKaGDgrCjK84RxpXCNRcYZ4C9cRRhPA5BAiRAAiRAAiRAAiRQIAGK2RWCrnBdY+o6TgFZ&#10;ESYoWG8dZgrWWyNcbIBV1gMDTsS82g1FCtYTiai/G2o5UDV0JIGG/6zL7PFQyIIb5GO5iY0fmMcQ&#10;bPwpN0XxuuORVJD69ddf+WNzmSnCWZMACZAACZAACRRIACKzPs4FX+GcsI/p7xWIIOyUI10TUbS+&#10;NIxD5PgxK+Uu5VTZANeJZ3iS+cCld9DfGJY4IA9dQzQrFZEnLr520Sak+Fnmj+v6513M635M+KB6&#10;L0uquSKmr7uckzzMhc+XWD6kINL3nSsedjtCnE59+xlq/w7zOzbkr2lXUShjH5XWT3urq7tLJ0Kx&#10;+lJEqTRQPTiEnpSCsCO0i4nYH8OPIY79F9vb24NEfKIbJEACJEACJEACJEACmROgmN0hwErXNKau&#10;4xywsAkIULDeOg0oWG+NcLEBCtYDA07EvNqNRArWE4movxtqOVA1dCRxhv+s8++BH4qHMsv76ujT&#10;29sRXmU8YXX0/GPPGZIACZAACZAACZDAIgKz6pXX1/toI1XU+6yiHjhfIl0TUbBeHUdcF40htj6m&#10;iKZZnotQ9+b29gP2iT0fC0F/Z6hxZF6ZWsTqIx9fY7dFtebP4LkbYlzEq1NRbQhhN2wO5SGEELx8&#10;bGpXjl80tsUq6zIf7LVShV7OL3L9G2DtHqb8QExO4Gdv/bm7O8L5zZuF86Jg3UzYTQkdlMQdZoKj&#10;5Kg8ZHYvXudeqQSVZkiABEiABEiABEiABLwIUMw+x6V0TWPqOs4rUwpuXJEbjLNfPlCw7sfLuzUF&#10;697IzHZQuZFIwXrZ8V80+0gCDbMBaOA4xOfjKaqjo9LQBE/A/bEyr44upp48eTJsYJJdSIAESIAE&#10;SIAESIAEMiUggp9v3771IRp4gc8+PruZTjXdaUW6JqJo/Z8UkDdHQeT6G8SF7yiYabY0sHfsXUOs&#10;vra6utPEgspvTR4DI84iJD336BK9KURcRxg0WBVqzP81PoPoE5sPKA9B4fNBc/wUqsbLfLCnnIKt&#10;xC/KHzieYw87jDKY0iByvoEH4j7D70Z7hpIbQc3M81HW2TjoQDT+ncA3HIt6d3enOKb0f8JCsbqZ&#10;TDF181tJ2GEmOOEcHWHP/B375XBra2sUbhhaJgESIAESIAESIAESIAE3AkWJ2ZWua0xdy7mlAVtR&#10;sN46ByhYb41wsQEK1gMDTsi8yk1ECtYTiqifKyrxXzRkJHGG36zTbo0Tv9EUInSIK0a44ffXfXV0&#10;eD2GIH2ctvf0jgRIgARIgARIgARIoGsCEKjvQRzQhx+v5t9du1T2+JGuiShY/55mUgX3mILC5ssO&#10;AsGD9en0rLmFv3sG/71h7mDXlcVdOImYF6Jnqa6+49K+SRvYjoW80j3M8QCf1nnz2HjX8xJ/MK99&#10;fKSCeLQ/7GHPrO1jEKzLm1tUH1qIBtxxIHkgCm8wTP5tDo7TMdMM57YHeI3k6erDByIoWDcTP1Mi&#10;ByVhh5ngRHAU8R/fofr6+urqBfbPYYQhOQQJkAAJkAAJkAAJkAAJeBHITsyudF1j6lrOK+KFNq7J&#10;C8bZLx8oWPfj5d2agnVvZGY7qNzNomC97Pgvmn0kcYahAEykItP36uhwHD/Wzn6oZXV0Q1GkqyRA&#10;AiRAAiRAAiSQEAERQl5dXUn19BciqgspiExo2rZciXRdVLJoXa6zkBTHFMK0WxoQY55BFHjQzsqP&#10;vVV+d6pxKJUK3Mt4getb7NFvlrVr+u/Y+4eobP2yaX+NfqHmmIhgfQeMv2hwcrVhscq6zE3yAF/B&#10;ct2VX8h2IlpHfI5RNfg85Di0/SOB2fnu3d0bnOsc4W2TxGOIgKmb30rCDkPhCe7qw/jjvG2C+yID&#10;FOj5uL29PeCbkILj5wAkQAIkQAIkQAIkQAItCZgUsytc15i6jmsZ42K6U7CuEmoK1lUw1huhYD0w&#10;4ITMq9w4pGA9oYj6u6KSA3XDRhJm+M86TI/76ui96XS8srr6J8ToY4w0lptZv/766yjMqLRKAiRA&#10;AiRAAiRAAiRQGgGpYoob/q8g5Otj7nulzd/cfCNeF5UmWpdrLeTDyebm5jtzeZGQwyIEvLm9/YA9&#10;Jch+EuJ3BxE9QaT9PPUq1GC7izz9FPhhomPY73QNyMMOiMWBdlrDplSzHmrb9bV3c3MjMQyyPup8&#10;sVhlXeaCc5TorHzjqdT+BHvQWyVbNONIQM6B0fSU57+OwDpuZkrkoCDq6Bh3csMvi788cIfXmFzg&#10;e8A3yyYXPjpEAiRAAiRAAiRAAiSwhECyYnaFa5tl5/JMDoMEKFhXCRoF6yoY641QsB4YcELm1W4a&#10;UrSeUFT9XFHLgaphIwoz/GbdrDVuiA+lJ24afpTv++rol5eXo6dPn06aWWUvEiABEiABEiABEiAB&#10;ElhM4CsEj73r632cu0sV9b4IH4OexzMg+gQiXRsVJlh/h7VwwuqM7dIVe8reNcTqa9hX2lla3ltz&#10;30LcX+MzWD5qty1CCbkfzgocRLg/6nKmmOcH+NDX9iEVwTrmdwpfjrTnt8ie1Srr8pCGiNYh5g6+&#10;p8SMR81Y5zgOHfM4FD8SeLvQEXLtTeCHgeJPLLMRTYkcFEQdmYWv9XR84j8rBAQBO65lfscbLDo9&#10;p2k9cRogARIgARIgARIgARIonkCnYnaFaxufc/nig20FAAXrKpGiYF0FY70RCtYDA07IvNrNQgrW&#10;E4qqnytqOVA1bCRRht+Mq1vjVZTjaa83vq+OjtfLTtbX10esjq5BlzZIgARIgARIgARIgAR8CEi1&#10;42/fvvUhgHqBzz6emNyt6h/0XN7HYbZdTiDitVEBovUhBGqHqVfWXp4U3bfAPnOwvrFxFtMTjX0L&#10;e+Q7iGGPY/rdZCx5GACfT036uvbBg/Vj/HbxzLV9qHaoQP4Z67LyWNVyzM6rx4v/iOM+Pu9bzsW7&#10;eyqCfV/HZ3vL+nrUvcXXR632WIMjzFXeBDDRskk7bgTmD0fIwyT7bj3YKiYBcwIHBVFHTL4Wxmqa&#10;A/IWnd7q6uD27u7il+3tgYW50kcSIAESIAESIAESIAEScCUQXMyucG3T9FzelQHbdUCAgnUV6BSs&#10;q2BcbKTyBhJFyRHIxx1C40bhzGPmRtzAKY6mlgNVPkUUZSxDcl8dHTdQpVrHXxCojzY2NiboN+Yr&#10;J5fR47+TAAmQAAmQAAmQAAmEJgBx1x4eoOzj/PyVa5XaoOfyoSdcov1I10e5CtZFmIsHio+3KVxR&#10;WT1S+RuGDrr6Tafp/jUXhz5XgRDYSKiq4w/dTqUKN+IS5F4W5neChxPeBg7VUvPyIBk+X5Y2VG4g&#10;1WYx/5fKZqOY+2GPiTJid4NIsQv8xiii9VF3XpQ7Mir697FWzsB/t1wK6c08yEEh1DQVBB2hXLNq&#10;VzX+0+kA5xkXYDHkfRyrGUG/SYAESIAESIAESIAEXAi0FrMrXduons+7TJxtwhOgYF2FMQXrKhgX&#10;G6FgPQLkBIZoeoPwJ9cpWE8gms1cUMuBuuHjiDImctMalTcmKHv1x311dHEJP2IOm5FhLxIgARIg&#10;ARIgARIgARIIR0DEb5dXV/trqKJ+h8qteLByp8lowc/nmzjFPtUE4lwbzcbOSbQuQkAINn9LQbSa&#10;Q2rL3oNq2B+w5+z9MJ8Oftfx3b+k4iby4LmF6vrgLALKD6FzBizkbQPnocdZZF+qHOPzOYQPKVXT&#10;x7r59NO6CTHpuc37m4N3vd7LjV7P3G9b871GmO0GxJSMaTlWYY865ENV3YRE8u3q6uoI+famGw84&#10;6mMCpgQOSqIOZsE/BELFH3alGNEFrnUGW1tbIzInARIgARIgARIgARIggVIIOInZla5tQp3PlxKr&#10;JOdJwbpKWChYV8G42EjtTaMObmBFmG6xQ/jeHKwFxbwwm0NqOVBHQEGUMfshEjem76ujr6+ujjHc&#10;7MOqGmZTj46TAAmQAAmQAAmQQHEEpAIkxEx9PGj5CpPf0wAQ/Hxew0na+IeAwvWRC86MBOvnuA48&#10;sSBQdolL120g8NnDPvQBou+dSl86+m3HdR9DHrzGZ9A1R5fxIW7+HEOoCx5P8Zm4+BSqTUhxfkoV&#10;xiFIPgXro1AcH9r94cag4SrrsufgvOdTDGapjCFvAtnc3HyXij+l+SEP0OA4J9XW+6XNPaX5mhM3&#10;KIk6UopB175EyoExHvwe4PPxF76BqeuQc3wSIAESIAESIAESIIEOCVSK2Xu9Pbi008StSOfzTVxj&#10;n6YEKFhvSu6HfhSsq2BcbISC9QiQExnC9cbgQnc7uqmZCELTbqjEfxGB5YKMWXV0MYGbCR/lG4L0&#10;oXyzOrrp1KLzJEACJEACJEACJFA8ga8QzaxcXfVXe71XIuhrWkV9Ecjg5/PFR1EZwPLrI7UBLYvW&#10;59eIxxsbG7NrQ/61J/Dt27eD9fX1s6WWOvp9Z9lellKl7WUM4esBPstZLzO05N9lnSCmz1uaad0d&#10;fhzByGlrQxUGUhKsw5d9fN6HmOe9zbobglarrMu8IOB+i6/Sql6f48Ggw5C5QtuLCVxeXu7jd+az&#10;EOfeZL+cgClxA8XqywPaoEXsHJC38OCae4jvC3nTRdcP8zVAxi4kQAIkQAIkQAIkQAIkEITAly9f&#10;+lK8BOfIexjg3/Kg9/y/d+oGjH0+H2TiNPojgYprX8bZP0koWPdn5t2DgnVvZGY7LLsp6DSxjm5o&#10;OvnGRgsJqMR/wQg44RlPe71xD98rq6t/3ldHl1fl/vrrryOGhwRIgARIgARIgARIgARyIjAXyLzA&#10;j377eCJzN8bcQp/Tx5hDUWNQtF4bbrlOxDXk8dbW1nlRORF4slIZGkMceQ3T0e88VftZSqLlZQzh&#10;6w54S3X1nWVt2/57KiJ+ESTjmBdMkAyWSRzmJLb4fGkbt6r+y24QycMJGwk8nNB07siRD+jbb9rf&#10;Yr/5AyUvKZrsLnqyZq+urt5gD/E7/nXncjYjL9vTkpooBevq4Ugh/nLuuDKdXuB7wDf0qoeYBkmA&#10;BEiABEiABEiABDIhUCVmxz2tPUwv+O+amSC0MQ1WV1eLEwXraijrDVGwHgFyIkOo3PXp6EZmIgjN&#10;u9EmB3ADZigA7quj40fAEargTSDUGT19+nRiHg4nQAIkQAIkQAIkQAIkQAILCKBq8R4e0OzjnPoV&#10;zon7XcBqcz7fhb8cEwQiidaNVVl/B1HZCcV9eitExHq4ZpeK0M32po5+63m4p0nFTFQBemYlL0KL&#10;tx9mB5iIGHb2m0yXf5jz+9lDWoH+UhGsy/Rubm4+wZ89zam6Cvtuer3DrV7vXHPsWLZkL7q+vv4s&#10;Fb1ijZnCOHPR+iHWxygFf0r1Qc7VsW7lrReqa7dUnsvm7bqnLbMT7d8pWFdHnWAOjO8gXEchpQu+&#10;vUk93DRIAiRAAiRAAiRAAiSQKYF7MTvufe3hHP/fKFC6tDJ7pijsT4uCdbUYUrCuhrLeEAXrESAn&#10;MoSauKGjG5mJYDTtRl0OzKqj4zO/MfwHJjnB66ZHrI5uOtx0ngRIgARIgARIgARIoAUBEV1dXl3t&#10;r/V6L2CmH6uK+iKX1a7pWnBhV08CkQTr4pUB0foQQjIR9I09KbL5AgLYq/Ygrn0PtrutQHX4W4/s&#10;bamIsl0YxqyuPlvbiVQel+rZIR/Ygu3nqQh+5W0F8OXIJR+WtfEV9EH8PEaV9WfL7Kb67/IGGggF&#10;5QGaov7kN1TkzGuKJLsPO6qtH2GflorrO917k68HvntbpyQoVg+CP+UckAche6urg9u7u4t/bW0N&#10;rTwQGSRQNEoCJEACJEACJEACJEACDQlQzN4QXFfdKFhXI0/BuhrKekMUrEeAnMgQauKGDm9iJoLS&#10;nBtSDR2vRpzgh/oR/vuv++romMiYr0o0F046TAIkQAIkQAIkQAIkEIgAqoL2cXO7j5vbrzDEXqBh&#10;WplVu65r5QU7exGIJFpPVbAu4ksI+Y63t7cHXtzYeCkBVJM9gADnVK2acVe/90ynJ5jD26UTTqQB&#10;8vkM3A9iuIPfbwZg8zrGWMvGwIMRX0IKQFN6aAHc9/FpJbpuI+SzXGVd8kgE//g6WpZTOf471snh&#10;1tbWeY5zszSnebV/2av3Lfltxdc2+1snc6RgXR27wRwYYF/4KOdVvB+mng40SAIkQAIkQAIkQAIk&#10;UCABitkTDDoF62pBoWBdDWW9IQrWI0BOZAg1YUNXNzAT4ZigG5Pp3d0Ir2iZQKAg1dFXbtbXh/L9&#10;9MmT2Tf/SIAESIAESIAESIAESIAEfibw9evXXfyv/dW1tVe4ed0PKcTT4q92XaflEO0sJxBJsC6O&#10;pCRal2qzENr+ZkmIvDyY6bQIKgiN+bvPdDpEjrxMh+xiT3Cs2MXnc0R/j3FsehdxvNqh8PBJUH2a&#10;VKfGZ5DCXEXsis+Xpr60BWW9yrrwg3D7A3J3rylD4/3Osa8dGp9DFu7Lw6jIRxGuyzk//5QItN3j&#10;lNxwM0Oxuhsnz1amcuDR3OC7FHW6wHXTAA8YjTynzuYkQAIkQAIkQAIkQAIkQAJLCFDM3lGKULCu&#10;Bp6CdTWUiw1V3vCOeXMq0jxLH0ZN2MDciJpK99XR569N//NufX18h8ro26yOHjUOHIwESIAESIAE&#10;SIAESCAPApeXl/s4t34xr7i4O5uVsWsctWu7PEJqYxblidbPIVQ8mV/H2oiRES9FCAoxq1R+7gd1&#10;OcK+eHt3N9lYW3uGPJkEnYuicTwo8AH+hmX/wF+M9RyfkeIUGplC3u3h86lRZ8dOsJ9UpX0Irj/5&#10;Cq5VBXyJ8XAM4/dmkjMQC39QewOErwPdtx8if+QhDDP7W/fIwnmAN5K8RTzehBuhLMuqe11odBSs&#10;ByFsKgcWExhjLkOck178wrdBBckVGiUBEiABEiABEiABEiCBhwQoZg+YDxSsq8GlYF0N5WJDFKxH&#10;At3xMGqihgg3LTtGFXV4VEcfyoC4gfFRvu+ro69cXo6ePn06ieoMByMBEiABEiABEiABEiCBzAhA&#10;oCIiuz7Ot18tFBkaus5Ru7bLLNZJT6cQwTqE1CPE4XhjY2N2ncs/XQIiAIWI9j1Ed7u6lmusBd4X&#10;73q9lxu9nplckWMJPh+isMcgUmV7fX39WazxFo0TY+6pCdblLQY4bzhy4R9CuGfxgY7HrK6uro4g&#10;WD91YZhjGzkmYg2LaH2c4/yszUnekIGHKKTaet+a7yn5G2K/Czo/CtbV8ZrLAR8C0+kAe/fFNsTr&#10;fODIBxzbkgAJkAAJkAAJkAAJkEB7AhSzt2RIwXpLgP90p2BdDeViQ7U3uwPfmIo0PQ7zgICKsIF5&#10;4ZxT+CF8vILPfXV0dJxAkD7awKvRf/3115GzITYkARIgARIgARIgARIgARJwIiDVh6WKOgRSL9Ch&#10;j8+uU0dD1zkq13VOUNhIlUDGonUIOydYe8dbW1vnqsxo7DsBPHxzgN8WTjupVhxifzRYPbpJxe02&#10;KYw1dY54H7axodUX4q0j2AoqPMZ8h5jvSy2f29qBP/v4yNsMav+Ci/YMrpPHsHB8EIb7beNhtb8c&#10;H/EQ18sU3pRglaG233KdgAe/5IEUt2sEbQeM2wu+72nyoVhdk+Z3W6ZywJfAg5yZvfl4ZeV37BVD&#10;XOPIf/OPBEiABEiABEiABEiABEigIwIUszuAp2DdAZJbEwrW3Ti1bkXBemuEZgyoCBtC3Kg0Q/BH&#10;R++ro6+sro560+lf8iPW7cbGhNXRjQaUbpMACZAACZAACZAACZgkgGqJfYjpZlXUMYG9RpMwdp2j&#10;cm3XCBQ7NSaQr2D9BMKvd6xC2DgzlnaUSs9odLS0YcgGmntkYsJkF2z4vecAnzOXtlptsKYO8TnX&#10;stfGDnLwLXx508bGsr4JCtZ34NOXKr9jifVyqLIuDxLiPO1zJw/bLEu6iP+OB14O+VBXROBLhpK8&#10;xBsA3uD8pdtjazpInDyJtfc5OePSiIJ1F0rebczlgesMF+fLGL83DPDWjAu+ScoVKNuRAAmQAAmQ&#10;AAmQAAmQQBwCFLPPOVdc02R7/RY4tShYDwz43jwF65FAJzCMiqhB8yZlAkzqXLivjj7t9SarKyt/&#10;oN2sOrq0f/rkyTBh1+kaCZAACZAACZAACZAACWRN4OvXr7uYYB8ik1c4b5fvHZUJG7rWUbm2U4FG&#10;I14E8hKtD7H2RFA79mLAxs4ERFAHcYxUJ+47dwrdsOU+ifmM19fWnlt6wEHiAMH2J+S7HHui/YHR&#10;01Q4Yf4f4EvQPERuTCAEexoNsMNAj6vqd3KTJ4Mq6/JgIdbPBwfkuTd5B+H+ce6TtDQ/vL1kT95e&#10;Enp/s8Rkka+d7IFt4FGw3oZeZV9zOeBDwDFf5HwFe8YA54cft7e3B6mcq/lMlW1JgARIgARIgARI&#10;gARIoBQCxYjZWV1dNaUpWFfFWW+MgvVIoBMYRk3U0PIGZQIoVmav9JtOJ/fV0e/W18d3KyvjbXye&#10;PHkyTsFH+kACJEACJEACJEACJEACJPA3gcvLy33cDH4xF5TsBeFi7DpH7fouCEwarSQQUbAu4+Ph&#10;a/U/ERzD6CGrC6qj/cEgfrPYg1j2fWyRtNOsWuyVq72eiNVHTuMk0ihGdfHHU8U6G0G8/TwRBCsx&#10;BOuzPWt1NalDm7zdAPl61KVAb15lXdaN7L1m/2QdwfmgVfqNwBnMH/aaGPG3CDdRbf0Ix12puL5T&#10;xIQbTrLLvdDbZUfxsbfdwjuYygHfWDXMGXlDDIa6wPeA9xV9obM9CZAACZAACZAACZAACXRH4P/9&#10;v/+3hyILO6vr6/3edPp/cL2zB2928RvcbndeNRyZgvWG4Kq7UbCuirPeGAXrkUAnMIzaXZ8WNycj&#10;YZhMcXNPxsLB5KN8ozq6/HDE6uiRAsBhSIAESIAESIAESIAESKANAal4KNXT5yL1/Ta2nPumf53z&#10;w1TUru+cAbGhCoGIonVNwTrEhhNUhv0Nn7cqHGiklgD2vwOp+ArWO0lj8twzb1dWjjdXV98lPadH&#10;zs2rq3+OLWLEuElVYoaAPopGLaWq8pIKl9Pp/sZ0Km856PZvOj3HfnDYrRPtR8dNQHlTwV57S7Yt&#10;zB9IecmqvGnFUfZ75Kg8pHKQlmdpeBPlIKA51YbiY00XcrRlLg9cg6CUL1IkSwTsONb9vrW1NXId&#10;nu1IgARIgARIgARIgARIgATSImBOzE7BumoCUbCuirPeGAXrkUAnMIyaoMHzpqT21O+ro8+rC/15&#10;Xx19AzfQf/31V/4QpA2c9kiABEiABEiABEiABEggMAERiUCk2cfN3VcYqo/PbuAhq813fK3jO2e1&#10;azzfgdm+HQF7ovVzrM1jiuvahd2lt1R0Rrsjl7ZJtHHdM1F1EoLb10n47OHEfYVtjy4qTbHWRMw6&#10;VDGmYCSiYD2pecu5yd10+kUBYTsTuOmEPfiZ9Srr4LkrovXkH8ZpFy2n3vIQGN5UIvk+curARtEI&#10;IEf7yNUzkxXVAlIyJVRWEh8HxGnWtKk88KEcIGdw7jTBPjLAfn/xyy+/DHzcYVsSIAESIAESIAES&#10;IAESIIF0CSQpZqdgXTVhKFhXxVlvjIL1SKATGEZNzOB6Q7LhnFEdfShd76uji0D9dmNjsnJ5OXr6&#10;9OmkoVl2IwESIAESIAESIAESIAESSIiAVFGHO/s47xeRuvx393+Br3W0J6h2jaftGO0tJhBRsC6O&#10;tKi0PoTY4gSiutk1Ov/CEZgJY+/upJJzP9woAS0v2Dsxr/H62tpzaw88iLgWn88BqdWahjg5me1d&#10;3naCz4cYHFIT6sucr29uuqsK/uPNpiyqrF9eXu7jmNJ91foYCb1kDBGtY20dowrveQLu0IVHBHCd&#10;8hb/039iv2EjxUCYEykHEB+nGJfYPpnLAx9AcXJmgHPiC7g1fPLkydjHPbYlARIgARIgARIgARIg&#10;ARKwQaAzMTsF66oJQsG6Ks7Fxirvghi7UR8Rl9mh1O52tcgN/BA/XsFn2utNcNP8D8Cc3Kyvj1gd&#10;3Wxa0XESIAESIAESIAESIAEScCLw9evXXTScVVEXAVyyApAW1ztOIBQbqV3jKfpEU44EIorWfQXr&#10;FNE5xlCpGfbDvZubm/fYE2WPtPtXs3eu9noiVh9ZmxjWwXv4vR/bb+RDUtXoYwrWMdYJqm+/jc18&#10;0Xiztx70ekfRfaq40ZRDlXXhCKZn+DqIzjTdAZPL+3RRxfVs/laA0y6OBXFnung0c0LlOOLjlEIU&#10;xRdzeeBDJXLOSIEufC5wXB/goSVz58g+aNmWBEiABEiABEiABEiABEjgbwJBxewUrKumGQXrqjgX&#10;G2OV9YiwOx5KRdCwQMBxXx0d76od9abTv+6ro2+vrIxZOaDj4HN4EiABEiABEiABEiABEohMQCpp&#10;QuTxAp8+ht6LPHyz4QwJ1mWCKtd4zUixVxsCEQXr4qaHaP0E4ol31qphtwlFl31RwfUArE8h0t3p&#10;0g/VsR/sobcrK8ebyCdV+xGMxRRpV0znWNZghGk6DQFx8Vvk6Bunxi0bpShYv5xO9zem03gVwReL&#10;5pJ6mKFpuOWNEnhIRyrX7za1kWG/c/A45rE3zcjK9QziI8L14nLWnEg5svA4zYwN45W5XHDF0H3O&#10;jFF5Xaqvf/zll18Grm6zHQmQAAmQAAmQAAmQAAmQQD4EWovZKVhXTQYK1lVxLjZGwXpE2B0P1VLM&#10;IK8qHT2ojr6C6uhDmdLTJ09m3/wjARIgARIgARIgARIgARIolwDEl3si9JuL1PdNkqBg3WTYTDqd&#10;lmh9CDHWIdbu2CRLg07PKjevrBwZdN3VZbPiWsTmw/xBK9e5qrXDuElVpJc8hU9R8hTnD+d4eONQ&#10;DaaCIRFX302nXxRMLTfhIJqDoO3lxsbGcLmxtFvImyUwl09pexnXO/AYra+vv6RoPS5319FkL7i6&#10;ujrCuVKUB3hc/QrdzpxI2WEfDc0sR/vm8sAnCAnlDI4DE+wxQ3xfbG9vD3g88Akk25IACZAACZAA&#10;CZAACZBAngScxOwV1zVZX8cFDjUF64EBPzRPwXpE2B0PtUiwLmJ0uDeZ36D+Ez+MyNP9Y/w4wuro&#10;HceNw5MACZAACZAACZAACZBAigREvAGReh83Vl/Bvz4+uyn66e0TReveyNihIYGIovWqKutyzQ/P&#10;D3MQQDaMQPRuMwHs3d0ZBt6PPnikASWvILwU4fUk0pBqwyA+B/hIfKL/zbk9iz7wggFjivfBfQjB&#10;+suU5i++XP9dDXwvmF9+YrkkGTVhI+JfxFse3OHfnMB8D3iNvXNEKGkSkIdz5c0oXT3UFJuKuRvc&#10;fvtpbJxmxzOXBz6kE84ZOS/CVC7wPeDbq32CyrYkQAIkQAIkQAIkQAIkUAaB72L21VUpIvZ/pEAE&#10;Zr4rb4jL+joucHgpWA8M+KF5CtYjwu5uqFl1dIk1NqeP4gZevyo/eMjf6OnTp5PuXOPIJEACJEAC&#10;JEACJEACJEACVgiIUAO+7uO6QkTq8t/5/VGwnl9MU51RRMG6ILgXrUOEOoFQ8Dd83qaKJke/5Edj&#10;/BZzFlT82jE4yS08ACFVgkcdu9JoeMTnM+Kz26hzy04pVhgHj7Bi7QfM5hWmn7fEqN599jaEEFXm&#10;G4rkcqmyLoGSByLw1VcPmmGDsocixodSXdfwNLJ3HddDB5jkKY4XO7lO1tzN7YZ7aq7x05yXuVxw&#10;nbytnJHiYgM8EHrBB41dA8x2JEACJEACJEACJEACJFAugYdi9inE7Cu4LwG96C5+49wtl4rbzClY&#10;d+Ok0oqCdRWMnRrBTa0xHBhjoxkjnn/ivyd3Nzcj/Hgx+fXXX0edOsfBSYAESIAESIAESIAESIAE&#10;zBL4+vWr/IAxq6KO6w753jE7GVfHjQnWZVqL3qblOm2264hAfNH6OdbxscXq1x1FSGXYy8vLfXA/&#10;w0MCWe+hEDgfbm1tnatAi2wEQtG3+NH+zf2wsfdVrMlDfJJiB3FUVJ0a1khs7Euz7HI63d+YTt8v&#10;bejaoL1ALpsq6/LGievr68+574uuqfGwHfaj483NzXdN+rJPHALz/JVq6wdxRow7StTNX2Nq7fdW&#10;DS+ys2EuD3wiYDRncG4mb8ke4Dhx8a9//WvIazqfoLMtCZAACZAACZAACZAACZAAxeyLc4CC9Yhr&#10;hIL1iLAbDjV//ZuUR59VR++hWrpUXMF/sjp6Q6bsRgIkQAIkQAIkQAIkQAIkUE1AhJW48fli/rr7&#10;vSI5GROtJ6fwKzJpGk46kmAdgpNh7+7uhFX5GsapRbeZEHpl5bsQuoWp1LueQ3h6mLqTVf7NhIe3&#10;t5/XFjyUFXqfxTH3aUqiI2GCz5eY8UxRsC4c7rQ4KInjIPJ+nUsFbjnnxHFJ74GAmAkbfiyze2p4&#10;NOmMgPXYhzen+GRzzWROpKy0t6aTVel4Yi4XfNDlkzcDnKt8xGfw5MmTsQ8CtiUBEiABEiABEiAB&#10;EiABEiCBhwQoZoce96//7//L+lo4pZSnYL3baHyvjj6dTnqrq3/Am1l1dPHq6dOnw2694+gkQAIk&#10;QAIkQAIkQAIkQAK5E8Br7fekevpcpL6f+3yd5kfBuhMmNlIiEFC0ficPu0+nx1arXisR7sTMTOh6&#10;d3eGwbPfVzHP0fr6+suUBNc+QX9cXd2lr6aAfc7vucu4sdrIeQE+H2KNJ+MgfySHkvst9Prm5hPE&#10;9HuNWSiL4pAvY4i8nzX2J7GOWH8i9j1KzK0k3LG+tyYBMZITV1dXR9gz3+TwNipzN2aV99hIKWNi&#10;GHO54Eo105zBHjTC5wL70ADXfiNXHGxHAiRAAiRAAiRAAiRAAiRAAssIlCJmp2B9WSYo/3vlTRZj&#10;N+iVkaiZkx8JYGwCxqNpr/fXCm4qyI0FVMIZ84l3Ncw0RAIkQAIkQAIkQAIkQAIk4EhARJQQqfdx&#10;I/MVuvTx2XXsWlYzY9fEmuLJsgKdyGwDiNbvVlZONldX31kVEScSmUZuYJ/du7m5OWslcm00cvxO&#10;8gZAiGdFaCy/f5n7Q6x2UUH7c1vH2+zB8OEdqtMft/VBsz982scnauXrVAXrM0F1r3fkzTegIA77&#10;y2FODyKhSnW7hwK8g2Onw1y0fmh1j7VDur2ncjxBLp8iVvvtrXVjwaRAOeBe200U0hjVZC64oisj&#10;Z8by5m6cw1z88ssvA1c0bEcCJEACJEACJEACJEACJEACvgRyErNTsO4b/ZbtWWW9McDJ/Kn1++ro&#10;K6iOPhRrrI7emCk7kgAJkAAJkAAJkAAJkAAJKBOQKuowuY/PC4go+srm8zRHwXqecU11VoqCdQhM&#10;Bhurq8dY6+NUp5uzX5eXl/sQqp9BgLyT8zzv52ZdOAshzxnEyAfasfIRsKco1Jaq8/DrjTaXx/Ye&#10;CuJuer3DrV7vPPSYvvYvId7f8BHvRxDC5VZlXR7ygdD3Qyn7pm8OyoNBWI+v8XDQ0Lcv28cngFyW&#10;N1ScIWa78UdvN6I5kXKE/bYdUbu9zeWCD+oy82aAc4cLFFIb8GFmn2RhWxIgARIgARIgARIgARIg&#10;gTYErInZKVhvE+0GfSlYr4Z2Xx0dldHHYPTnfXV0/Dg8+fXXX0cNULMLCZAACZAACZAACZAACZAA&#10;CQQn8PXr110M0ofw5wVuTIp4cif4oDkOQNF6jlFNd04tRetTvM0Nv10cUtDWXYhF5IvRg4t8u5vh&#10;TyOf4zhzmJA/Xq5cT6f91en0g1enFo3rfn/FMdpH397CA/euUlUcgqYj9x7LWy4Vv02nJ8gnWUNJ&#10;/cmbaVCF/8tSpyIL4Kw/LPKY59XV1RHif7qUc8ENcot5zqGUfUNyGvu7mXOCpXt0igGLvO+miCCU&#10;TybzwRVG4Xkzv+/9O87zhnhby8gVG9uRAAmQAAmQAAmQAAmQAAmQgCaBFMXsFKxrRtjBVqmCdXkl&#10;2gxPr/dx9jWdjqRiCf5zhArp8s0/EiABEiABEiABEiABEiABEjBBQKr5QZz+al5Bfc+E06k7ScF6&#10;6hHKz78GovU7qby6snKyubn5Lj8gNmY0E7Te3Z3B230bHrf3EvMdra+vv7RcpRG/AX7Ab4L99jRa&#10;WJhOBxDpvm5hIUhXYdP0jSyNRW7T6TuwOA4yoZZGr29uPkF4Wn1u1ZHwTaqsYw0+t7wGH4cFefe+&#10;pH20YVqaflCo4ZzNdsP5wS6u0aTaerfHGgeCjfduB9tBmnS09waZS2JGzeWCDz/mzWNaY5xPDHA+&#10;ccGHnn0SiW1JgARIgARIgARIgARIgARCEuhKzE7BesioVtjOUbCOHwPHmOr4e3X0lZXJ3c3NiNXR&#10;IycXhyMBEiABEiABEiABEiABEghCQKqoQ/ywj88L+Q4ySOlGjQnWJVzJlektPYd85+8pWIeg5Hxj&#10;dfU4J8GiL7Ku2+P3pz1UvT2rFbN27WCA8aXYA35fE7H6KID5KCYvp9P9jelUxLGd/t2urBxvrq6+&#10;69SJisGR05+R07uP/ymoiA2FRSBYf5kaC/FHKs7j4YajH3xLQ/SWZFX6pjGUh3+Qe/JwwE+519Rm&#10;pv0GYHTIY7+d6H779u0A3p6m/NaroPt7iFClsQeHmFnnNs3lgg8x5k0tLQjXJziuDHAs/ri9vT3g&#10;McYnsdiWBEiABEiABEiABEiABEggFoGQYnYK1mNFcT6ORcH6fXV0+D6CKP2v++rouJAeP3nyZBwZ&#10;IYcjARIgARIgARIgARIgARIggaAERMTzv2/f+murq69wHdTHYLv3A1KkHBC9MdE6cyFgLsQy7SBa&#10;h5BkOIVQfcuwYDgWzpDjXF5e7kN8dgaR7U7IcVKzDUHp4dbW1nlqfvn4g4rZlYJsHxsabVd7PamQ&#10;PdKwpWnj9u4uvl4tYcH69wccEhO6zR8eeZaTqEzeGIR99YNmPudoa/6Wi9eI/TjH+eU4J7mWu7q6&#10;eoP8PkptfvE3fAUCie3HCjNKxoTJfHClx7xZSOqH2OO8DA9WXqzibUC85+6aYGxHAiRAAiRAAiRA&#10;AiRAAiTQJYG2YnYK1iNHL0HB+gQ/4I3wmfRWV/8QHKiOPpTvp0+fzr75RwIkQAIkQAIkQAIkQAIk&#10;QAK5E0A1vr27lZV9XLNJFfV+3XwpUg6YCcYE60KC+RAwH2KZrhGtT+/uxvicWBcLx8IYchwIRd/C&#10;/puQYyRq+xwC/cNEfXNy6+ru7mgNlW6dGgdsBMHpeGN9/VnAIRqZxu+xu3fT6edGnVt2wkN5SR7C&#10;RGiKeH1pOb1Q3bOqsi6QCt5fvXIkh7ddeE04k8byUAamIsegvVSmZE6gTNFxsNQxlws+JJg3S2nV&#10;xV/u169AwI4Hbn7HdehoqSE2IAESIAESIAESIAESIAESIIHECLiI2SlYjxy02IL12cXtysrkvjr6&#10;Cm7QyE0aVkePHHgORwIkQAIkQAIkQAIkQAIkkBSBr1+/7sKhfm9t7QVEqVK5d8fFwSTVXS6OW2lj&#10;TLTOfLCSWAv8rBCs4+GVk83V1Xc5VdK1GKm5cPUMvu9b9L+Nz1LRd2Nj43kbG133lfhd395+hjDa&#10;6fga1N/pNEnx//V02kc1zU4qXKcqWJc8gMj0E87L9oLmRAPjOVZZT5l3gxAF75LDWy+CQ0pwAFRb&#10;P8IxSSqud3o8MilQpvA4WEabzAdXGsybpaRc4o/fqSZ46/lgent78csvvwyWGmUDEiABEiABEiAB&#10;EiABEiABEkicwL2YnYL1DgJVeUO72U35WXX02RR6vY/ydV8dHf85QoX0SQfT45AkQAIkQAIkQAIk&#10;QAIkQAIkkCQBqbJ3c3f3Siqo47psr6mTFCk3JefQr9m1sYPhcE2YD+HYRrM8F61DODDYWF09xh4x&#10;jjY2B6okgN+79iAMPEtRtBo6ZHNR7HPreTir3NzrJVEZ/6bXO9zq9c5Dx87X/rfp9GB9OpWHMqL/&#10;rfZ6z1LNMeSOVEQ+ig7FbcDsqqxLpX95SABvdNhxQ1B8q3dgdVw8BWMAZg9RXV+fYd/b78p1F4Fq&#10;V77VnIwl5U5OzpjLBV/4FKwvJNY0/nKtiqJ0FzA+fPLkCa9XffOS7UmABEiABEiABEiABEiABJIh&#10;QMF6B6FwrbKOH9HkgnOMJ6jH6PPnfXV0VFia/Prrr6MOXOeQJEACJEACJEACJEACJEACJGCGgFRR&#10;F1ECPi8gmtvXcpwCZS2SFXYoWA8Il6brCMjvL9gnDvF7y5CUuidweXkpb704K1U8CUHda7wZcdB9&#10;JJp7MBPA3t5+SqK6OqYBcfbTFN+Y0KWo/67Xe7nR6yW558kegP34ffMMDNsT+1OyYv+mM0+dedN5&#10;heiHt7CsQDR4Pn/AbRJiDNoMR0AeYMYxSoTru+FG+dlyU4FqTB9/Goui42D4TeaDKw3mzVJSGvGf&#10;FbObTi9wTjLY2toaLR2UDUiABEiABEiABEiABEiABEggIQIUrHcQjHtxAy4oh/PhZ9XR8SPZSKoo&#10;4T9ZHb2DuHBIEiABEiABEiABEiABEiAB2wSkct7/vn3rQyD3CtddfcxmN8SMKFgPQfWBTYrWAwOm&#10;+XsCd3jNOn6LOdnc3HxHKmkQmAl4V1aSqMrdEZEsKvcijmf4ofOgI4Y/DIt1PtpYX3+egi+PfeiS&#10;03Wv93q71xukyEXO5xC3Lyn6NvfpHA/UHCbsXyPXZvm4spLEum00gQidRKz+/Q97y/r6+ssUH4aJ&#10;gML8EN++fXsLoWe08w0NgWpU6BQdB8VtLh98aDB3ltIKEP/x9O5ugHOnj7/88kuS53ZLobABCZAA&#10;CZAACZAACZAACZBAUQQoWA8VblTnwkXnGE84y83PPzDMRG6QyHBPnz4dhhqWdkmABEiABEiABEiA&#10;BEiABEigJAIQG+xBPLIPEfkLXHv1Y82dovWApClYDwiXpu8JQBB5jgq+xxSapZETc4GqiCX30/Ao&#10;vhczYfXGRpLCah8aiOXe3XT6yadP0LbT6QnExW+DjtHQOATCHyDsj3bu8oObCXMRP1EF+RPEpHsN&#10;0QbvlmOVddmHb25uhPtucIBGB/hBsI453EnxoY2Nl1soRGR0SkW7PXsbyPW1VFsPug8HEKeGjxtF&#10;x8EYm8wHHxrMnaW0QuYAhOuTldXVId7YfiFvbOK17tJwsAEJkAAJkAAJkAAJkAAJkEAHBChYbwh9&#10;9rotiNBxU2HUm07/wmtURyvyA+X29vjpkyfjhmbZjQRIgARIgARIgARIgARIgARIYAEBEdNcXl7u&#10;99bWXuBm3D5ENTtdAKNgPTB1itYDAy7XvLztDp9jvjo9nRwQwRhEku9TFqeGpiVvXBSxOkQl5n9T&#10;nImw5S0niezj+M325UavNwwdwyb2r25uvuCtMJ2cx6DISrJCfmGJPDrF11ETrpH6ZFllffbAyd1d&#10;Og+cRAqmyzCPxer3fWai9b/PK85d7LBNegRm15a93lmo68qQ4tRgNCk6Doc2mOUEDDNvlgYh+n6A&#10;a9/blZWL1el08ITahaXxYQMSIAESIAESIAESIAESIIE4BChYr+Y8mQnS/6mOjoeR74bSlNXR4yQm&#10;RyEBEiABEiABEiABEiABEiCBewKofNe/ubt7JdXvIBTfS4UMResBI5GI0NFnhswHH1rx2+J3njE+&#10;JxSUxWe/aETZ3xGX96iAvZOWZ3G9AYfXUgUx7qj6o0k8IfgTwfqPfx3t6beoMrm5vv5Uf6Y6FuFf&#10;dN3Sd88hYMK6e6kzE30rIiDFQxzv9S3rWcyxyrrQubq6OkJuyAMD/JsTqBOrPwSENidbib7NgYFc&#10;TkAeikbuv8G6Plre2r1Fd5u8u48/taTouAW85V1N5sTyaf3dgrmzlFTH8R+j6MNgZX394snGxnCp&#10;s2xAAiRAAiRAAiRAAiRAAiRAAoEIFClY/14dHTcrIXj4Ez8mjqFIH+NH8Mmvv/46CsSaZkmABEiA&#10;BEiABEiABEiABEiABBwIfP36dRfXalLp7sXddCritx2HbtGbUKAcGHlHAsc2s2JOtKEXri+KEJxs&#10;bm6+4yvRwzFuYpmiyO/U3kEcetyEYWp9IFj/jGP27lK/Yu3vqCYJtq+X+tNBg1kl6+m0u0rWiQvW&#10;RTyKvftLB6HxGTJp0b/PRB63/f6mhDZGMunrIla/nyqEiOeba2uHmUy9yGl8+/ZtD+eLp/KgtAaA&#10;jsWpzaZA0XEzbg69TOaDw7y+N2HuLKWVSg5AuD6Z9nqD6e3txb/+9a8hr5OXho4NSIAESIAESIAE&#10;SIAESIAEFAlkKViX1zsLI9wo/ijf99XR8Z8jVEifKPKjKRIgARIgARIgARIgARIgARIggZYERJT0&#10;v2/f+qsQqOOzD3O7LU1G6U5xcmDMsQSNitNgTijCVDCFvWWA4gTHuAE/VjBHE0oE5kJUqd57oGTS&#10;rBn8ZjlCjj43O4EHjkPkd7C+vn7mPZeAe/3tysrx5urqO2+fInS4lgfyptOfq9FHGFuGQO6NN9bX&#10;n0UartEweADiEx6A2GvUOVIncHyJNTyMNFy0YWSflgdQSn/7hY9Y/XtwsK9jL3xJ8V+0dA0ykDxU&#10;h3UgFdd3mg6QijDVy38Kjr1w+TY2mROuk2TuLCWVcvzh2wAPUn7EuengyZMn46WTYQMSIAESIAES&#10;IAESIAESIAESaEHAnmBdXuEsFdHn1dEx98n85g6ro7dIBHYlARIgARIgARIgARIgARIggZgEpHod&#10;RAD9lV7vlVYFu5j+349FgXJg6gGFjKE8Z06EIutld4TWxzmKCL0oJNgY+/7uzc3N+9RFqDHQoYLx&#10;BDn6LAdRo6q4VXHfx0NwwnccI56+Y1zd3R2trazIgxud/a2triZ9yMIaET5HnQFyGzjbKuuXl5f7&#10;2KPeu2HIs1UjwTpQoHLteLq+/nqr15PzEf4ZJTA/tkm19YMmU0hZnFo7H4qOm4TauY/JnHCdHXNn&#10;KSkr8Z+9pX46vcD12mBra4vHsaWRZQMSIAESIAESIAESIAESIAFfAskJ1u+ro0O0MOpNp3/dyY96&#10;uIGDibE6um902Z4ESIAESIAESIAESIAESIAEEiEgN/xF+NJbW3sBEcd+m2p1iUxp5kbSSq+UQDX1&#10;RVG42NQF337MCV9ieu1R0GACUdHJ5ubmOz2rtKRFANV6+zgWvC+9Yu89z5wqM0NY/BbzeqOVKz/Y&#10;aXgcSL2C+IxZrxeGmWMgIOh/mvIDE1YE0zmt5cepY+ShAceM92vWVKz+fY/HPS1c8xxub28P/EZm&#10;69QIzM9fzrBf7rr6ZkWY+sN8KDh2DW+jdiZzwmemzJ+ltIzmwBiV14fT29uLX375hcezpVFmAxIg&#10;ARIgARIgARIgARIgARcCsQXrk/mTuXID8Q84OKuOLo4+ffp06OIw25AACZAACZAACZAACZAACZAA&#10;CdggIDf3UUn3FUTqfYh492x47eclxcl+vLxbNxQqeo+j3IF5oQzUwRx+X3oHofpJyuJLh2lk2+Tq&#10;6uoIQvVOq0knBvcEPN4m5lMjd1Srq7t44HpcmE7PwfjQxWQXbSAEfg/B+n4XY8/GhLAsdaG15BZ8&#10;/NIZI/eBs62yLghwPv+ptLditBWrP0wdiPyO+SCd+2JKuSXeECbH7f+4PHhtUphKwXHQ9DOZE65E&#10;mDtOpHLIAcxhgBPIC3kYi9fdTmFnIxIgARIgARIgARIgARIggQoCqoL1mRgdIvTv1dFXVsa4cBmv&#10;bG+Pnz55MmYESIAESIAESIAESIAESIAESIAE8iXw9evXXdy02sfnBQRG/e83813FZUbRUJwcOHAG&#10;84c5ETgnHpiXN/Xhc8zXlcdj7jPSXHAqQvUDn36Zt81K3Arh9Vnn8a04Tlz3eq+3e71BqrkEbh/w&#10;G3o/in81QrLUBevCxopYGg9oHuI4dB4lnpEHwT6+hzh8KOXtGJpi9ftQQeB3vpnwAzSRU8r0cFgP&#10;u1gPUm29dv82KUql4DhoXprMCR8izJ+ltHLMAdGE4Jj5+3qvN+S1+NIUYAMSIAESIAESIAESIAES&#10;IIEHBHwE639XR8cfbrx+lG/8qD2Ub1ZHZ06RAAmQAAmQAAmQAAmQAAmQQHkERIj4v//9T4TpL/DZ&#10;B4HdWgoGRceuEaU42ZVUw3ZGc4d50TDejt2w/4zxu9SxVHdz7MJmkQmIqAsizvelVeZdhBki5cnG&#10;xsazXCoSSoyxDj9HTi2n4ZB3T1PmfHVz82VtdXXHaTKujfwFY8lX+seakQdejlwRdNUO62Asa7ur&#10;8UOPW8pbMkKI1e9jA7HicGN19XXK+1LoPMrJ/uXl5T6OM6eI50/XvyaFqf7Hj5zCGXwuJnPChwrz&#10;Zymt7HMABQynd3eDlfX1iycbG8OlQNiABEiABEiABEiABEiABEigaAL/CNZxow8XTGO8DnSMH1n+&#10;xI9zs+ro+KF18uuvv46KpsTJkwAJkAAJkAAJkAAJkAAJkAAJzAjgVeh7EKj18Z+vFlWW+wmXUdGx&#10;a9gpTnYl1bCdwfxhTjSM9ZJuEAVO0OS3zc3NdxR9hWGsYRXVR/s4VrwvpSKvKzMLFa1d5yLtZlXC&#10;V1bknCCpP3Ae4Tft50k59ciZ27s7f+2SviAsecG6iEIRy/cpx/Let5yrrM/Xu8Rh30IsmvoYUrA+&#10;8wl70936+uFWrzdq6iP7pUNAHt7GwxxvIFw/uvfKf2NPYD76x5YEJpWWCybzwhUh88eJVNY58IgA&#10;hOuTKd5y1JtOP8rD5bxmd0oRNiIBEiABEiABEiABEiCBogj0vnz5soMK6ZOiZs3JkgAJkAAJkAAJ&#10;kAAJkAAJkAAJOBGQG/EiFsJNphf4b6kkt+PU8XEjg4Jjn3lSnOxDq0Fbo/nDvGgQ6wVdsAcNIFw8&#10;xn401rVMa5oESqnE24BZ8uJgnznJQwk4JxDBeop/SbO+xoN/q9PpBxSO6ZrdOR4qOezaiUXjy3ko&#10;HkD4krKP977lXmVdYgFR/ies+10L8fD1MbhYfe7QHd60sdrrvcb5zNDXR7ZPk4A80I1zU6m23u98&#10;V2+CqPtjUROvzfQxmRM+dJk/S2llnwPLCEynw9uVlQuc+w6ePHnC6/hlvPjvJEACJEACJEACJEAC&#10;JFAAAd47LSDInCIJkAAJkAAJkAAJkAAJkAAJ+BAQERoEKbMK6vjs+fRd2Nao6Nhl/ry4dqHUso3B&#10;/GFetIz5P91H+M9jirvUeAYxNBeWnsL4QZABbBsdQhj80vYUfvQe5woiXNU7R1CEk3ol+4TE/iby&#10;MuVce5y2uVdZTyh3FXcMFD5XteZm7O7m5nBra+vcrTVbWSDw9du3A5z7nzZ+wLurSVJwHJR89mJl&#10;5s/S/Mk+B5YS+KcBqq/Ldf0Q++TvOAbKf/OPBEiABEiABEiABEiABEigQAK8d1pg0DllEiABEiAB&#10;EiABEiABEiABEnhI4OvXr7v4v6VS6iuIvOR7Jwghg4JjHw68wPah1aCt0fxhXjSI9bwL9qMJHpo5&#10;2dzcfNfcCnvGIACx+i6Emu9TFTDHYFA3xi2q6eJhi2fI5UmXfmiOjWqyB+vr62eaNrVsCW/sGU+1&#10;7IWwAx/fwu6bELZ9bGKPHSE3n/v06aIteMmDMEddjO07Zo7r/TGDVPLXNzZ17bsQq898ubvD/7t7&#10;B8HesdZcaKd7AvLwHh7sOF3p9Q6698bBA4qNHSC1a5K1WJn545QcWeeAE4F5o0f5gv1yIm9Qw+fi&#10;l19+GfiYYlsSIAESIAESIAESIAESIAHbBHjf1Hb86D0JkAAJkAAJkAAJkAAJkAAJNCLw3//+dx/C&#10;whf47MPAbiMjvp2MCo5dp8kLbFdSLdoZzCHmRbN4i4gLotOTnES+zUik30sq7kJo8B4VxHfS9za+&#10;hzjOPkcej+KPHGZEEePh4QSprh7n3MF/GgPk4mv/bvF6pCT4BavkD1OXl5f7ENa/jxeh1iOdgOvb&#10;1lYSNmCp6v0ijF2K1e/9ErEe8vuQ5zsJJ3wD12bnRqi2jq57DbrH60LBcVDW2QuVmT9L8yf7HFhK&#10;4EGDJfkix0O0vsBn+OTJk7GPabYlARIgARIgARIgARIgARKwRSD5H6Rt4aS3JEACJEACJEACJEAC&#10;JEACJJAmAVRD3cMNoD68ewVBhHx382dQcOwDihfZPrQatDWaP8wL91hjnxric8xXhLsz67Ll1dXV&#10;EYSZIsjiXwUBCJOPc3tDQEpi66qks8AcPn6A792diz0AZ0GwLg9J4CGmL1Y2mRKqrMtbNUS0bvlB&#10;pRTE6g9yeoS3VrzGNdrYSp7TTzcCuAZ/C8Hqf4K9wczNjepWFBu3oefUN3uxMnNoaR5knwNLCTxo&#10;4JEvOM8YoecF9s4Bfxfwgcy2JEACJEACJEACJEACJGCDAO+Z2ogTvSQBEiABEiABEiABEiABEiAB&#10;LwIi7pGKlBA+vJgL1He9DIRqbFRw7IqDF9mupFq0M5hDzIvl8caeNYYg8Xh7e3uwvDVbdE1gLiAV&#10;ofpB174kPH7ylb592UncIVL9nLJIFcKWZ6mLPlMSrGPffYnqzkPfXIjd3mBF7+yrrBusfP89bTsT&#10;q4sHd9WjYy1O8K8vKcyLvbuEH+8rHvBYvb4+xbFpP/xoHiN4iEc9rLLpnED2QmXmj1OuZ58HThTQ&#10;qF2+jKX6Oo6TH3/55Rf+VuDKnO1IgARIgARIgARIgARIIGECvGeacHDoGgmQAAmQAAmQAAmQAAmQ&#10;AAn4EJBXj9/c3PRxM1yqqO/59I3W1qDY2IcNL7J9aDVsazSHmBvV8Z4LtH6TKtTYtyYNs4LdIhKQ&#10;yro41ryHMDjN40xEFnVDIa/HqJb7PLechtBaHlI4SgBxpQvCHeLrZ6n6d+8XOCajX7IiWE+9sv/j&#10;nCuhyrrMGfM8w9dB6mvusX+dCdZrxOoP/cOaPIRo/dwaU/q7nIA85IFzp9OVXm93eevALdqJRwM7&#10;l4f5ZA70oXAyh5aSzT4HlhJ40EApX3AdOoHVIT4X8qB7btdaPkjZlgRIgARIgARIgARIgAQsE+D9&#10;UsvRo+8kQAIkQAIkQAIkQAIkQAJFE/j69esuAPRx4/sVxA3yvWMCiFHBsStbXmi7kmrRzmAOMS9+&#10;jrdUSoO49Dj1asgtMjW7rojZHh6O+pByhe0UoON4LGL1UQq+aPkgDyrgXOOzlr1Ads6Rm4eBbKuY&#10;nb+d4IuKMQUjePjEhDhWHsrEuvqgMOWYJt4hH49jDhh7LMln5NAnxEauSUz8pSxWvweIvfYEovW3&#10;JoDSSS8Csmaurq6Oequrb7w6ajdWEo9qu5WTvazFyswfp1TNOgecCDxoFC5nhnh47gLnIYMnT56M&#10;fd1iexIgARIgARIgARIgARIggW4I8H5pN9w5KgmQAAmQAAmQAAmQAAmQAAk0IvDf//5XKrO9wGcf&#10;BnYbGem6k0GxsQ8yXmj70GrY1mgOMTe+x3uE/zqGWH3YMAPYrQMC3759O0DVcKmmy78FBCCaOJY3&#10;BuQGCfN6jznJuUeyfxA1v5Zqi8k6CMcSFF6fQFT9NmVm976lVJnelRfO15/l/lCWPMgEgfUnVyZd&#10;trMgVr/nA67n84f6Jl0y49hhCHzFQ2Cr19dn2B/6YUZYYDWccDT6VFIdMHuhMnPIKfWyzwMnCvNG&#10;cXJmLA/EY8QLiNeHPu6xLQmQAAmQAAmQAAmQAAmQQFwCvFcalzdHIwESIAESIAESIAESIAESIAEv&#10;AhAI7uGmSx+dXnVyQ9vLW4/GRgXHrjPkxbYrqRbtDOZQ6XkBQdsEET9G1dDzFpFn1w4IQCgqQvWD&#10;Doa2NuQA4t/X1pxe5m+CIutKlyEOfopzJdlnkv27vLzchwhVxP+p/JmpAo59SCqsyzmxpb/kq/5r&#10;wJSK0dj7TjVshbJhSaz+gMEID4q9TH1fCxWzEux+xcOAuD44jfqmtDjC0RLCVzvH7IXKzKGl+Z19&#10;Diwl8KBBB/mC31AnIl7H5+Jf//rXkMdRn4CxLQmQAAmQAAmQAAmQAAmEJ1D6vdLwhDkCCZAACZAA&#10;CZAACZAACZAACXgQkNeEi5gJN1RezAXqux7d7TQ1KDb2gcuLbR9aDdsazaFScwNi9XeoOn3Cm8UN&#10;872jbnJMurm5+QAh1V5HLpgZFjk+hrDweY45bkEoDP4jCMGfp54wYPkWPr5JyM8hhMYvE/Kn1pUE&#10;2TlhK6HKuoBIeZ/oTKwuYO7ajT5/2O8lHvYbOSUcG5kjIOdaeOjjTW919Si48x0IR4PPKbEBshcq&#10;M4ecMi77PHCiMG+UQM6IeB3H0484Jxug+vrYx322JQESIAESIAESIAESIAES0Cewqm+SFkmABEiA&#10;BEiABEiABEiABEiABHwISOXSr1+/voVQ/RNuVn/BTRR5PfgBbOz62GFbEiiKQAI3PpvwLu3mNW4O&#10;DyHifQah1XGOQt4mOWClD2K3h+PTZ4rV3SKGPH+dY47jTS9yPtJ3o9BdK+TpRXeje438f7xas/F3&#10;AhAaDS3igN8pPaAQDCHW4GuI1ifBBmhouJ1cvOGg991aitXFzLzy9of5XtzSIXZPkYCcO8zOk1dW&#10;5OGhUYo+0icSIAESsEwA++y+vAkG35/x2+sn+f1V3mZpeU70nQRIgARIgARIgARIgAQsEyi1sJfl&#10;mNF3EiABEiABEiABEiABEiAB4wRwc2QXU+hDgPAKIhb53jE+pWbuG62Q7TpZXnC7kmrRzmgOlZAb&#10;EDuPsb8db29vD1pEmF07IiDCOAiwzzoa3tywqEJ/CLHZuTnHHRyeP7Qg5y1J/2G/eYkK68OknYRz&#10;KVahhoDHzGEJ/Ew+92UlP9uuH3lLFNbh+7Z2tPpbF6s/5oBzq2O8readFh/aSZPA5dXV0cp0+kb9&#10;NwKjD/umGaVqr0weoHwBM4+WEisiD5ZSmDdIP1/kN4shjq8Xv/zyC3+3cI0r25EACZAACZAACZAA&#10;CZBASwJmfoxuOU92JwESIAESIAESIAESIAESIIFOCfz3v//dx03nF/jsw5HdTp1JZXCjYmNXfLzg&#10;diXVsp3RPMo1P3DDd4KI/gbx7tuWkWX3jghAECpC9YOOhrc47DkEv4cWHV/mM3JB1nHy1aGlqjNE&#10;nE+XzSeFf8cDAJ9Se2uBMcH6B8Sxn0IsPX0YgrNUT87+D+vxFJM86nqiuYnV73lCVHeO/S7LY07X&#10;OZPS+F+n093V62upBryv5lf6wlG1qXZlKHuhMnPIKbWyzwMnCvNGxnIGx9gBPL+Qh+5zfHOWT+jY&#10;lgRIgARIgARIgARIgARCEsj1/mhIZrRNAiRAAiRAAiRAAiRAAiRAAksJyOtlcbOjj5scL9B4f2mH&#10;EhsYFRr7hIoX3T60GrY1mkc55oaIqFBZ9QT73rhhNNmtQwKI3w4qhX9ITUzbIZKlQ+MBjREq0b/M&#10;UdAg+SDV1SGy3VkKovsGA/j5uns3lnuQYoVwrPlnVvZtKw9RVGVCKVXWZe5dP5iRq1j9QV5le+xZ&#10;vouW1QJrqY/j8dlKr7fbaubGRKOt5tph5+yFyswjp+zKPg+cKMwbGc4Z7L0jnLv9jmu9IR7GH/lM&#10;m21JgARIgARIgARIgARIgAQWE1glIBIgARIgARIgARIgARIgARIggfYERNglVdT/d3l5dvnt22dY&#10;/ATxj1QY3G9vPVMLhm9eZRoRm9MymkeZ3cgeIXleSsVPK6JHm8kezmscw/ZEnEyxujtjqeoNAYPk&#10;/MS9l52WEGgcGRGrryAWHy2QxTrbTdFPPKiSpF9VrJCXwxQZuviE/TX5txW4zMOljeyNske6tNVu&#10;U4BYXZDJMfuTPCCtzY/20iKAB0GHOL9+Nr27O0nLM3rzmEBm13Y/B9joNXfsTM0+D2ID7XA8XOPt&#10;4VroFOfvny4vLz9//fr1FJ9+hy5xaBIgARIgARIgARIgARLIhkCOBb2yCQ4nQgIkQAIkQAIkQAIk&#10;QAIkkDYBEQlAOLOPimev5GbGQ295seUYO6PVsR1nt8I8cCXVsp3RPLKeH9j/JojcMSqOnbeMILt3&#10;SADHsgOIC886dMHk0BD5Huaa+yKsxvqWh+9M/FmpEC6VcuHrh9Sgwq/X29vbg9T8qvMnxSr1ruxK&#10;qrJ+dXUlD73Iw7vR/joVq8ss7+J6IOdh2K8PLa3faMmQ4UBfcWxevb4+w+8Ofa/pUWjshatp4+yF&#10;yswjp9TIPg+cKMwbZZozOO7KsXeAvfijHH9zfXjZJ9RsSwIkQAIkQAIkQAIkQAK+BKzfG/WdL9uT&#10;AAmQAAmQAAmQAAmQAAmQQGMCqKazi879ldXVVxAk9Hurqzt1xnix5YHZqNjYdYbMBVdSLdsZzSOr&#10;+QGR1DtUfDzhDdqWedtxdwg/Rah+0LEbFoc/hxDz0KLjLj5bygvsRWNUoH3mMq+u2yT8cMgJ8vlt&#10;13xcx0d+iui/79o+pXbI1xHy9XlKPoX0BbF6D/v7Ice4tx1XKl4xo8hi9YceIK+yfYAqRu5YGwOV&#10;fuWB+TM8ALXj5HumolGnuUdqVIRImXnklE1F5IITCTQqJ2eGON+5wJ48ePLkydgVD9uRAAmQAAmQ&#10;AAmQAAmQQMkEVkuePOdOAiRAAiRAAiRAAiRAAiRAAssI/Pe//92fvfr18vITBOqf8TmDwHR/kVhd&#10;bPJG1TKy/HcSIAGLewWqiQ1RjfsZKksfU6xuN4cRxx1UVf6EGRzYnUU3novgFIKE425GDz+qVAG3&#10;lBeIxTA8FZ0RsHfu6lgq3spHqwSQr3vy4IJV/339xnwP5aES336+7UsWqwsrcD5DRXu+KcU3cYy2&#10;l4q+W5ubz6Z4eHTpFMoRjC5FwQYtCDCPnODxN0AnTDk26ssbZfDbyGf8dvxJfj+Wt3HmOFHOiQRI&#10;gARIgARIgARIgAS0CFgt5KU1f9ohARIgARIgARIgARIgARIggR8IyI2Fm+m0v9rrvRBhehs8vOBy&#10;pGe0Mrbj7GbNmAs+tFq0NZpLFvIDAucxRGfHIpJpESF2TYAAYrkHUfIH3FjfScAdUy6get4E1ZFf&#10;QpAwMuW4h7PWqlcjl19b2ZcSrlw/wH7w2iNNOm0qD1VAoCtV1k3+WXorgAbg0PEqXaz+MEbyUCGO&#10;Ua/5QKFG5tqwIb9dyAP18Hav0mMKjaMEMnuhMvPIKY+yzwMnCvNGzBkUmJ9O8Bngc/HLL7/wNxSf&#10;/GFbEiABEiABEiABEiCB7AlYuCeafRA4QRIgARIgARIgARIgARIgge4ISJXZ//3vf/3e2toriNT7&#10;8GRXyxtecHmQNCo0dp0hc8GVVMt2hvMo1RyBsG6CqPyGiupvW0aH3RMgIJV9UeWZVVgbxuLm5uYQ&#10;a+G8Yffku11eXu5D7Pg+eUcfOAjh8lMr4syEHwYYQrD+0lLcwdK0Liz3veRxLiFecg7xRjvHKFav&#10;JDrCuZscq0bavGkvXQKXV1dHUEe+wTFx57uXFIxGCZjpg5ErIeaSE6kicsGJBBoxZ/7Ziuf/JeJ1&#10;/OZzgf9z+OTJk7ErSrYjARIgARIgARIgARIggRwJpHo/NEfWnBMJkAAJkAAJkAAJkAAJkEAiBKQS&#10;GW7k76/0eq8gctoL6RYvuhzpGhYaO86QVdZdQbVtZzSXUtwrcFP1HOLVE+yTvKHaNi8T6H91e3u2&#10;trJykIArVl04h6j30KrzLn6jEvJniN12Xdqm0AbnciPsUc9T8MXFh1T5Wqz4nbD43yUVViwyd5rY&#10;gkbI/0/YX9SuuyhWr4ctDxuC9Wvsj8O2cWN/OwTkQfyr6+sznLfvz7ymYDRK8LIXKTOPnPIo+zxw&#10;ovCgEfPm7224hhv26xH+7WJ9dXXAB8x8k4vtSYAESIAESIAESIAEciCQ4v3QHLhyDiRAAiRAAiRA&#10;AiRAAiRAAgkR+Pr16y7c6a+srr6CQqSP12bvxHKPF12OpI2KjB1nN2vGXPCh1aKt4VxKKEdGiMAx&#10;hU4t8jChriJgQjXfDzgG7olbqwn5ZsUVa8LoJlyvUJ0VgvzTJn077HMCn992OL7X0ClXBQfHhA5B&#10;y7GGqti9fGS9FpjD8ebm5js9i2lbwrFoV0TryLXW12EUq7vFel5p/dytNVvlQgDrrI/1Jm/T2c1l&#10;TqnOowiRMoXHTulXRC44kUAj5sx3Ui55gTZjMBtM7+4+/vLLLwNXzGxHAiRAAiRAAiRAAiRAApYJ&#10;mPoh2jJo+k4CJEACJEACJEACJEACJBCXwH//+999VJZ7gSrq/dBV1JfNjBdeywjN/92w0NhlhswD&#10;F0pKbQznUpd5IhU5EYFjVPk6V4oEzXRM4Nt0urdyff1h9ZFAkKJ198BAVDqRKt45v2lAHmqQ6t8a&#10;QlJ3su1bYs96aeXBGhHrwt/P7WcdxgLOmZ8ix+UYYOJPBJnw+YMJZ2ucnO8tzyxxb8v78vJyH2v2&#10;fRs7FKv70cO+8w7ndcd+vdg6BwJ4q9xbHHv+g71yJ4f5pDgHFzFqin47+0ThsTsq55YFNGTefA+y&#10;7x6BPVvOxYf4Tehie3t7UNI5YgErg1MkARIgARIgARIgARJ4QKDL+6AMBAmQAAmQAAmQAAmQAAmQ&#10;AAmoEcAN2b2b6bS/2uu9wIXOvpphBUO88HKEaFhk7DhDVll3BdW2neFc6mq/gKDpRCq98qZo2+RL&#10;pz+Oiwd4aOv0sVj93kOK1t1iBWHsaxEMuLW22cpitWoR+2LPemqFeOoCa0vi//uYp1yx3iMvTb0l&#10;wGNetU0RN6n8fNDEVudidXH6LgkvvPBBADfAgwKHPMfzwpZFY3nTHATrZ4h9P4sJJTQJXyFqQq67&#10;u0LhsROrInLBicS8EfNmBkIjL2BjOL29vcA+Pnjy5MnYJwxsSwIkQAIkQAIkQAIkQAIpE+jqPmjK&#10;TOgbCZAACZAACZAACZAACZCAAQJSDfR///tfv7e29goi9T5c3k3VbV54eUTGsNDYZZbMBRdKSm0M&#10;51LMPMFeOpyLmMZK5GkmAQLfbm9PIUg/WuYKRevLCK28Q9XxrCvTSuVviKk/WauujsgN4PPrpRFM&#10;pMHV1dUR/D1NxJ2f3DAqWJcK63INYPavxCrrcg13c3PzCeIrr2u3JGTiBsXqDxbHaH19/XXObwsx&#10;uxFEcFzeboA1J8cgr3UXwTWzQ2iIUZOfPIXHTiEqIhecSKARc+Y7Ke28gL0x+A6k+jrE60PXkLAd&#10;CZAACZAACZAACZAACaRIgPelUowKfSIBEiABEiABEiABEiABEqgkIFXUUSXsLW64fvh2dfVlbX39&#10;PcTqB2i8mzIy7RsVKc+Vvi0mwFxghqRCAIKxMXx5iQrFLyleSiUq7f0QIeDV7e0HF7G6jJaEALD9&#10;tINYgIB3lLtYfZYDd3dvDIrVVyB4vQgS+EBGU2eMvWMv0NRDmv0Y0ngM25IXWINHMcZKZQyp8i3C&#10;aR9/kjhW2RarC+49PDjzSa6nfdizbR4E5E0xeED1Ofb6d3nMqNtZFHFNT+Fxt0nG0UngEQEI1Xdx&#10;DnWEN6h9+N/Xr19QwOXsv//9775c/xMWCZAACZAACZAACZAACVgjELNolzU29JcESIAESIAESIAE&#10;SIAESKBjAvIKa7jQn/Z6L3rT6X5vddXsD/G8+HJMJsNVsR1nuMJccCWl0M5wPoXKEwjjJiD729bW&#10;1lsFwjSREIFvEJz2bm7e41gpx06vP1a0+BHXvOrx89wf5hCRMvaET17JkkhjVIp9Zik+yKn3QLef&#10;CL4qN04gnjZ1XMCbAfrIA6mybvqvxCrrEjDXtw5QrK6b3vPzwGOcB57rWqY1KwTmDy2c4hjat+Jz&#10;an5SsJ5aRLrzp4hc8MHLBx2+04qZG7imG0zv7j7ivHiA6utjn5CxLQmQAAmQAAmQAAmQAAl0QSDU&#10;/c8u5sIxSYAESIAESIAESIAESIAEMiDwFeITlM18haoxfdxE3ctgSrMp8OLLI5KGRcaus2Q+uJJq&#10;2c54LmnnCW5knqO64rFUN21Jlt0TIwDx0QGOm6erqNbb1DWK1v8hByHsa6lG2pSllX4QyorYt2/F&#10;33s/IbgcYy97ZslvA6zPIVg/tMRUfAXXmHqgkHhM8m8LZNm6oFi9LeH6/thHT/jwYji+FizjrXVH&#10;8PMNBI6Nzx0tzDOEj7kceGrZUHTsnDbZ54IzCTRk3nyn1WVe4DefEca/WId4Hcf5kU8I2ZYESIAE&#10;SIAESIAESIAEYhHQvvcZy2+OQwIkQAIkQAIkQAIkQAIkkAkBqaJ+1+vtr0oV9bQrT7YmzgswR4TG&#10;RcYus2QuuFBSamM4n7TyBDcthxCpn0DgOVSiSjMJEfh2e3sKsfmRhksUrc8ovoNw91iDZ8o2jFen&#10;NhcjVJP+grzaSTgnhvDvZcL+Vbq2TPBsaT7W3hqgwRbnJzvYiz5XrQ2K1TUIL7bBBxnDM059hPka&#10;PIWfB6n7mop/XQpRozGg8NgZdRH54EqDefOdVCp5AT/GK3d3Q+z1F7/88svANZRsRwIkQAIkQAIk&#10;QAIkQAKhCWjd+wztJ+2TAAmQAAmQAAmQAAmQAAlkQkBuiv7vf//r99bWXkGk3se0djOZ2tJp8AJs&#10;KaJ/GhgWGbvOkvngSkqhneF8apMnqJ45Ab1jVNY6V6BIE4kRmImM7u7eI0fkWKr2V7JoHWtmhAc7&#10;nqvBTNiQiEQhkDV5DmaxAn7qlcCt5j64vsUye5PwUvNxrcgq66jyvI999/1DUBSr+6RN67aj9fX1&#10;l3z7TmuOpg3IQ2w4rxTh+p7piURwPhUhatCpUnjshLeIXHAiMW/EvPlOK9XcwD4/wG8HF/ImMR73&#10;fZKbbUmABEiABEiABEiABLQJtLnvqe0L7ZEACZAACZAACZAACZAACWRK4Nu3b3sQwuzjB/EXK3+L&#10;1Iv84wWYR9gNC4xdZ8l8cCWl0M5wPjXNE+y5J5ubm+94I1IhfxI08W063evd3LzvBRQclyZch/B1&#10;AtHksxLWDM7LDiBQPEswtZ1cgtD+qaU4QRwi58GfnCbXYSNUuW56yOnMa+NvCviJW4lV1gUC9l8R&#10;yh7Jf1OsHn85zR9wfIkHHEfxR+eIKRHA+cFbHLP+g71oJyW/UvElVRGqKh+Kjp1xFpEPrjSYN99J&#10;WckL7PWj6d3d77gmHPL475robEcCJEACJEACJEACJKBFwNyP0FoTpx0SIAESIAESIAESIAESIIFw&#10;BL5+/boL61Kl6wUERfsQ1O2EG82WZV6EOcbLsMDYcYYrzAVXUkrtDOeUT65g3x1CdHuIvXesRI5m&#10;EiMgYmM8/HW6urYW/Nhakmgdgr2XWDvDxMKt7s6sMj+qq0OcHDx/1J3/2+AQvr8MZDuIWSuiaouC&#10;dQlY6tXrPZNqgDi89uyTRXOsk08rq6t7nU/mLgnJfHQMIlrH8eFQqq5GH5wDJkVAfsuBYP1UfsdJ&#10;yrEEnLEiRG2FisJjZ3xF5IMrDebNd1IW8wI+j1fm1defPHmS/fWwa1qzHQmQAAmQAAmQAAmQQDgC&#10;Jd13CkeRlkmABEiABEiABEiABEiABFZwY7OPzyk+n3Bz8zM+Z7jReUCxOpOjEYECbnhZvJHVKJbs&#10;1JqAS65AZDTGQC9RVf0lxeqtkSdr4Buq0K6iMnYMsbpAKEi2d1KCWH0W07u7I8NidZnCx2QXaI1j&#10;OB/uW/BZKsFb8LPCx6FRv6vc3pcHHDKaj/NU7tbXD+/wpgvnDiEaFipWF5RSURvHhvdXV1dHIdDS&#10;ph0CECuOUW33Nc4X5OGZsR3Pw3rqcj0W1oMI1gv4DUaLYhH5oAWLdpIngAIJu/gN6QgPxX/439ev&#10;X/73v/+d4bf9A3nQOXnn6SAJkAAJkAAJkAAJkIBJAj5FukxOkE6TAAmQAAmQAAmQAAmQAAmEISCV&#10;t3ATcx83t2dV1BeOYriysTY9XoR5EC0gb5gPHvmg0dRwTtXlilTEBJrfICx5q4GINtIkMKuKfXf3&#10;HnnQ78LDzCtemKvY3TQHMqiuLqLK5zjvHDVl0EU/VACX/flNF2P7jGn1LQNW+HrEopg96TETEUv3&#10;1tZOPVjpNS1YrP4YIo4V53gA8lAPLi1ZJSDnDbN12eslfwwLzbgIgTIF685pVEQ+uNJg3vxAKrfc&#10;wHyG09vbC1yDDeSBJte0YDsSIAESIAESIAESIAESWESA98aZHyRAAiRAAiRAAiRAAiRAAk4E5GYl&#10;qqz0cbPy1bxS5K5TR2lkWCTqPEePhrwQ84GVP638Z+gR79BNje9Fj3NFBEWoCn2MfXkSGh3td0fg&#10;G6oe925u3uONJe7H3QDu5ihah9B1gjX0rJQ1hPmeITUOAqRHFJMSL4gon0YZTHEQ+P0B5vqKJoOY&#10;urm5OcTDT+dBjAc0KhXJcW0ijLP5s/rwgEYArm5v5eGsfQ1bzjYoVq9CNVpfX5e39vAc0zmR8m34&#10;7du3PczuFPmQ/LEsRBRyE6DWMqLw2Cl9iskHJxpoxLz5Tir33MDvTyNMdri2uvo7rhnkv/lHAiRA&#10;AiRAAiRAAiRAAo0I8L54I2zsRAIkQAIkQAIkQAIkQAJlEJAbk1JFHTcmX2DG/cazNi4SbTzvmo68&#10;EPMgWkDuMB888kGjqfGcknzBjcIh9uUTCG2HGkhoI10COA4fwLvT1fX1nRS8zE20XpIoFPuGvBnn&#10;cwp51MKHwdra2usW/TvpakWwDjgn4Pu2E0gtBwXj3DRCxVZZn70J4ubmU7SHtChWr119iMUYn9cU&#10;pbXcoDLqjrfsHeAa5BQPCSVxXhoLbW4HmEpuFB07p1MR+eBMY/bjhE/rrNuWRALnBxPEfoDvi19+&#10;+WWQdWA5ORIgARIgARIgARIgAXUCvC+ujpQGSYAESIAESIAESIAESMAuAdyA3IX3ffzg/AI3IkWo&#10;vqM2G+MiUTUOc0O8GPMgWkDuMB888kGjqdGcgth0glw5tlgBVyNspdmAWF0EQUff572ahlw8DS9U&#10;ssGsOLfJ7A2JpmunZ7UCuCEx9TsI1o+b5FfXfXLI78cMS3qg5vHcpWr+Soyq+RSrL126cu6Jc5HX&#10;fEhyKapiGsweKrm+PsWED0qYdDECVIqOndO5mJxwIcK8+YFSybmBY8MAv1VdAMjwyZMnY5f0YRsS&#10;IAESIAESIAESIIFyCfCeeLmx58xJgARIgARIgARIgARIYEYAIvU+vl7h04dAfS8YFqMC0VA8eDHm&#10;QbaA3GE+eOSDRlODOTW9uzvZ3Nx8h316ooGANtIlMBcCvUes5fj8418ionVxyrhwvajqxSL+hODw&#10;Q7pZ7+YZ5vAM62Ls1jqdVoYE62bXBRi/RcTfpBP19p5AKDyGSPhZe0s2LXxDTHGcCRdTitW9EgP5&#10;eMgHJr2QZd9Yzi1wzirC9b2cJ1uEAJWiY+cULiIfnGmgIXPnOy3mxj+Jg2PDCDwu1ldXB3xLi8+C&#10;YlsSIAESIAESIAESKIcA74mXE2vOlARIgARIgARIgARIgARmBKSKOm4470P08wL/p4jUd6KgMSgQ&#10;DcmFF2MedAvJHeaER05oNDWSV1Kp6m5j4/iJQZGmRphKs4Gq6ns4LotYfbd27hStt0oLCFsnIgIt&#10;6eEPiMo+4bxvrxW4jjtbFe8ae1jArGDdGGfn1fT/Z+9drNpYtmhtJIEAw+8LEVyI4EIEFhFYZAAR&#10;bIjAEAGcCGBHgIgAOQKUAcoAGfMQAkn/XBh7A9ajqruquh6TMRje51CPVd9aXV3dNWt1qF8VUB7g&#10;lIIydyHTuvm5i2L1TC7CmvQUhyd3M1VmpWgJdLvdPQzuG9YZbt4rOSSZjACVomPlqEomJlSJMHb+&#10;kGJsjA4acGnjYEMDCRi+Ly0tNVRDi+VIgARIgARIgARIgATiJsD98Lj9y9GRAAmQAAmQAAmQAAmQ&#10;AN4LD1fu7+8ls+YXiLPqQLJWGJZABKKu+PCBTIN0ArHDeNCIBxNFfY+p4bCNOXsXwtqmieGyDf8J&#10;QKy+AyuPlAQ/FK1ndiiEz1spXVcSV7OzsyeZgflT8bhSqez7Y46aJSEJqeUwB8Soq2oj869UQJns&#10;leGFelBDeYBTCuI5dq0nB24qlRVTbc5QrJ4LJXzSxD10O6VDX7mAJVJZkiJg/Xr0+r4pmlEnIUCl&#10;4FgrXpOICVUijJ13pBgbUxd1sj/RQakm7hXnCwsLDa4lVC82liMBEiABEiABEiCB+AhwPzw+n3JE&#10;JEACJEACJEACJEACJDAjGVqRka8GYc9X4Kh5g8R3gahjUHwg0wCeSOwwJjRiwkRRD+MK4rTOTKl0&#10;uFCtHpsYItsIgwDu2yJU39OylqJ1LVxSGILWfQhyk7m25NAi1oOSXX1NG5ZnFSD83hZhg2dmTTUH&#10;MXeAQt+mFvSkAJ4dgl2KgPWFV889hnyaepZ1ZG+uV+bmzozgpFjdCEY00sJ6dXd+fr5lqkG2EwcB&#10;OaSFtYcckgt+3SEeSUKAStGx8sWXRDwo05ALhER+4yIJhcAZES9yCA6/53hWbSwuLrYVWmEREiAB&#10;EiABEiABEiCBSAgE+wI6Ev4cBgmQAAmQAAmQAAmQAAkYISCCJNnMx78vWdTxu2KkYRuNeCgQtTFM&#10;lTb5QKZC6U2ZBGKHMaEZEyaK+xRXw+EpslbuM9OUCceG0YbcvyHuOcmckdIj0boQL/uNvQEx7rbf&#10;Jpq1LjSx9KTRQ8iwGuLcCB8cYVx7Zj1rrzVwXgfntr0e7LUcU7y/pZR6lnVh0ev3T7BG3skVPRSr&#10;58L3sfLLAcuZmS2K1o1ijaIxWdv2er093EuCOaw1CnwyAlSKjpWvu2RiQpUIY+cPKcaGQtBMiRfc&#10;O+T5Q7Kun0O83lRokUVIgARIgARIgARIgAQCJsC98ICdR9NJgARIgARIgARIgATSJoDPLtdA4CWD&#10;Ol7obgRDwydxqAfQ+FCm4YREYocxoRETJop6EFeSWQoZyvYp+jHh0HDakK+hQBwqWSjz3cMpWp/q&#10;dBF8zs7OboYoeJ46uDEFXg9DXEGkv5K1DY/qNTGOLY/sUTYltKzfuFa2cHCqqTxAjwpKZl/MqZJl&#10;PcafQ1wDBzEOTGVML/MZvhZRyvq1CIrVVTBnKvOaaf00U2VWipoA3letyToXa69aiANNQoBKwbFy&#10;aCYRD8o0UJCx844W40MheDRiBuu+DlpsSPb1T58+NVN6hlcgySIkQAIkQAIkQAIkEAUB7oNH4UYO&#10;ggRIgARIgARIgARIIAUCsuGHDeE6Nv2+YLwiUl8JctweiEN94saHMk1vJBA/jAnNmDBRvKi4Qhap&#10;/nB4uDg/f2piGGwjHALyVRTcx09wTzdzL6dofaLzwVnE6q1wIiS/paFl9p4y4mDFuhBRXyL+NvJ7&#10;1E0LsHd7YWGh4aY3870g7qPUDGFcHRwkkOz3HfPUwmjxcTjcKA8Gl9rWUqyujUy3At5RHOPQ5b5u&#10;PZZPgwDeY+1g7joytuZ1gC3KG8kobhoCUgfYve4imZhQ9QJj5w8pxoZC0OSMFwjXRbz+HfeRBrKv&#10;txV6ZBESIAESIAESIAESIAHPCXAf3HMH0TwSIAESIAESIAESIIF0CUgmufv7e8kU+AUbfHWQWIuG&#10;RlHiUE8B8sFMwzGJxA5jQiMmTBQtIK6Gg8FhtVo9Tll8ZsJ1IbaBzOoHuLd/M247ResjkULouS/X&#10;mnHeHjeINaQccrzy2EQt00I+cBCggDrYwwESVKFltNe6EGZmgvaN5lhHFu/1enulSuVIuS2K1ZVR&#10;5S0oYjIcqtjlujYvyTjry7stXL/fEB97IYwwCQFqTgFpCH40aWMSMaEDjPHzhxZjQyFwDMYL7ict&#10;ybyOr6c1+IVCBfYsQgIkQAIkQAIkQAKeEuAeuKeOoVkkQAIkQAIkQAIkQAJpEoCIbeP5+bmGT75/&#10;BYFatBQKEIf6zJIPZhreSSR2GBMaMWGqqKPYEkHPYG5uf7FUapsyne2EQUDEOshefPJ6CM2e0RSu&#10;v2XbwJpq2x5sP1uGaPcMltX9tE7PKsksjQMHq3q1/Cgt1zwODlz7YY2yFUGLohEvBxip+QNByvjs&#10;FWSW9V9se/3+BdbJ05+TKVa3F4zjW25BQLaNdQ7XuEXQD6BPed8lXxiCqRu+mpuM+NSggNRXX5qy&#10;K5mYUAXG2HlHivGhEDiWYgbPWrLeaIqAfWlpqaFgCYuQAAmQAAmQAAmQAAl4QoB74J44gmaQAAmQ&#10;AAmQAAmQAAmkSUCELN1ut45/X7Ko43clCRKOhKGhsOSDmaanEokfxoVmXJgobjO2sJmGOX4X2Seb&#10;JkxlG2EREIEOskS7E+hQtD4DoXAbwrnN1LK94lCEfJ3nIqwrZKK1wR46CNQXwfKWKAqUuc7lGvSB&#10;Ap2Bjiv7kqn56emqXKmMf26mWN0E6kxt4N7bQcUtZj3NhC+ZSngHtofBfsN6xbv3X0mITy2JR2MN&#10;4CRiQsd5jJ8/tBgbCoHjMF4kOQSe/c8XFhbkX1mP8IcESIAESIAESIAESMBTAtz/9tQxNIsESIAE&#10;SIAESIAESCBeAg8PDzWM7iWDOl6gbsQ70ikjsykMDRAqH840nJZI7DAmNGLCVFELsfUi3CmVDheq&#10;1WNTZrKdsAjIwTTJJulclJO4aB28RazeCita8luLLMwiVpe1ZhQ/+PLQLoSPpyEORq59HFKSbPch&#10;/TTxVYKtkAz+aCuugaj1Q5jb1lPPYC3XVmXUtUWhuheX7qtofT/UudsLiAkY8XL4pNez/+UhDZZR&#10;3zzecnAoINXA72XRZGJChz7j5w8txodC4BQUL7jHtPD7Lw6wN3mITsFPLEICJEACJEACJEACjglw&#10;/9sxcHZHAiRAAiRAAiRAAiSQHgEI1NewaVuHuOALRi8i9ZX0KIwYsQVhaMhc+XCm6b1E4odxoRkX&#10;JoqbjK3h8BRixX1mdzLhmDDbQGb1A9z/vxVmvWeideFQdgADgtX9aoKHRBBvO9iUl0z+0fyELM5F&#10;HB7AEcVd/xmiQL5MgPvWeoaq3lSJ7dDGCLCnOFSw6w3wggx57PePcD/Z+9M9xeoFeWJ8t5hPDiES&#10;k3mQPyQwloB8GQOiQlm7rBWNKQnxaUHi0aJ9m7X/JGJCBw7j5x0txodC8HgQM7jHtGHpS/b1xcXF&#10;poLVLEICJEACJEACJEACJGCZAPe+LQNm8yRAAiRAAiRAAiRAAmkSuLu7q5dEoF4q1bHo/rPxxgX4&#10;m3gwKQqNJMwYHxqOTCR+GBMaMWGqqIHYwoZYc2Y4lMySLVNmsZ2wCEjWSAhw/MgamZ5oPVkxJ2Lu&#10;CgLvP+vOsK6av60NXTwN4bQI8HZC8wPE0EEvP0I8KKAbIyEf5NAd66TymPMuZ8rljRmK1U1iNdoW&#10;1kM8vGmUaLyNySFPiAkLO+SVjPDUA/FoSFGcTFyoOoXx84cUY0MhaDyMF6xLOrBcxOvfFxYW5F/5&#10;3/whARIgARIgARIgARJwTCDol8+OWbE7EiABEiABEiABEiABEhhLAJtrG8/Pz7VSpfIVi+zauIJc&#10;gH8gY0AYGlNYMj40vZlI/DAuNOPCRPGssYXMTf3h8HBxfv7UhBlsI0wCsiaAmFCEqhvejCAR0ToE&#10;zi1kGN9KceM5UpHuMcTT+95cR5qGhJrpG/PXasjXkGTrxRguNN0VWvFkD+a8ddTjcLgx0+tdwN8r&#10;oTkwMXuTvTcn5ufcw5WvE8oaGvegse/UcncypoFkxKceCkht+TRvu8nEhA4oxs8fWowPhcAJIF4k&#10;2QR+z3HvaSD7elthVCxCAiRAAiRAAiRAAiRggAD3vQ1AZBMkQAIkQAIkQAIkQALpEZDMqd1ut45/&#10;vyCrW+1tFvVJNLgA/0Anqyg00pBjfGg6NpH4YVxoxoWp4prxNRwMDqvV6nHIIj9T6FJuR9YGiIET&#10;L8VzHorWJVbKhgIG4uDO3NyciNVbhpoMppnXjP5XEHevBGO0gqEQHm9L5juFol4WCTXjPQ5+bOFa&#10;anoJVdEozAfR64iYZf1XMPR6vT3M+0eKocFiBRHAfaqN321+faggBwTWraynMcfJdb3mwvTobxi/&#10;IQYgHnXhb9U+kokLZSAk8hYVaSgETmBzDtYp8h6hiWfqf7leUfAvi5AACZAACZAACZBADgLc984B&#10;j1VJgARIgARIgARIgATSIoBsT7UBsqdjEf0Vm+IbWUfPRfgbcpqC0KzMQ6rH+ND0ViIxxLjQjAsT&#10;xRVjC5tajcHc3P5iqdQ20S3bCJcAMqsfQFzzzesRRCxax5dudrGxfOo1f0vGRZpdHWdCw870Hapo&#10;OhLBumRYr1m65HxpVgQ1W74YU6QdEK2f4fm8XqQN7Hs6AcwtHaybd0M+iDR9lCxhioAcxsO1/Q3X&#10;9p6pNse1k4zwNDDxqG2/T2o/mZjQgcz4+UOL8aEYOAHHDO5BHYyyIdnXl5aWGoojZjESIAESIAES&#10;IAESIAFFAtzzVgTFYiRAAiRAAiRAAiRAAukRkM8RY9Q1vIj+Kv9io2zFBAUuwj9QVBSFmmAfQhuM&#10;D00vJRI/jAvNuDBVfHJ8teCX/dCz0JpClXI7r9mtT4ISy3koXM+Zaf0Uws3dFOMQ8bcGEeBVhGMP&#10;Wowbsl8gtN+XL4aEHFOxHuL46JMYDheYiLPX+/Al7sPy/M4fzwnAX8HPMZ4jjso8HAjdwICOcH3X&#10;bAwsGeFpwMJRG36f1mYycTENxO+/M37ekWJ8KAROZDEjiSpwHzrHyJuLi4ttBQIsQgIkQAIkQAIk&#10;QAIkMIFAzr0gsiUBEiABEiABEiABEiCBuAjc3d3V7x8eju673auZUkl+XwRopsTqcdHiaGwQ4MaH&#10;JtXINkHGjZ5xoRkXpoqPiC/JDjkQoc3c3CbF6qZAh9uOiGiQ2fsiKLG64B7gmzGe/YhFWazCNdlC&#10;Ju59z4bjzByM3++s/tlJfM9etfiamBfWircimwU4/LGSraY/tXBdNP2xxp4l3n/Vw97Q37WMe3AH&#10;v0keWnKE2Gg38NURMmefGG2UjUVLAF/PaeF3C/P6vjyHRTtQDowESIAESMBbAq/ve07wbvbq/v7+&#10;EvtHB7e/DlTxhwRIgARIgARIgARIIAMBJmnLAI1VSIAESIAESIAESIAE4iHwKjSrlSqVr1gc11yN&#10;jAvxD6QTyZKtGl+MD1VSr+USiR/GhWZcmCr+Jr6Gg8Exss4eijDKVPNsJ1wC3W5XDrSdQDC4Euwo&#10;PMy0LixVM2wgi3IHB0e24IdWsD7IYfjT01MN8XeRowlvq2JcmyH7Fc8YO7Ozs6EKMqP4YgHmhyTO&#10;+zHL+n/TGK67A4r4vZ3WRxnWwjwp93Cuq4NyW3HGvn5N4QgW7JiwIombhIBK5JC/iZh4wWWqoZja&#10;YQz98SbjQzGwI42Zj/7vD4ftysxM43k4/P55aamhSIfFSIAESIAESIAESCB5AtzvTj4ECIAESIAE&#10;SIAESIAE0iIgG1wiMMO/X2bK5RoWxGtFEOBC/AP1RATHqrHG+FAl9VouofhhbGjGhqHi2JRqYqN/&#10;XzL8GWqSzQROICpRnKeidQmRacJ1ZLHexXV5Gng4ZTYfglwRq9cyN+BpRTmIgMNBq56ap2QWxnCA&#10;gqFmv28iy/qW0kA9LhTr9TECeRT+MhVKOMhzibY2TLXHdqwTaOHQhdzLuca2jjqeDuTAHt7pyaGw&#10;tayjSkp0GqlwNKvvp9VLKjamwZC/M37eUWJ8KARNxDEz0f/DYQd0mjiId95dWGis8kCeQrCwCAmQ&#10;AAmQAAmQQKoEpu37pMqF4yYBEiABEiABEiABEoiIwMPDQ+3u4eHg/uHhsvv4eD2DbKilcnmnKLF6&#10;RGg5FEsEuAGiCTbizRBNEixunkAbIprt+Wp1i0Ia83BDbFEOvvV6vbOoMrgOBt66YoplpymL1eUA&#10;JhxX89Z5OQyDWLqZo7ovVf+vL4bo2oH73opuHU/Lf/fULtNm1V7nA9PtBtkeMnZvI4Y7QRqfptEb&#10;GPaFCJDTHD5HnYUAvq7TxMG2dazLD3m9TyHIdyVaIcZ3cVq4WJgESOAtgVJpBXtOdcwjJ/Pd7vXt&#10;/f3Fz7u7PexLrREUCZAACZAACZAACZDAewJMzsaIIAESIAESIAESIAESiI7A64vAGl4QfsXgashs&#10;seLjILkY/+CVhLJkq8Qj40OF0psyCcUPY0MzNjIUF+ED7h3/gxDiGP92MjTBKhESgChmDRm9zzC0&#10;jQiH92tIgWRbxzXagihxK+XrE+K+KxycWIsxFmPInB96dm8cGgh+uSECWFwj8hWC6H8wJ7Yh4FyP&#10;fqCKAxQBP2JY7tf8CYjAa6b104BMpqkeEJD3f5jrT7AmrKmak5QomYJ11bB4KZdUbKiSYQz9IcX4&#10;UAyaSGMmj//7w2G7MjPTkOzri4uLTUWSLEYCJEACJEACJEAC0RII/sVztJ7hwEiABEiABEiABEiA&#10;BLQI3N3d1ZE1/YtksgglczoX4x9cnJDgWDW4GSOqpF7LJRJDjAvNuNAsDlFyA4KZfWwitTWrsnjE&#10;BET4iLiQzOorEQ/z19A8F61DCNyBMHMTm73JXqPI8r8HMeZRrLGI62w9dP/CR9fwUbDzRQyCdbk+&#10;MF/k0ZYEdYnFcNDDJHBcgyJg3THZJtuyTwDr8FMcGN213xN7iI2AHFTB+kHWRmvTxpbMjSFS0eg0&#10;/+b5ezKxoQqJMfSOFONDIXAijhlj/h8OO32I17HmOe9/+tRcZZIMhcBiERIgARIgARIggdgIcJ87&#10;No9yPCRAAiRAAiRAAiSQCIHHx8cNbMrXSpXKVyxqa6EOmwvyN55LRGysE6uMDx1aKJtQDDE2NGND&#10;rXgLwqZ9+cS8WnGWSoWAiIMRG9GKg0f60WPRev/paXthYaGRSvx9HCc2tlcku3rIYuhJvoslU3To&#10;QmmI/uRQSCv06yz0TPc6/GO5dnTGPKmszJV4XyAZ9jdMtcl23BCA75pYj2+n/BUVN6Tj60Wu+9d1&#10;+7dxozMmOAwBX8TCURv4k4oNVYCMoXekGCMKgRNxzFjzP5JmIAP799lyucHEGQoxxiIkQAIkQAIk&#10;QAJREChHMQoOggRIgARIgARIgARIIHoCsvGET/3u3N/fn9x3u1eD4fCyjMySIYvVo3ea7gAjfqmt&#10;i+J3eWsvw7Ma5Hs9xpDvHvLSPgi8OpJRHdkcNylW99JFhRn1KnqRDK1pidWF+GBQGPdJHcOq45TF&#10;6r9cM5Ds6iteOsiAURBKNww0U2gTmDs2CjXAQOcQ+sYSY98N4AiiCVw7azjUvROEsQ6MFLEz5ktm&#10;6nbA2nQX8F1NDhtgLl0z3Tbbi5uAXPfz8/MHiJ1NOfgQ92injI7vRpJ2PwdvngDfz5pnGlKLVv2P&#10;rwVX8IUQ9HGFfa9LfEX44BaJmkLiQ1tJgARIgARIgARIQJcAk7LpEmN5EiABEiABEiABEiABZwRe&#10;sqgPBnUsWr9i4ynKF3VckH8Ip4QyZKteSIwRVVKv5RKKIcaGZmyMKA4hwzGE6ofM4JifZWwtiEgK&#10;YqkzjCvK9YeWv3zJtj4YtHCoZFPL9sgKS1xCgHkV2bDeDQfZ44PPoI8x1CAelszOwf5g/tuF6O80&#10;2AG8Gh6DL3R8gIzyHcyT61zX/Ectya+k6ASNx2XlUCnM28Jc1PLYTJrmMQFJeiEHT3FPXhEzrQoO&#10;feNAwbqWR5KKDVUyjKF3pBgjCoETccwU4X9kXW+DehPvAM4/Ly01FDzAIiRAAiRAAiRAAiQQDAHu&#10;bwfjKhpKAiRAAiRAAiRAAvETwGbSGkZZw0vAr/IvNpZW4h/1zAwX5R+8nJDgWCW+GR8qlNKNIcZH&#10;hvhAldeMe/sUwGTjF3stEThCJHX2W9wS+3iVxlewaH0AEWYVYnWsDdtK9kZaCGLUEwxtJ9LhvQwL&#10;2eODv7WJQBbjCP3LDIcYw0EMsYbrpgiNSZHoovGdKYi4Ji8ka7ep9tiOWwKSKT+GAzRuqbG33wTk&#10;i0lY28s9eSeZm0HEolFbkZ1MbOgAZBy9o8UYUQieiGPGC/8Phw2sZ8+7CwuNVXxRRMEjLEICJEAC&#10;JEACJEAC3hIoe2sZDSMBEiABEiABEiABEkiCAD5zWL9/eDjC7+VMqXSF3xO8fKunIlZPwskcZC4C&#10;XrwUzzUCViYBrwi0IXrZhuiF2Rq9cos/xojQFNZcUKz+wSeDQaFOGkKslrpYHYKrDThhp1BH2O+8&#10;ab8L+z1A6L1ivxfrPfwf6z246yCKuFLFBYH+PyLQVC2fQjlknd9+zdadwnCjGyPWZCf4+l7oh4Ci&#10;80soA5IvTuCLWrKO3MK7lVYodtNOdwT4zm0E64iFx1kiizGShRrrGCeA/TLE4sl8t3t9f39/+fPu&#10;bu8WXyc23g8bJAESIAESIAESIAEHBChYdwCZXZAACZAACZAACZAACfxHABuNGxCp70GgfvbQ7Q7L&#10;lcoZNo728MsXbAwUEiABMwQS2lzjxplayIhICeKtQwiWNheQjUitFkulREDEfRCry6E5CqLGOV5E&#10;6wUI19HrMa9bQT+IPjYhtD2PZN75fxGMI6Zns+8R+EN5CCUcmOgNBnvKFRIoKIJViJ63ExhqlEOU&#10;551Subz32Oud8TBGlC52Mig8BzYXqtXNAZ4Joz7AktC7ECeBw05IgASSJ+Dle1fso1XK5aPyYHD5&#10;8/7+CgL2I3y5uJa8swiABEiABEiABEggGALBf2I1GNI0lARIgARIgARIgAQSJSAbinhpVsMm8deZ&#10;crmGBehaoigmDpsL8w94SiTyMWBIRHPmSCiGGBtTY+MUIsjDxcXF9tSSLJAkAaxV1p6fn88w+I0k&#10;AWQZdNlRDozBoCUHTbKYGFOdp6enGsSWFzGNadRYMMZNPDO0Qh8n7jniq1rg42giU/xW4GN4MT+V&#10;60fG+vtbGIN+v1Odm1sXoXYMPjQ1BsnSjXlmz1R7bMc+gREisdbc7OwWY9s++5h7gKhvDXPBEb7w&#10;WI9unBSsa7vUSzGq9igMV2AcvQPKGFGIr4hjJij/D4ed/sxMY7ZU+t5Fso5VPgsoBC+LkAAJkAAJ&#10;kAAJFEGA+9pFUGefJEACJEACJEACJBA5AcmiDuFXXUTqyIS1EflwjQyPC/MPGBMSG6sGEGNEldSb&#10;cgnFEeNjZHy0cB/al2x6GaKHVRIhIEJGZFk8g2hlJZEhmxumZdH6q+BSBMxtc0aH2RLi9Aoxuham&#10;9WpWQ+TdqVarq2ql/S6FsQSlaxhFMyZ/yPhi8MmkqP8tVH9bRr5OMV+p7Pt9tbi3DvPpJXrlOwr3&#10;6DP1OGoylezYePbZmp+fb2VqlJVI4JXAy3PAcHiC/xnHGitiwaitoA1+wWYDDOPoHVXGiGKQRRw3&#10;IccA7nFNJGg4ny2XG0zioRjLLEYCJEACJEACJOCEAPe0nWBmJyRAAiRAAiRAAiQQNwHJToQR1vAC&#10;7Kv8C2HRyrsRJyQazeppLsw/kGPM/BVKjJEMV1dCccT4+C8+RMSC+9E+NmNOM0QNqyREoNfr7WHN&#10;cpTQkO0M1ZZwfTDY4oGTmRkcBN2ZnZ0VMVXsP6fI6L0bwyBjEUfDH9EsLyLJev/X5TFKqP62EMQp&#10;kmW9HcN1ZWoMcrgebV3woJopovbamSQQe1nvz8zsL87Pc71vzwVJtCxfhezimaBcKn0LfsARC0Zt&#10;+SZkIaotJjOMo3doGSOKkRZp3ETl/+GwBW82B5XKv8s89KcY2CxGAiRAAiRAAiRgi4Cj7/faMp/t&#10;kgAJkAAJkAAJkAAJFEXg7u6ufn9/f4RfyVB2hd8TbIZLVvWVomwKud+oXoCacESkL7rzoGGMZKCX&#10;UBwxPn7FBwQHx8i2uE6xeobrJaEqIkyBWF3WLRSrm/D7YJpkUr8TtHhIsfrLnLaSSpzi60zf9SPF&#10;vxqSrdU/q7JZhPhby1bTy1pRxNdbsioz79NgEL4A03A4vWblZuZ5w1xNNzft2UYOHFTK5RMcQDgw&#10;3TfbS4sA1lkdHHw4wJd91nHfa6Y1+rRHO22eSZJOQu/QkvSvrUEzbmyRNdtuqbQxUyrtlQeDS+zn&#10;Xf+8vz+5wf6e2U7YGgmQAAmQAAmQAAmoEYgmS4racFmKBEiABEiABEiABEggKwHJRAYhiWRP/yLC&#10;dK12EspyrMXlQ2Euzj8CIZGP8UQiGa6whOaflONDxAXItLjLT9xmuEYSqyICTKxnzjDsjcSGbn+4&#10;hjKtQzzSrFYqW/YN9r8HZIU+gJVJCE4hPowiE7QI1jGWC/+ja7qFuK9G85WDqPwy3XXvSjDL+mhg&#10;OLh2pv1eQ5M9i2cjoC0iHQ5Pq9VqFF/oyEaMtUwSwBckdyDoOwruKwwUjGqHgfZco91DgBUYR++c&#10;xhhRjOGI4yaZGBgOG1gXn8PjTb5XVYx7FiMBEiABEiABEshFIOX97FzgWJkESIAESIAESIAEYicg&#10;GR2RbUEE6l8xVvl3LdeYExKNZuXExfkIcoybv6AwTjJcYQnFUYLx0Yagbn9hYaGRITJYJTECIlhE&#10;vJwFJ0AJzU85hOvIbtmpzs2JcLkT2rBN2yuHKxCzl5VKZcV02761h+uyhYz6m77ZlcWemA4ZxCRY&#10;F1/CN0FrTlQyqo+KWQz6FIeAKOb9AEfed8gcm/s9R5aJgnXGEshxkbbmZme3uH5gcJkgIPNDt9f7&#10;VkYmWhPtOWkjYsGoDX455hob5vjTJuPonS8YJ4qhGWncJOv/4bCF++D5cHa2sTw/31KMAhYjARIg&#10;ARIgARIgAS0CZa3SLEwCJEACJEACJEACJBA1Acmifnd3dwCh+mW3272GoEuyju1wE9eN25N9EeoG&#10;L3shgSQIpDKPQETXwQbKIbIprlOsnkRo5x4kMqnuoZELitVzo5zewCCrrHJmBsKgbYrNfiHGPPct&#10;BbG6jBXXZXN6YLGEawLwS811n5b7CzLOZEbNPqvOzOAw487jcLhhmW1wzcu9Br8U8gfnubEGb8gB&#10;BHmnFc+QOJKiCMj8sDg/v4916Raer1tF2aHcb6RiUeXxs6AZAowjMxxTa4VxE5/HS6WNUrn8rTwY&#10;XP68v7/CPuHRzd1dPb6BckQkQAIkQAIkQAJFEqBgvUj67JsESIAESIAESIAECiaAT92uyedu8eLp&#10;DL/XEMZcQpjwDZszGwWbxu5JgATGEEhFkGw0ALiBYhSnB42dQqy+OT8/f+CBLTTBcwKSIRFi9ROs&#10;bY48NzUu80S0rilcR41DZNluxgUi22gkuzpq7mSrHV4tiAy/h2f1WIu/RDSW2IYSVJzlFaq/dV5p&#10;MOA9cEQ0yz0H70AOYwv0UMeT+zkXXwVEGxdIvlAPlQHt9ouAzBEL1ermEF/0kgPTfllHa0iABGwS&#10;yH1Psmkc2yYBRwQq8sVlfG1kFkmtZO9Q9hBlL/Ea79kcmcBuSIAESIAESIAEIiWQ4NfCI/Ukh0UC&#10;JEACJEACJEACigTwUqkGEcxXFK85F6aXuPyc5iYSGkGIcfMXFMbJtCuJcRRpjLRw39qnoDVD/Cda&#10;RUS/z8/PZxj+RqII/Bh2eXq+DAgCmtVKZcsPg4u3ot/vX8havXhL3FiATPLR3LYi810Dvtl2EwX2&#10;e8HBiBoOZ8u15fVPnmzqEwc2GGxxDTWaEA62XWCNmcyc6+MFYFoYOBgO9yE0PvZxrLQpTAKS8AP3&#10;kCMI9+pejYCH87XdYXq+0TbAxwqMo7+8wjhRDNRIY4f+n+5/rLWaeOd2DjF7Y3FxsT29BkuQAAmQ&#10;AAmQAAmQwH8EotkMoFNJgARIgARIgARIgARGE5BNFWQCqmMD9gt+i91YofBYKUy5SP+AiXEzMm4Y&#10;J0qX0/tCCcVSTPEh2eywCbKPDZDTDF5nlUQJPD4+bmDoFxCWrCSKwK9hTxCtD/r9TnVubh3r1I5f&#10;RhdjTSiiWoN0mhBFR3NYAYL1mPQNUflGYtZn/1gTqr9erDwYNH7WkgNuEK3L1+a4ZjA4uas2ZW3S&#10;HA5Pq9XqrqodLEcCKgRknQaR3gnKrqmUt1omUqGoVWZo3NqcY9twm+0zlt7RZYwoBlvEccMYUIyB&#10;12L94bBdmZlp4J3OOd7dNvVqszQJkAAJkAAJkECKBGLaw07RfxwzCZAACZAACZAACfxFAJutK/g8&#10;n2RP/51FvfhNlN9WJiQWzROaXKSPoMfY+QsK4yTDVZZYHMUQI7inHUNockgha4Z4T7gKxOo7EJ2J&#10;kIQ/vhEYJVxn1t93XoIQSkSTG765zpY9EBDvY54/ttW+y3blOQyHrK5d9mmzL4yljYzc6zb7cN22&#10;rxnwbYvV/3DmfDs25Lrdbh2HZ+SrLPxxSMC2IAzzchOH4rb5LOHQqYl09fD4eFAulb4VOtyIxaK2&#10;uNqec2zZbb1dxtI7xIwTxYiLOG4YA4oxMKrYcNjpQ7wu2df7nz41V5mYIAdMViUBEiABEiCBeAnE&#10;sH8dr3c4MhIgARIgARIgARJQJCBZRJ+fn39nUa8pViumWGKC0ayQuVD/QI5x81coMUYyXl0JxVLI&#10;MSLiEgjldvlZ2YxxnnA1ZEg9gShpJ2EE/g/9jWh9GJFY2QR4OWwxOzub1GELiPM3cc22TPAruo0Y&#10;s+NDwBvycuKvkIBg/QD/Z7ECwzdWOROqv/bJLOuTZwmuIdzOog7FYK0hnivm5+ejuNe49RJ7m0RA&#10;vmhZwiFZrGPcv4eNWChqM+oczjs2h2G2bcbSXzwZJ4ohFnHsMAYUY0Cl2HDYwDPYd7znaPAdrwow&#10;liEBEiABEiCBNAhE9cI5DZdxlCRAAiRAAiRAAiQwMyObIuBQg6DvC/4VofpKMFwSEovm8QkX6h/o&#10;MW5GhhPjJMNVllgsBRgjbQjV9xcWFhoZvMsqCROQzMY4vHcBBBsJYwhq6MNyuVGtVLaDMtqisa8x&#10;LNnVZZ2fxA82rjvIrr4ay2AlQzMykkeVoTk2wbovhwpcC9XfXmOD52cR7p7Gct2ZHAfXEiZpTm/L&#10;pRgMzxedSrm8jTm6Od0yliABPQJ3uP+XZ2ZOsIZb0auZo3TEQtEcVCZWdTnn2BqDlXYZS++wMk4U&#10;oyziuGEMKMaATrH/4qUlmdfx21heXm7pNMGyJEACJEACJEACcREIcO86LgdwNCRAAiRAAiRAAiSg&#10;SgAidRGof0X5GgTqG6r1vCuXmFg0K38u1EeQY+z8BYVxkvEKSyyWQogTEZHg3vY/CKgOMnqV1RIm&#10;IF+awfAvnIpEEuZtYuhY07YhGpPM2h0T7cXQhm+Znx0xPYUgetdRX9a7idGHuD9vxSbwhJ8K0aEU&#10;KVJ/G/zINN2uzs2tW78gAu1A1hRYT1wGan5g2HMKAAD/9ElEQVQwZhdyEYJOX77gxAMbwcRJSIbK&#10;gZdur/etXCrtWbc7YqGoTXZFzTs2x5S7bcbSXwgZJ4pRFXHsMAYUY0Cn2Ih4wTNZG000RcD++fPn&#10;hk5zLEsCJEACJEACJBA+ARz65g8JkAAJkAAJkAAJkICPBCSL+t3d3d79/f0Z/lvelV1A1LMXtFhd&#10;QEf8QtNkHPHlqEma8bbFOInXt4mN7BQbFJsUqyfmdUPDhbBsR4RlFKsbAuqoGVzz2xSr/wdbRE7Y&#10;sP3HEX5vusFXEb57Y4wZQ/6PmWbYimUCTcvtv2tehOq+iNXFsBK+4iD3TpcMQuoL61HJ/Lgfks2h&#10;2VrkMyyyrJ/0er2T0JjRXv8JyLoWhyH28c5zEzHe8t/itCwsct5JizRHSwIkQAJqBHBwfQ2/O7Oz&#10;s2fY/xy+7oHuXF9fr6i1wFIkQAIkQAIkQAIhEwgh0VrIfGk7CZAACZAACZAACSgTuIZQpXJ/L9nT&#10;X7Koz5ZKa8qVQyuYWHbjrO7hYn0EOcbOX1AYJxmvsMRiycc4gRioCZHxYWyZWzNGJKtlICCCI6yb&#10;djJUZZUCCYgQsFqtHhdognddQ6wu4rnkYhn3gHVcw23vHJLRIPjxQp7jMlb3shrGFN316ioTvk8i&#10;9Y/BxSzr0y83rDEkYUBU1/P0Udsv4YtoFGuRBr40sMvDc/Z9nmoP3W53D/H+zfihWiYByRRSvsw9&#10;mYy3WYnx9I4u40Qx2CKOG8aAYgzoFMsWLy08s/2LdVpzeXm5pdMdy5IACZAACZAACYRBwMc96zDI&#10;0UoSIAESIAESIAESMEDgFp+bLj0/14el0hd8Nrb2tsmoF2qJCUWzhkrUMZAZCqmMQkcqGQIqsXnI&#10;pxgZDAYdEawuLi6eZvAcq5AAEhcOV5CZWYShG8QRFoEXgVi1uh2W1XatBZM1zItXdnvxr3WMuYUD&#10;S5v+WZbdoqenJ/naQ2zz0iEy3x1kp+JfTfipBj/JPcTKj89C9bcDHkZ4GMGkQ2WtAdH6lXGxqUkj&#10;A2vLQxFYqz87u70Y0cGpwEIienNlHnl8ejrCs/iOscFmE/4Z6z7Uhjycf4pHyVj6yweME8WwjDh2&#10;GAOKMaBTLGe8QLjexvNoA+L1c7xHbup0zbIkQAIkQAIkQAL+EvBpz9pfSrSMBEiABEiABEiABAwR&#10;eHh4WENTtefh8EtlZqY+UyqtTGo66sVaYmLRrCEUdQxkgcK4GUmNcZIlmFAnsXjyIU6waX8omZWZ&#10;zTBjzLLazCMO+wHDBQVk4QUDrv+2CJR5/b/3HTZgz/D/1MPzaG6Lj7HxvJ+7FY8agC9j1Dicwk+7&#10;HmE2YooNX4UiVP8NcNDvd5BhWr5y0DECNcJG5HCDrDkiHJrzIfk6OcpBWjwjbc3Pz7ecQ2GHyRCQ&#10;uWQwHMrXdNZyDTqn6C9X3wFX9nX+KRwp4+mdCxgnGhEZcewwDjTiQLWo2Xjp4DmuMTs7+x1fMmms&#10;rq7yOUbVDyxHAiRAAiRAAp4RKHtmD80hARIgARIgARIggegIQKReu7+/P8LvJV56XeH3pFIq7UwT&#10;q0cHggMiARMEzL7kNGGRF23whboXbqAREwhAqNrEpsI6xCAHFEYxVLISgFh9B0J1yWC8krUN1iuO&#10;AOaBbV7/7/m/iiHrxXmluJ4x9u/F9W6+Z8mUb75VL1qMdVxNE3RFpP7710R7LtsoVyorvcFgz2Wf&#10;ofWFQ1ZNCJqPQ7PbN3t9flaVNWUJa8sHrDF940Z74iEgc8l8tboO0fqhHJKIZ2QcSbAE+G41WNcV&#10;bnjEsePzeqVwv2c1wHy8rOAw9Q6evU/wfvn69vb24ufPn3uvScKyWsl6JEACJEACJEACBRDwIcFa&#10;AcNmlyRAAiRAAiRAAiRgj4C8IHkeDOoQpX+BKL2ep6eoF2uJZTZmHOQh8KEuY2ckzKjnC4Ph81dT&#10;icVTAXHShkB1VzbpbbqRbcdPoNfrnSCWduIfaZwjxIbivnxdIc7RZR8VDvJI5t5a9hbCrYmN5gJu&#10;SfZ4yeEDCB9jzMTchK+27JErpmVcewfo+VvW3kPLpj5unMyyrhYBuL4vUXJDrTRLfSQQigBsiMMJ&#10;ED9F9eUPRqN/BOSdMQ5JyHON3vrPvOjPPzgWLApl/rEw9MlNMp7+4sNYUYzCiGOHMaAYAzrF3MZL&#10;C6bJYdN/l5eX5b/5QwIkQAIkQAIk4DGBqDYGPOZM00iABEiABEiABCImcD0crlTu72uzEKj3Z2ZE&#10;qL5mcrhRL9gSE4pmjYuoYyAzFFIZhY5UMgZUYnORiziRzHHYhP+fZFTP6BVWI4EXAhA6rzw/P4sI&#10;dINIwiQAH55CrL4bpvX2rJYvBuBT1if2evC65ehE0DH7M7bDBXJlZD1gEItQ/c/sMBjMYM12yPXa&#10;5PkS17esQS74hRf9+0pw4i+sWXDQdp9fhNH3NWvoEbjrduuz5fIRaqm9Q3Yr+tMbjMelg5uDXLFk&#10;PL0jzThRDLzI44ZxoBgHOsWKi5kODig38C7q/PPnzw0dk1mWBEiABEiABEjADQEX+9RuRsJeSIAE&#10;SIAESIAESMAhgVtsWA6fn2vYxPpa1s2Ko2ln1Au2xESimq7/UzzqGMgMhVRGoSOVjAGV2FzkIE4o&#10;9MgYiqz2ngAFYlFERAui7C0Kv/72Ze/p6QoZNtfkL+UoXK0+CGweR5dxP2/GbnV67kvGKFgXivCZ&#10;ki4lOpG6DB5C9d8/csgQh4rWOU9PvrbkUAoE66keMso08ShdYJlatl6pNce1i3XI7ODXwdxur/cN&#10;75X3JvIoTvAXtJsCnoPscmc8/cWXsaIYchHHDmNAMQZ0ivkVLw0865zD/Obi4mJbZxgsSwIkQAIk&#10;QAIkYIeAg31qO4azVRIgARIgARIgARJwSUCyqC8g+83zcPilgizqM6XSiqv+o16wJSYSzRMzUcdB&#10;VjCMn5HkGCsZAyqxeLIRJ9hwb0LIc4ishM2MXmA1EvhDgMKw8INBRJAYxRYy97bCH43ZETz2+wcQ&#10;qX8b1WoK4nXcKzaxYRxVXED8LELWHbOR4kdrMfpLyMJn8vWO2jjKsQvV346bX8JQu9Z6vd4Z5q66&#10;Wum0S4Uu/Hr5WhTXMGkHscPRyyFdXDNHmF9G35P8Ev05JJOvq9DnoXyjn1Cb8fQXHMaKYrRFHDuM&#10;AcUY0Cnmb7y0JPM6fhvLy8tRvZPQcQ/LkgAJkAAJkEDRBGzsURc9JvZPAiRAAiRAAiRAAkYIPDw8&#10;1PDi4isaq0GgvmGk0YyNRL1oS0wkmjEEZqKOgcxQSGUUOlLJGFAJzkWmYkUEHbhf7iNLzWlG+qxG&#10;Au8IQBB2AsHGDrGETQBzwy7E6pwXPrhRsmlKdvVypbIyycOxCtchEpZszqthR/ff1k8TP4c8XlzL&#10;WzEeRhuVFT9KkboE35uM6uNiEV/DkCzr7ZBj1bbtMn8/PT1dgtOa7b5Cbj8W0dfLM87MzP4i1zIh&#10;h2NQtuM99A7ePx/hoNh/a0R/BX9es41lHjIOmfH0F1LGimKURR47jAPFONApFkDM4HmwXapUGoPn&#10;5++fP39u6AyPZUmABEiABEiABPIRMLU/nc8K1iYBEiABEiABEiABDwhgY2DteTCoV0qlLzBHROr/&#10;bRAUbF/Ui7YERaJZwinqGMgCROowdkaSY6xkDaj0YspErEC4cwjh4TGEO50c5FmVBF4IiBDs+flZ&#10;Mt5uEEnYBJitd7z/kF39CGL0PR0PRyZeP61UKrs64w+hLESsVxCYrYVgq66NmJejPHwCn9Xgs4to&#10;Req/Ha0gVn+9B59iTRfdtakb79PKS9ygjKxV+DOCQIyCr+FgcIgDeAd0OAm4ICDPQ49PT0d4Vt95&#10;fUBy0W10fcQ4FxlxUgACUiPj1GiEsaIIK+LYYQwoxoBusUBi5s2zoBxUbM6WSufdbrexurra0R0y&#10;y5MACZAACZAACagTMLE/rd4bS5IACZAACZAACZCARwSusQlQub+v4SXEl/7MjAjV1zwy750p0S/a&#10;KDxWCr3o40CJwodCjJ2R1BgrWYIJdRKMp6yxgo30pmRPRlb1dkbarEYC7wg8Pj5u4P+4eJdRkIxC&#10;JdBCpt4tHmT5232YO+WA7FUex4YuXo9V/IzsbDFrHQ5xyOAgT9z6WvcpZr8pCtXf+oZZ1tUiFWuW&#10;A6xXvqmVTqdUlJPgf2IrHuhIJ5S9GKkcjsHa4gjraXlG4o8GgSjnIo3xjy0aiHjUxFBV22CsqJJC&#10;uYjjh3GgEQeqRQOKl3GHl/HOu1kaDs/xfNTgu29Vx7McCZAACZAACagTyLo3rd4DS5IACZAACZAA&#10;CZCARwRuIYYaPj/X8ML/a7lUqnlk2lRTol64JSgSnerwEQWijoEsQKQOY2ckOcZK1oBKL6YyxEob&#10;99Ddubm5Zg7KrEoC7whA+LUD4dcJsYRPAJt6HYxiC5lIW+GPxvwIev3+yZ+MmTmbD1W4jmt9HfeR&#10;ds7he1VdDiIg9nMdRPBqQH8bE61gHdfkBa7JoN4LTI2VDEL1323y6xhT6f4p0Ov1LjCXxRU76sP/&#10;q2S0Yq/3gqsWnoF4IC9HnLCqPgF8DfQAtf7hoV51dtHOR+oIRpcMSECad6iq9RkriqQijx3GgWIc&#10;6BQLJGZUv7Q17PfbpUqlgYRn5xCvN3VQsCwJkAAJkAAJkMBoAhn2pomSBEiABEiABEiABMIhIFnU&#10;F7rd+vNw+KWCLOoQt66EY/17S6NeuFF0rByWUceBMoUPBRk/I8kxVjIGVILxpBIrIkKFKOd/EKEe&#10;ZCTLaiQwkgDE6kcQYOwRTxwE5MsLmCdO4xiN2VFIpsyZcvnCbKu/WgtFvI74ELHfpg0GRbYpvsU8&#10;ZsW3RY7rTd9NZFjf8sQWo2Y89vsHuH7iyJSdQ6j+AeoWDyZODzM5qALR+iVFpEi6Oh1XmCVGi63a&#10;8P02D+aF6dJQrYZofQ1zzRHsr4c6Bld2RzsfmQAYiIDUxFBV22C8KJKKOHYYA4oxoFsskJhRFax/&#10;GH4HAvYG1oPn+BJKc3V1taOLh+VJgARIgARIgATC2c+gr0iABEiABEiABEhAmQBe5Nfu7++P8Hs5&#10;3+1e48XTCU6/74QsVlcefKgFA3mJFSpe2k0CJKBBIMH5SGGD5hSijHWK1TXiiEWnEsDmzopkJ6VY&#10;fSqqYApIZl6K1ce7a1guWxPFykbr71+fAwbXe9Nn+7LahtjfyFqX9YolUMan3ou1wEDvIlQ3J1af&#10;QTxbm6sMjNabJuRLEWC1641BBRmi8BxRkGU5ux3/TLgGv190kRgjZw+sTgLKBJDNtY019vbz8/M2&#10;KrWVK7IgCfwmkOB7rmnOj/b+NW3g/DsJ2CYQ/3yzgmzrO+XZ2bO5+fnrn/f3Zz9//tyTw2W20bJ9&#10;EiABEiABEoiJgEoitZjGy7GQAAmQAAmQAAlESEBeBjwPBnWI0r9geLWYhelRL94SzGqc5XKMOgay&#10;APldh/Ezkh7jJWNQJRhPo2IFYowmxIWHzLKZMY5YbSwBZFXfgNDrDL/c0IknTlqzs7Nb8GknniGZ&#10;G4kI2ypzc2fmWlRrybfM68hEvr2wsNBQsz6cUsisdgBroxX5YnydarW6Go5H9Cx96vfD1CwZFKmP&#10;IMYs64phhMN3J7j37SgWj6pYmBeOggsUhVaYG3chJD5VaJFFSMAYATn0i3XlHp7To113ZIUV7ZyU&#10;FcjbeorzmomuQmmD8aLoqchjh3GgGAc6xQKKmYwZ1sfSQDy1cPr3vDQcNpaXl1s62FiWBEiABEiA&#10;BFIjQP1Cah7neEmABEiABEggAgLXeDlfub+vzUKg3sfnUCFUX4tgWEpDiHrxlqBAVMnpIwpFHQeZ&#10;oZDKKHSkkjWgUC/BOelNvLQhwDikACNH/LDqWAIQq+/gj0cQWawQUxwEBoNBByPZQubHVhwjMj+K&#10;3tPTValcLvyZpWgBe6VSiXJpgnumHEaom48cf1qM1XdCuNfvXyAwa/7QnmKJXaH6S+dyaBGHFLaC&#10;YVKgoSIeRdbjC5iwUaAZzruOVuClL7I6xbWSfKZ95wHIDmfkADDmnyMcmAnn/mXZb9HOS3m56c9r&#10;eXv0vj5jRcNFEccP40AjDnSKBhIzpsXqHxEN+/02/r8m7tXnnz9/buggZFkSIAESIAESSIFAlJsE&#10;KTiOYyQBEiABEiCB1Ajcyov45+caXsR/LSf8Mj76xVuCAtEs13L0cZAJCqmMw0YyWQLqtU6Kc9Jw&#10;eAjRxTGzJOeIG1YdSwDCiiOIdvc4L8UVJBDrRpk125SXkH13D5+MPjLVnql2ChCvNyF6jlIAi2tA&#10;xKo1U77xsR0cMlrH2qDto215bXpEhnxcD/5nqnUgVP/AklnWFYNLhKO4Ri4Vi0dRLFqRVwaR1esB&#10;j20+P0UR2sENAl8d3YHRyR8GjnZOMhGRGeY1E9363AbjRcM7EccP40AjDlSLBhQvtgXrH5Eh3hpI&#10;wHaOr6Q0VldXO6pIWY4ESIAESIAEYiXAPcJYPctxkQAJkAAJkEDgBCSL+kK3W38eDr9gKLWUsqhP&#10;c13UC7gUxaHTHD7m71HHQUYmKWbEVkHFWFGhNO5CS4gePleKLMn7yKrezkGMVUlgJAHJPooM02dv&#10;MwAmdHVFHRWYN46RWX0/6kHmGNxr7F+VK5WVHM1Yr+pCvA5R974ciLI+mAI6wKGEa4jxvfZxXiy4&#10;1qMVLz89PdVmymU5dODnj3uh+gsHzF9tXLPrfkLxz6qXw0mlkneHk2yQilbglU9k1cI1s8uvzdiI&#10;OLY5jYCsNyGA+4aDM3vTysb692jnpbwOyzev5e3d2/qMF0XXRB4/jAPFONApFlDMuBasv8WI2GvN&#10;9Pv/4tmhuby83NJBzLIkQAIkQAIkEAsB7g/G4kmOgwRIgARIgAQiIICsMDVshL9kUYfwdCOCIVkZ&#10;QtQLOArWlWMm6jhQpvChIONnLDnGS9agQr3446qNL5fszs3NNXNQYlUSGEtAso5ibXeGa2ntYyHO&#10;TcEHTgtzx2bwo7A4gGAyN39gYEPADhHVJuaClkXchTUNMX70eoeYBesSOE8++rAgofrbCwl+FwHu&#10;aWEXV2AdQ7R+8fZwXmDmK5kb7WRnQGCF66WDw0vbfK5SCiUWskBADmBhTXKEeWjDQvPeNhntvGSC&#10;uIG5zYQZPrXBeNHwRsTxwzjQiAOdooHETJFi9Y84h/1+G1/kayBh2zmSyDR1cLMsCZAACZAACYRM&#10;gHuDIXuPtpMACZAACZBA4AQgUF/DEGrIBPNV/oWQaSXwITkxP/oFXPziUCNxEn0cZKXE+BlJjvGS&#10;NaBQL9KYEkEF4uJwYWHhOAcdViWBiQQeHh93EGcTP1HP+SnMIJI5BJl3RYDcDnME9q3GM87a82Bw&#10;Zb8n+z3kFbAjXtoQ8EWZqRl+3sD4Lu17ofAeDiHEPCjcCksG9Pr9C9yPapaa12vWA6H6b4OZZV3P&#10;dS9f1ej1rnBAJ8p3W9GKuwyLqyAY3oXg6FQveliaBMwRQLb1PcxHknE9yrnoI6lo56a8IWF4bstr&#10;ji/1GS+Knog8fhgHinGgWyyQuPFJsP4BcQcC9sbs7Ox33Msbq6urHV0XsDwJkAAJkAAJhEIg735D&#10;KOOknSRAAiRAAiRAAp4QuLm7q9/f3x/9vL+/wosh+T2BGLBOsbq6g/hCTZ1VzCUZBzF71/zYGC85&#10;mAbysl1nhIiH04X5+XWK1XWosawuAWRWP6qUyyfThBKcn3TJ+lEeIphditUn++JpMPjmh7fyWyEb&#10;um9/dVvEPNDUrRNK+efn55VQbKWd4wngXvS9cD4iVPdIrC48MM+v4X6+UzibQAwArw7mu+1AzNUy&#10;M9r1moVnPRzuOZF1sBZgFiYBgwRen/PlK0gNg8162VS0c5OXtMM3ivESvg85Ao8JWFhTeTxaW6at&#10;INv6Tn84PJmbn7++ub29+Pnz595r4jdbfbJdEiABEiABEiiEABNZFYKdnZIACZAACZBAOgRuHx83&#10;hs/PNWzcfS2XSrV0Rm53pFEv4iLNZmwjIqKOgzzAGEMj6TFecgRVJDEFgWkTcbA/Pz/fykGDVUlg&#10;IoGX7KJPT2dY+2mt+zhHhRNYyCZ9jHlkPxyL3Vv6iKzb5TSybr/AnZYRBaLuXcTMqXtP2O8RmXQP&#10;0Es0hxMmEGtAhBmlEFfG/PT0VJsply/sR8yIHjwTqX+0kFnW9aNCxMoQru/p1/SzRtQCP4viKlw7&#10;DXyNRg74dfz0LK1KgYDc37B2P8FY12Icb9TzU16HWZzf8ppWVH3Giwb5iOOHcaARBzpFA4kZj7Or&#10;T6SNuG3hvWkTB5z/XV5ebum4hmVJgARIgARIwEcC3A/00Su0iQRIgARIgAQCJnB9fb2CTC51iBK+&#10;YBg1bGqvIS1XwCPy0/ToiTJmlAMv+lhQJvGmIONnLDXGS5aAeq0Tdly1B/3+IT9Nn8P/rKpEAAKt&#10;DYhyzrD2W1Oq8KEQ56gs1JzXac3NzUnGRv5MINDr9y8Qz7WUIb0VsUO4uRqrYC8hwXoTz/ZbMcf0&#10;U7/vVr/iuVD9ra8hdjzEoZODmP1vemwQiV6izQ3T7bpuz+1F4Xh0boRVLdwntvEc1nY8OnZHAn8I&#10;yIHibre7h/VYVAfsop6f8savm/ktr5XO6zNmFJFHHj+MA8U40C0WSNyEKlj/4I7OsN9v4P5+/vnz&#10;54auq1ieBEiABEiABHwgwL1AH7xAG0iABEiABEggcAL4JJlka3nJoo6hbPw1nLBFft56J+qFHGNG&#10;Oe6ijgNlCiMKMoZG0mO85Akq1A0wrgbD4eFCtXocq1Awp0dZ3SCBh8fHHcwxklF0JU+znKfy0LNb&#10;F+v9DjKFbmI+advtKezWC83U7CO6wSDqQw4QIkpW7pqP6E3ahOu/jcMq6ybb9K0tZwdNAhKq//bR&#10;6/y/zvWketTKIT6Uvsi7LlLv0XzJqAVdDkVVcv3g2tniV67Mxyhb1COA9/driMUT3S9h6fXirnTU&#10;c1RejA7nuLymuqrPeNEgHXn8MBY0YkG1aEAxE4lg/Z1nENON2VLpHP9nk4ckVYOW5UiABEiABIom&#10;MO2LrUXbx/5JgARIgARIgAQ8JCAvuPG7c39/f4bfa5zkvsDLbsnSsuGhuTQpRAIBveQKES9tTpcA&#10;X8on5Ht8gh5Z1dcXkQ2T4qKE/F7QUCHKOqqUyycmRFmcpwpyokK3WPPvUqw+HRRi+GR6qXRKDMrl&#10;ZjqjjXik5fJaxKN7GRqu3e/Wxigi9d+/1jqx17Dc33u93p69HuJr+VWcvB/qyKJejzl+3yTXD9ZP&#10;l/IeNdR4oN1xEBARG76KuoWvom7LQYqQRxX1HJXXMY7nuLzmsj4JuCTAucMlbfbligASf9T7w+EJ&#10;fq9+3t9f/ry7O7i9vd1w1T/7IQESIAESIIEsBJi4Kgs11iEBEiABEiCBBAnc3NzUZ2dnvyCDXB2f&#10;Al/TRhBgVlrtMTquEP1CjjGjHFHRx4IyiTcFGT9jqTFesgRUULHVLpdKu8iC2sw5UlYngakE5PPy&#10;vaenMxtZ+jhXTcXvtABELYcQ3x047TTAznB4Y6c8O0vB+lvfDQZbMd+T8Hwcle5hUsa5uUol6qnZ&#10;ytcRAsymPm7qZZb1bDclCP1lnVTPVruYWlFNah8RFizkxNqZ66liwpq9fiAgz3HdbvcbDlTshQgn&#10;6nkqr0MKnufymm+jPuNFg2rk8cNY0IgFnaKBxE2M2dUnuWnY77dLlUpj8Pz8/fPnzw0dl7IsCZAA&#10;CZAACdgmEPVLZtvw2D4JkAAJkAAJxExATmDj5XUNG2tf8fK6lnusFI/mRjiqgagXc4wZ5ZiJOg6U&#10;KYwoyBgaS48xkyOwPI2rl0/Nz8wcImPacY7RsSoJKBOAMHcD68SzmVJpTbmSZkHOVZrALBXHM0Gz&#10;Wq1uWWo+mmZfDnD0elcvXxoo86OWvx0bu8g5RMF65o36yA8fSMw+mTqAEJFQ/e0kzcNL+rcsuTfg&#10;MMQl1kzW1kv6Vo2vEbWQyx8x1SkOcu3zK1gmI5dtZSUgz3SYp04QjxtZ23BdL+p5Ki9Mf+a5vCMx&#10;Wp8xo4Ez8hhiLGjEgmrRgGIm83OwKgu/y3UQ/83ZUukcB9Yaq6urHb/NpXUkQAIkQAKxE+DeX+we&#10;5vhIgARIgARIQJHA9fX1CkRudXwW9Auq1DJlUZ/Ul6cCP0U83haLfjHHuFGOvehjQZnEm4KMn7HU&#10;GC9ZAsrf2MIL59N5ih5yOpXVdQg8IIs05pGjF2Gu5R/OV5YBT2meGXXV+UPwc4Br4tu7GokL13F/&#10;alQrlW11imGVlIzc8PmFT1Zb3YRPQLDe6/cvcN+pZfJppCL1tyxe7wmbEDa2MzFKtNJL9v6ZGa/m&#10;ilGuiFrE5Z+YqgXR+hZF64lOCh4OG+K1PQjXJeO69ee7vMOPeq7KDYd0kru/5Y2Zj/X9u18aGyGv&#10;DmMo3zcUUMxYfVa2hNdWs3iua5aGw3N8Vb2xuLjIZztboNkuCZAACZDAWAJM98PgIAESIAESIIGE&#10;CTw8PNTu7u4O7u/vL+fn568lowqE6jvGxerCOKAXFwmHBIdOAnER4Lwz1p98SZ8z1D2JLcl6jPvr&#10;5kK1ukuxQ06fsroyAYhyjyrl8okrMQPnK2XXWCkIP29zfpmOFvPxGkr981dJEbD+/p3eTHwl+v3v&#10;8Q3K7YhkU13n16Z1iPMNm+370DbuOfoxm9A1Lvd+iK/fH8zxwXGe2wBhclOy0/tsJtdbzr2zgTX1&#10;lWS3dt4zOySBEQTkS234XcefGj4D4lw1wTuevKfyLX4YMxoeYQxpwGLR0AhQrP7eY/JV9VKlctQf&#10;Dq9+/vx5dXt/fyR6gdD8SntJgARIgATCJcBEVeH6jpaTAAmQAAmQgDYBPHCuoVING81f5V/8rmg3&#10;kqcCsx3noTe2btQLOsaMVsxEHQtaJN4UZgylOXdkjRedesXGVnvQ7x8iA8qpjsksSwJ5CGD9uNJ7&#10;epLPxdfztJO1Lu9xWcllryfiOhxqPcjeQjo1e72eXBs7SiNOKOv6oFzenC+VWkpcAiz02O8fIBtM&#10;MuJdbPIfzlcqUc8JL5mwVbLmJ5BNfdIliUx868yyrj9p4V5xAW41/Zp2a0Qv5vNYgCdfLcAae5/P&#10;dXZjnK3rEZB7IWLzBLXW9GraLx39fJUHocdzXZ5h5a3LmNEgGHEMMQ404kCnaEAxQ8G6smM7w36/&#10;gfXpeb/fb66urnaUa7IgCZAACZAACWgQ4H6fBiwWJQESIAESIIEQCdzc3NSxmfgFttfwu1HoGIoV&#10;9xU6dJudR7+gY9woh0/0saBM4kNBxtBYcoyZrEH1Ws9xbImgYaZU+h8yqh8z43FO37G6FgHJ/lhC&#10;VvWi15Kcs7TclquwfMGhWq1u5WokkcqSXf35+fkq03AjFq8PB4N2dW5OMnVG+wPB+hEE63vRDvDD&#10;wCD0OK1WKruxj/ep3x+vaUlcqP7b95j3TnGPiD4WTMe63C8gWr909ZUaFfujF3AFIqTCc96+ZLhW&#10;8RnLkIArAkh8c4C+/vFlzop+vsrj2EDmujxDzFKXMaNBLfIYYixoxIJO0YDihoJ1Hcf+VxbXTmMG&#10;X86DxqCBA5btbK2wFgmQAAmQAAn8TYB7fYwKEiABEiABEoiMwO3t7QY2wWqVSkVE6nXvhudY3Ofd&#10;+C0ZFPWijjGjHDVRx4EyhREFGUNj6TFm8gQW6rqMreGwIUIGvhzO6TNW1ybQ7XbriPUTX4QKnLe0&#10;XahdQQ7HQIgo2XM72pUTrGAkY26EwvUUxM29fv8Cc1ItlbCHT5sQrEd/kOUvv1KkPjLEmWU925Uv&#10;6yq8rzvLVttsrejFWwGJqF49y4MgZkOcrRkgIF9rxTOBfEmo8PVO9HNWHn+FN9/lGa1yXcaMMqqZ&#10;mchjiLGgEQs6RQOJG4rVdZw6viyuoxbmivMS9iiWl5dbZlplKyRAAiRAAqkSQBIY/pAACZAACZAA&#10;CYRM4Pr6ekWyqP/8+fMEv1cQE11i8+sIY6qHPC7aTgJ/CATy4ssHj/Hl6xgvMIbGhidjJueV6yC2&#10;5GVwuVTamp+f36ZYPae/WF2bADKrH5QhqvJFrC4D4Lyl7UbtCvD3NsXqatienp5qRgQ8Ioj9/avW&#10;tfelhs/P3703MqeBpcFgJWcTrO4hAdxnvv+5HilWH+shzH/y3ok/mgSQRbshGeo1qxkvHv16ysFz&#10;mnGnzMzsSAZ+xAfvLRbgsslsBOQdBOatLXxNaBsttLO1kr9W9HNWfkRs4QMBxgxD4jcBxoKlWAhz&#10;rWUJRhrN4rD+Bt5/fZuBBkG0CKJJEG1CGqPnKEmABEiABEwTYGIq00TZHgmQAAmQAAk4IPCSRb1U&#10;kmyXX+UhUboM5hSay2y0DnzhSxfRL+oYN8qhFn0sKJP4UJAxNJEc4yZrYL3WsxBfkuEYfjnkp+Fz&#10;+obVMxEQoUzv6Uky6Xm78cB5K5Nrp1bC3HOIAzIHUwuywAsBCDYv8c/L85iVn4Azr8+Wy6uxH3x4&#10;6veT0z/MVSrRT79yEAXX84WVazq+Rrfm5uaa8Q3L7ohknQXxp8SYvfvHmCEkMWmFL6BqI0a2sR5r&#10;2Y1Etk4CegRk7sJXIr7hcOueXs38pZOYu7JiCn/OyzryifUYMxpYI48hxoJGLOgUDShumGFdx7HZ&#10;yuI6a8yWSudYJzRWV1c72VphLRIgARIggZQIRP+COSVncqwkQAIkQALxEpDPb2J0tefhUATqNfz3&#10;ysfRBiNYF8MtCPvi9b76yKJe2DFm1ANBLjGt0gkVZhyNdTZjJud1YDi2BsPh8UK1ehi70C8ndVa3&#10;RABZ1TdK5fIJmt+w1IWxZjl3GUP50hBEKI1qtSrZE/mjQADXyg4EO3KtuPkJSbw+GLQgYt10A6aY&#10;Xl4Ep4PBdTG9F9drCoJ1oQvROrUtCmGG66CJ+8aWQlEW+UBA1lvyhUSXYJII6oDEU5N8L4eX8fdd&#10;ycjvMkbYFwmoEJD5C/P/kZGvDCl0mMTcpcBhbJFI5r08CEbVZdxoEI08hhgLGrGgUzSQuKFYXcep&#10;ZsrK12Jn+v1/sU5oLi8vt8y0ylZIgARIgARiI8C9vdg8yvGQAAmQAAlEQ0A+pVWenf2Ch7va7yzq&#10;kwZHwXo0rs88kOgXdoYFoZlBB1Ax+ljI6gPG0ERyjJusgfVaz0B8iegHfthnNr2cvmD1zASQCUe+&#10;4HMCAdVK5kYcV+TcZQY45p+2CIx5UEaNp4iVJbs6eK2p1TBcynPxOjaFj+crlX3Do/aquZcs3OVy&#10;clm4B+Xy5nyp1PLKGRaM6fV6F66EeBbMd90ks6xnJI4420OcHWWsrlUtCbFWIMIpHcf1+/3dxcXF&#10;U506LEsCrgjg2XEPa2LJuG712TGJ+Sur0yKc97KieFuPMaNBMfIYYixoxIJO0YDihoJ1HceaLzvs&#10;99ulSqVRQfZ1rGmb5ntgiyRAAiRAAqESCErbFipk2k0CJEACJEACKgRub283fv78uffz/v7s9v5+&#10;CLH6GertqYjVVdpnGRIgARJInkBAL1OT91V6ANrI0rq9MD+/RbF6es73ZcTIlHdQrlTObAsOTI+X&#10;G5BmiEJssk2xujrLV5HhmnoNwyUH2Hb9/Wu4aRPNlQeDcxPt+NwGRIQrPttny7by83MS48ac+N0W&#10;w9jaFbFibGNyNR5kpz+WA6u2+0tirRTps36lUjnBmsPd11xsByPbj4oAvgBwjN91zGOntgaWxPxl&#10;Cx7bJQESIAESIIGCCUCsLu/N9vrD4QV0D9fQQJzgi/I719fXSbxXKBg/uycBEiABrwkwEZXX7qFx&#10;JEACJEACMROQBzJsPNQgDPmKcdZeH9xyDTmok2gGMtHmghVp5egXd4wb5ciNPhaUSXwoyBiaSI5x&#10;kzWwXutpxtfLp95Lpf8tQKxCoWhO9qyemYBkiu49PZ0gBuuZG/GgIuev7E5ADOyLaC57C2nVfLlm&#10;er0rLw93eJJ5fa5Sif6SfOz3D/D8nZxQt//0tA1xWiP2q/4lg/7MTHIZ9LP6FQc4koiLrHwm1bN9&#10;T0lG7BmpYP137MjBBqzVeLjQxkXINo0QkPsm3m/I4Yo1Iw2+NpLMHJYFWuTzXhYkUocxo0ku8jhi&#10;PGjGg2rxQOKG2dVVHVpMucHzcxPvos9nZ2cbyL7eLsYK9koCJEACJFAUgeg3D4oCy35JgARIgARI&#10;YBQByaI+FDEQROo2MqdTsM64i35xpykGTTkioo+FPM5lHI2lx7jJE1ivdVXjazhsYEN3ny9kDTBn&#10;E5kJIKv6RqlcFmHBRuZGPKrIOUzfGRBANUQApV8z3RqS6RSbajveEyhIvA5RQKNaqUQfU71+/wRz&#10;jv9xYDhQsel/OF+pHBhu1svmIL6jxkXRM7iXtHEvWVcszmIfCNg6IJFMAAcimjIQ+C1ca7v8IpcB&#10;kmzCGgFkTZU1wj8mDnYmM4dl9UY6c58WIcaNBq7IY4ixoBELOkUDihsK1nUc67isfDHwzQ/WuC28&#10;Z2vi//p3eXm55dgadkcCJEACJFAAgaB0bQXwYZckQAIkQAIkkIsAXtKuyeetft7fn8nnrmbK5Us8&#10;dH2zIVbPZSgrkwAJREeAL2Wjc6mTATFu7GMG41a5VNqC0GCbYnX7vNnDeALdbreOeJTssRuxcOIc&#10;pudJERjOzc3t6tVKuzSYrQUhVhc3yQbg219Xruv3v7vqquB+1grun91bJiAZjS13EU3zmBfXcAhu&#10;J5oBOR4I7sVNHGQ9NtltMmuigERTBvy7gXnpQg6cGmiLTZCAFQJ4x3GAhjfx27DSARv9RSCtuU/Z&#10;68nc+5SJsCAJkAAJhEEAz5Oyvt3D7yUS/13//Pnz5Obmph6G9bSSBEiABEggCwEmn8pCjXVIgARI&#10;gARIYAIBeYgqz85+wQuyWhHC9KBOo6lmoWXEaRGIfoHHuFGOh+hjQZnEiIKMo7H0GDd5Auu17oj4&#10;ggilA7aHCwsLxwZ6YBMkkIsAhC4HyKz+LVcjHlfmPKbmHMxLm8zSqcbqdylkVz/DRlpdr5aHpS1m&#10;Xx+Uy5vzpVLLw1EbNan39HSFeXTNaKMBNIb3HE1k0N8KwNTcJsq9Ehlio71X5gb0oQFmWc9PFJnW&#10;L9HKRt6WkhHsJSzY7Pf7uxAGn+aNFdYnAZsE7u7u6rOzs0foQ3u9lMw8ltUBCc9/k5AxbjQCKvIY&#10;YixoxIJu0UBih9nVdR3ruPyHDOsT53Z8GRLriXOUaTL5j2M/sTsSIAESsEiAe3gW4bJpEiABEiCB&#10;NAhIFvXn5+f6TKXyBTfWetGjpmC9aA8U33/0CzwKjbWCLPp40KLxpjDjaCI5xk3WwBodY4Ph8Hih&#10;Wj2EyLFjoGU2QQKZCUBMtgKR5UkUglsFCpzLxkNCLOxXq9VjBYws8koAQsIa/lO+ShDfjyEB+3Aw&#10;aFfn5tbjA/T3iJ76/SR1ECkJ1qO+5i1dpDgItYuDUKeWmo++2dfM2Rc4KLGSdbDJTEyBiKWy+lGl&#10;HtZyx7je9lXKsgwJFEVAnj/xZa89nQNgycxjWZ3C+W8sOcaORlBFHkeMBY1Y0CkaUNxQsK7jWMdl&#10;NcTqHy3DuqKF/+8c77Uby8vL8t/8IQESIAESCJQA9+4CdRzNJgESIAESKI7A9fX1SqVSqeGB6Cus&#10;qJUqlbXirPm7ZwrWffJGcbZEv8ij2Fg5uKKPBWUSHwoyhiaSY9xkDaw39RBjeInaBMt9ZjA2wJNN&#10;5CYgIiisX0/Q0MZMQnMg57O/QwdzUwNi9e3cQZVYA8iufoFrqJbEsDMK2CEMOEX27d3YGeEaWnse&#10;DK5iH+eo8Q36/c58tbqaytghWqfeRcPZkmV9bm5uk4c0NaB9KIr12g6EnbJe0/5JJlgDEktpO1Gz&#10;wuuabpfXnCY4FndOQJ5FEa9HKmvpZOayrF7gHDiSHONGM6AijyPGg2Y8qBYPKG4oWFd1agHlcgjW&#10;31orz54iXMeh6e+fP39uFDASdkkCJEACJJCDAPftcsBjVRIgARIggXQI3N7ebgzx6Xc8AH3BxlHN&#10;95FTtO67h+zbF/0iLyGhnYloiT4eskJiHE0kx7jJGlgv9dr4+sr+0tISX5bmwsjKpgggq10dbZ28&#10;y9iZ0BzI+exdJLXwKd0tCpv0rq48AkK9njwtrShgHzw/J5Fd+SXzdrkcZ7Z9hRCcq1SSmVaTOqii&#10;4HuVIhAMHOKw5oFKWZYZTQBxd6bzNZykRFkBCaUcxner3+9vLy4uth32ya5IIBMBfKl2BxWPxn1J&#10;Iqn5LAtBzoFjqTF2NAIq8jhiLGjEgm7RQGKHYnVdxzoub0iw/sHqjiQOwvvOc7wDb6yurnYcj4rd&#10;kQAJkAAJaBJI5uWyJhcWJwESIAESSJwAXp6uAUENYrMvyKBex3+vhISEgvWQvGXH1ugXeQmJ7ExE&#10;SPTxkBUS42giOcaNfmBBoCMvQ/+3sLBwTDGoPj/WsEMAQtsDxOO3ka0nNA9yTpuZeZ2jtvjVB/1r&#10;DeLBK1xH8ozIn98ERojYZ8vl1RTufy8HGGZnM2VAjiGAUvGz+EruoRDVjb6HxuBMC2OQew2+4rGe&#10;wlxgAd9LkxBbrOBgzKXKfScpUVYgIilbcTGpXbnuEC9c4xUBn31qE5A5DvdXyba+87FyUnOaNrmX&#10;G0SWWtHXIRVNF0ceR4wHzXhQLR5Q3FCwrurUgsrZEaz/GYzMAcPBoIl1xjkE7A0e6izIz+yWBEiA&#10;BKYQCErPRm+SAAmQAAmQgE0CEKnXbu/vj37e31/2h8Mr/J5ArC4vTlds9su2ScAGgehfzAX0gsyG&#10;f9mmIQKMo4kgo59HDIXR72aw6XqK/97ES1ARB3cMN8/mSECbwKsQQDJ0jhfaJTQPck57CaF9itW1&#10;L6UXwaqKaFC/5cBryCbj+99WMve/2dm1wL2Xy3wc7N/I1UBAlSFWbwZkrhemStZcHPLZ88KYQI2Q&#10;uRS/u9PMT2ptk9CadZrfR/1drjus/S9es1dnaYJ1SMAZAZnjcMh/F3G7hbht/e44qTktC23Og1mo&#10;sc5HAowjxgQJkECRBByI1WV4pXK5NlMqHT33+1c3P39e3dzeHl1DA1Lk0Nk3CZAACZDAewJMMMWI&#10;IAESIAESSJaAZFHHRmt9plL5ghtiPTYQQZ1KSyi7p8s4i36hx7jRCqfo40GLxpvCjKOp5Bg7kxHJ&#10;BmulUtmfm5trToXJAiTgiICscxGXZ+huQ6nLhObCVOc0OVSDjLdTxW9K8ZJQITn4IdnVRQiW0LAz&#10;DRXZXY9xIGI/U+XAKvX6/RPMJTuBmW3O3MFgK6V1DzJdU0OnGT3Msq4JbEzxSRn+kwpKiuu0Agpr&#10;l0Pcjw+0KrEwCRRIoNvt7iFuv0FcxvX2JD9wLhxJJ6n7oYnrNPI4YjyYCJIxbQQUO8ywbjEO8jbt&#10;SLA+wcwOvlbSwLrjvN/vN1dXVzt5h8T6JEACJEAC2Qikuk+XjRZrkQAJkAAJBE3g+vp6BcKdGrJ4&#10;fMVAasievhb0gKYYT8F6zN5VG1sSC72EBHZqXh9fKol4yAqJcTSRHGNnNB4R4uAv+8iofpo19FiP&#10;BGwQgLCuhpfuZ9oC24TmwgTntRY+g7uVTPZrgxcWxIJHuJb2DDYZc1PJiJghWL/APFKL2ZmTxgYB&#10;wOF8pXKQyvhxaOUC82ey/s7qZ6yVKZrNCu9NvVHxl5QYKyBxlAF3m2ziFAeL9rn2M4mUbdkkIAeu&#10;Z8rloxiTChnhxrlwLMak7okmginyWGI8mAiSEW0EFDcUq1uKAVPNFi9YfzeSAcTr0FJ8xzvTBvZ4&#10;2qaGyXZIgARIgASmE0hwj246FJYgARIgARKIh8Dt7e3GsFSq47TsFwgNktpgpGA9njjOM5LoF3sJ&#10;ievyxMHvutHHQ1ZIjKOp5Bg77xFJFll8wvqQAoCpocMCjglIdjqseY8yd5vYfJjC3PZ6uGYLmTZb&#10;meMi0Yp4hpQvcl0lOnztYUMYl8Il9cLlsde7LlcqK9qQQqswZjM5NSHypCzXobnUtb3Y+F/Hernt&#10;ut+Y+pN7EUTrl78PIiYlxApIHOVpzLVwb+aBRU+dQ7NGE3jA4evSYHCCv66R0RsCnA9HhkNS90QT&#10;F0TkccR4MBEkY9oIKHYoWLcYB3mbtixWF/PyzAPyFV281DrH82tjeXmZ71Dz+pv1SYAESGAKgWQ2&#10;EhgJJEACJEACaRB4ycaBTGcQFnxBBvU6/nsljZGPHiVF6yl7/9fYo1/sJSasyxvR0cdDHkCMpYn0&#10;GDu/8ODFZRO/u8y4kediY10bBBCXK8isLkL1ndztJzYfxj6/QVi6C7H6ae64SLABCARPsFGV/5pK&#10;gB3moEa1Wt1OYKgvQ3zq9/Psg/qFKcOmcXL+hngOTrvwy3FhWINYOcXcsBuGtf5aiQOJdRySOfPX&#10;QguWBSSMsjB6Y03KwUWsZXhw0RhRNuSCgDzbykHsUrn8zUV/3vfB+XCsi+JZkDuKwshjifFgMY4C&#10;ih0K1i3GQd6mM7x70OnS5ByAtUgb74tlH+j88+fPDR07WJYESIAESECNQOz7cmoUWIoESIAESCBo&#10;AhCp1/rD4Vc8jNRwY9sIejCGjadg3TDQQJuLfsGXmLAubxhGHw9ZATGOppJLPHbaOAy3v7S0xBeU&#10;UyOFBVwTkAOblV8iJnPr4MTmxFjnNwoFs1+NOABSQ20KVBURItb2IUo9ViwedLHH4XCjPBhcBjMI&#10;C5vCcoAP/t4KhoEBQzEnmNz/NmBROE0wy7oZX8khqplUDlEFJIoy4127rbx+bWcXXwjjs6xd1Gzd&#10;MAF5zsWBC5n7ZF2e7g/nxLG+5+JM47JIII4YDxrxoFM0oNihWF3HsQWUtfBu4u0obM4BAyRpmJmd&#10;PR90u43V1dVOAfTYJQmQAAlERyDWPbnoHMUBkQAJkAAJ/EdAXlZCNFafqVS+4EZWJ5vxBChYZ3QI&#10;gegXfImJ6vJGdfTxkAcQY2kivRRj53Vz/3/IqH6QJ7RYlwRsERBRbb/fPyuXyyvG+0hsToxwjmtB&#10;JLgFkQc3UjJcHBAGXoBdLUPVJKvgfrmJTP6tFAb/cpihXC7uMIPlTV5FH7bm5uY2FctGUYxzQnY3&#10;8vBUdnZva758Tef5WeaeDTMtetpKQKIoTwmONQv36n2I1o9Ds5v2kgD2gnZA4QgZ180/8/qOl3Pi&#10;WA/ZFCb6HhaZ7Is8lhgPmaJCrVJAsUPBuppLCynl4D2Gq3kAz2UtvEP+F+8Mm8vLy0m8ByskZtgp&#10;CZBA9AQi3I+L3mccIAmQAAkkR+D6+noFWSNrWPx/xeBrpUplLTkIOQZM0XoOeJFUTWLBl5ioLm9o&#10;JhETWSAxjqZSSyl2RFyD30OI1dtTwbAACRRAQD6TDqH6kdWuE5sXY5njXg/bbKUiIDZ9DeDaqr9+&#10;tcB001G2J59KRrbt9SgHN2JQEC7v4d2E3bk3AJgQrMcyZSrRfnx8PMA995tSYRb6i0BKh1psuh9x&#10;uAHBZjhfeNCFEZAgSndoHpU/xT171yN7aAoJKBGQQztYo3/DHLinVCGWQpwXx3rSlTAxllCaiTyW&#10;GA8WIzWg2KFg3WIc5G3asmC9qDlA3ofhSzCNfqVyvrq42MyLifVJgARIICUCSb1YTsmxHCsJkAAJ&#10;hE7g9vZ2Awv92hAidWwK1kIfT5H2U7BeJH1/+o5+0ZeYoC5vZEUfD3kAMZYm0kshdiRLBoSK+xBi&#10;8SVjnmuJda0ReMmw+fQkYskda528bTjBeTH0uQ5Z97eRQbPhJD4i7ASC5CsIktciHJqVIaWWPZnC&#10;5V9hlJpg/SWz/sxMcZn1rVy97hrFPNGESHbLXY/x9tTFoZlyjIdmAhJDRRBd8pUMfoUnAkemOIQH&#10;uR/3+0dYq29EP37Oi2NdXJQwMdiYSyCWGBOWojOg2KFY3VIMmGo2UsH6BzwdHA5qDGZnvw+63cbq&#10;6mrHFD62QwIkQAIxEgh9Dy5Gn3BMJEACJJAkAcmiDlFF/fn5+QsyqNcBYSVJEBYGTcG6BagBNhn9&#10;oi9BMV3eMIw+JrICYixNJRdr7LxmJN5HRvXTqRBYgAQKIoDPoa+9Zn7ecGpCgnNjqHMd5rJjZFbf&#10;dxofEXXG7Nn6zkTM7SLmkrl3IkbOIJKSdxap/2yldrgPonVqYfJFfXIxkw/X+NqPvd4F5qGarfad&#10;txuQGMo5G3sdtnGQZJtf47EHmC3bJXAnXxsbDiXj+ordngpsnXPjWPhckGnGZeSxxHjQjAed4gHF&#10;DgXrOo4toGwagvV3YIeDQRPPbOezs7MNfsG3gJhjlyRAAt4TCHX/zXuwNJAESIAESGA6AQhuav3h&#10;8CteKNRwQ9qYXoMlshKgaD0rubjqRb/wS1BMlydCo4+HXHBIZxq+2AiJwBMH5w7xErEzbez8OwkU&#10;RUCyuyJz9hm+PrRSiA0J3mcDnOskY+ZmIfERQafy9QLJrl7YNRYoQ2y+raZ0/0SMxCUUzR53yYmP&#10;6fvswSI1mWU9H7+3teV+BdF6HPergIRQ5jzoR0tyYBsHYbdTO3zkB31aYYKAzIX46sQJntnqJtrz&#10;qg3OjWPdQXGyZqQmEEuMCc2YUC0eWOxQsK7q2ALKWRarvzxrFjAsnS7li74zpVITWo1/l5eXWzp1&#10;WZYESIAEYiUQlH4tVidwXCRAAiSQCgHJCPnz58+9n/f3Z7f399cQq8vnlPcoVk8lAjhOEiABEiAB&#10;EvCLgAhnsFG/jiwX+ymJ7fzyAq1RIdBFBjnE60WhQtrANqtUuE4r4/uGx1v7RXQE4fD2tDHx7+MJ&#10;SHb1Qq+xMJ3TSu3+GVVW4xwxh3vSRo7qQVbFmL8HabgnRsu1I4fvPDEnaDNk3q2Uy+Hf8xNcW/oU&#10;eLLmkecLvK/f8cku2kICqgRkLlycn98elstbqNNWrcdyJEAC8RAI6Z1NPNT9GwnF6v75xKVFIcwD&#10;WLNsQAuzB1svf97eXkMrc3Jzc1N3yYl9kQAJkIBvBChY980jtIcESIAEIiJwfX29IgtuiNOPsPi+&#10;gkD9qlSpHL1mvViJaKgcCgmQgA8EuNmp5YUQXuRoDchkYcbSVJoRxE/7+fl5G1nVt/hJxqnuZoEC&#10;CbxmfD6BoOSoQDP+6zrB+VHmuxDmPMTKLjZA2l7ESYBGgN8arrNvAZpeqMk4KHFeqAHsvDACcn8q&#10;rPOCOsYc0Syo62i6RdxwnjXkTcmKjc/MHxtqzn0zCa4p3UNW6xFZ1k9waO9ErTRLkYB/BBYxHy7M&#10;z69jTjz0z7oMFnF+HAsthOfyDB5nFRIgARIggbQIrCDb+k6pXD6DeH344+fPsx84QCpJH9PCwNGS&#10;AAmkTiDArxun7jKOnwRIgAT8JnB7e7uBDajasFT6is28mt/WpmVdUKfUSlyi2IrO6MkydrRCJ/p4&#10;0KIxojDjaSLBEONHMhBjUP+DSP0gb3iwPgnYJiAvqiEgOUM/G7b70m4/0fnR13kPc9vx/Pz8vrYf&#10;WeEPARFqQfC/QyTaBLZENKldK9AKr9mh5Utxyf+kOu8gBqiVyhn9iJ1d3LNOczbD6q8Eek9Pl16u&#10;FSd5iGJML+NXvj5WrVa3U/tyipfOoFGZCcgzNGL4BEKwWuZGiq7IOXKsB7gI0wzOBGKJMaEZE6rF&#10;A4odZldXdWpB5Qb2PRTTPID1eAvvns+xlmksLy+3CvIauyUBEiABJwR83WtzMnh2QgIkQAIkkJ+A&#10;ZFFHdtI6spR+Qfb0Olpcyd8qW7BBgIJ1G1TDazOJxV+iIrqs0ZhETGSGQzrT0IVECC/8TvF7yIzq&#10;07zKv/tAQESR/X7/DAdA/V1bJ3q/9XDea0EwvOlD3IZqw+Pj4wauNRH88UeDgBwCg+h0VaNK8EUp&#10;WP/Pha/Cxq3gnao5ABxuucDmcU2zGou/IYDYaUMUu04oZgjIPQwijQuv14xvhxqQAMqMh4JrpYVn&#10;kG0+MwfnNxr8gcDd3V0d8+IJspf6+zw9ymucI8fGckyCRGcXbOTxxJiwGEkBxY59ObRFzik0bVmw&#10;HvM8IM/NOIDXmBkMvn/+/LmRQrhwjCRAAmkRCEq7lpZrOFoSIAES8JcAMlXUkEn96OfPn5cQR1zj&#10;RfavbHSDQVgvAP1FTMsCeiFCZ5EACURMgHPRVOeG8FJQBFXYqNzCAbtdbrxPdSkLeECg2+3uIW79&#10;Fx4lOkf6NO+JYHh2dnbbg7AN2gQ8yx4FPYCCjAe3ZkFdF9YtrrlaYZ2zYy8I4P783QtDAjYCc8ca&#10;RNY7AQ/BK9NxcKiFtUkYX1lJdO3oVcBMN2YD1+ilHISYXpQlSMBfAktLSw28A1of4ktU/lpJy0jA&#10;IgHecy3CZdMkQAIkYJ+APDcjacoeDt+d/by9vf7x8+fZj4eHHUkkab939kACJEAC9gl4mBjK/qDZ&#10;AwmQAAmQgB4B+ZQiMqjXUevLayap8YvhMs9C6dF1Wzoo7ySatdNFRES/AGTsaIdR9DGhTeRNBcbT&#10;VHq+xo8IOWH8PkTqp1MHwQIk4AEBiOBWkL1XhLM7HpijbkLC82TR859kwIQQo6HuLJb8SIAZs7PH&#10;BOasfWRJPs7eQng1IeA7wCG4b+FZbsdiJDAoehq0M7AJrXLOMIOcWdbNcHzbymOvd4Z3tnXzLRtq&#10;kcI5QyDdNYN1phz45rO0O+TsyRKBly9RDIdHyFJas9SFmWY5T47l6NOhcTPOdtBK5PHEmLAYQwHF&#10;DrOrW4wDE01bzq4uJqY6F+BAXhPPfudIYtJggiYTwco2SIAEiiCQ3EvlIiCzTxIgARIIjYCczqxU&#10;KjVsxH7By7y6nOJUHgMF68qoiihIwXoR1P3rM4kFYMLiuSwRl0RMZAHzuw7jaSo932IIYvVDiDiP&#10;sYbpTDWeBUjAAwJyQBTr7zOYsuGBOfomJDxPFjX/yTyHrKoH+s5ijbcEer3eldbzLvH9IYCNsXWw&#10;a6eEBPFy8XqIP6Vhjx1rioJ1gQHReqr74kbjHvexXdzHTo02mnBjrwcfLyHIXPMOQ0DCJ+/YFWiQ&#10;THSD4fB4cX4+jAz+BbJi12EQuMOXzMrD4TdkKl3x0mLOlWPdwoWXZsQmEEuMCc2Y0CkeUPxQsK7j&#10;2ALKWhascx745VM5DI5nwEa/UjlfXVxsFuBpdkkCJEACmQgUta+WyVhWIgESIAESsEfg9vZWMk3U&#10;8PsVQvVarp4oWs+Fz3ZlitZtEw6j/egXgQkL57JGYPQxkRWM1GM8TaXnS/xgHdPEr2SCa081mgVI&#10;wBMCrxnfLrAGX/HEpGxmJDxXup4DZa5DZuutbI5ird8EcO3t4Lo7IRF9AqlmR6Zg/X2sQHC8CcFx&#10;Sz+Cwq7BODDjP/kaEu5lcvClY6ZFtiJfAIBw48IrEgGJnrziVrAx7wRAw2ED1+our9WCncLujRCQ&#10;wz0Pj49H5VJpx0iDphrhXDmRJEWJmoGWQDwxJjRjQqd4QPFDwbqOYwsoS8F6AdBnOlCwN7DeOcfX&#10;kpqrq6t81i7CC+yTBEhAiYDrPTUlo1iIBEiABEjAPgHJoo7Mo/Xn5+cvr5+MXTHWKwXrxlDaaIiC&#10;dRtUw2sziUVgwsK5LBGZRExkAfO7DuNpKr2CY6gN0eEuMn02pxrKAiTgEQFkVt9BZvV4BLOJz5Uu&#10;5kEK/MxcwCJWkezqwR8UMYNDuxXwOxXxmnbFwCsws/ZfDtxKce2Fwy4HmDu+BR7OXpjPr4WYd4PE&#10;J7IH+xGfAQmezHsi3BZHiQDx/7Xm5+a2KFoP16+0/D2BBxzwKQ0G8hy+5gUbzpdj3UBhcoYIjTye&#10;GBMZYkK1SkCxQ7G6qlMLKmdZrC6j4lww3bf4WlIDmpDv+EJigwmepvNiCRIgAbcEXOyluR0ReyMB&#10;EiABEhhL4PrhoVbp97+WkEkdL5g3rKGiYN0aWhMNU7BugmL4bSSxCExcNJclSpOIiyxgpA7jaSq5&#10;IuJHhJsw7H944XYw1UAWIAHPCEAsKxvkO56ZZcachOdMB3NhkgJRM4H5XysUnOYjikxN2zgA38jX&#10;Sli15ZADDvxfh2W1XWtTjAMhKlms8Y9fWaztutpa6zyEZQftY693gfe+EqfF/QQkeCoOkp89jxP/&#10;yPWKrNRbKX5Zw09P0SoTBHCA/ADt/IODPism2svUBufLidgoSNSMqgTiiTGhGRM6xQOKHwrWdRxb&#10;QFnLgnXOA/o+xTutFt5Zn+M5sbG8vNzSb4E1SIAESMAsAQf7aGYNZmskQAIkQALqBPDCba03M1Ob&#10;eX7+ihfKNdR8efFmffKnYF3dSQWVpGi9IPCedWt9LvBhvAkL5rLgTyImsoD5XYfxNJWeyxiS7K7Y&#10;LN9nlrepbmEBzwiI6BFiNxG6bXhmmllzEp4zbc2FzERrJkRxDa7hwMgls6tn54nsTKup3X8pUv47&#10;XlKek5htP/v88bFmynFkjuL7lh5wnysVeZ8LSOxkywehtjtN/PNyYHw43MeB8dNQx0i7SeAjAdlD&#10;w7r2BIkqaoXQ4Zw5Fvu0OakQf/neaeTxxJiwHIABxQ8F65ZjIW/zFKznJWi1Pt6LtvHuuol/zz9/&#10;/tyw2hkbJwESIIExBILSq9GLJEACJEAC0wnc3NzUb25vj25+/rx67vevyv3+CcTqddRcmV7bUAnL&#10;DyKGrGQzJEACJEACHwjwpS9DIi8BFzGEF2lNiAy3kNl1NzWxXF7/sH7xBJDVeQO/V7Bko3hrLFsQ&#10;0EaXaRIyF5qeD2XuwyGdA9O2ptgehKbfKFbP5flWivdfZBN3904ll3tY2QUBmZNd9JNIH//IYb5E&#10;xupkmIulUhui4l0nnX3sJOH1XyG8DXaqsnaV9VO5Ujl5eHzkmtQgezZVLAEcwGjj/dJW//l5G5a0&#10;nVrDOdMp7ug7YzxF72KrAwwofihWtxoJ+RunRiQ/Q8st4J3eGg7q7eALM2c/b2+HP37+PPvx8LBz&#10;fX3N53LL7Nk8CZDAfwQoWGc0kAAJkEDgBG5vbzd+/vy5B6H6hSwqZXGJU5F7L4vNMT8qL6ADx0Lz&#10;SYAEFAhwLlCAxCIk8JZAQC9uY3ScZHPD765sJM7NzTVjHCPHFDcBZG7bwRo9razOic+bptZaMv9h&#10;3hMBBX9yEpDs6rgOd3I2k3R1xON5igAQNxspjnvSmMHkS6pMMJd8T3XspsctAlh89eKb6XZTbw/P&#10;TA2I1k+dcZA1X+LrPmesLXSku2ZFcpxv3V7vhIdNLDiDTRZGYGlpqTFfrW4OB4NjJ0ZwzpyIWXde&#10;cuIzdkICJEACJEACERKQxJeSAHN2bu4aCTEvRXck+qMIh8ohkQAJeETA1leKPRoiTSEBEiCBuAjI&#10;6cbywkK9/Pz8BS9tapOE6ZNGbv0GUOaZKN8jLygPlaxHrO/usmZfEmQZP9rxk0RcaFN5rcB4UiJn&#10;OoYgjjuE6OI4xYyuSsBZyHsCEGKdwMgd7w21ZWDic6eBOZEHdQzFJq7FC9xLaoaaS7WZJOMRX8c4&#10;grB2L1Wnjxq3ZBmvVqtbKTLBlxpkHrlIcey2xjw7O7uO+bltq/0U2xUx8dPzs8TphtXxU3RpFa/t&#10;xvOIQlG3NT83t8XndNteYvuuCciX0TCHHiH7qL3nBs6dE92aZ25yHS9e9JdAPDEmLEZaYPHDDOsW&#10;Y8FE05YzrHMuMOEktTawFmpjLdToVyrnq4uLTbVaLEUCJEACagQM7JmpdcRSJEACJEAC2QlcPzzU&#10;Zp+fa1iEfzWV1cvJDYCi9exOd1CTgnUHkAPpwsl8UCSLxEVyWdBHHxNZoLytw5hSImgijkQIhd9d&#10;+USzUqcsRAKeEXgRCj092RcKeTbukeZw7pzJMi/KgZ35+fmDEFzsu40UmOb3kGT7Rzyu5m8pvBZ4&#10;2OFvn6UcD0IDcwr3yg1eylgzneIAxK7BJtkUCIjoEl/jvLQGIzCBkzUOgTZsaBJrI7v+NtYHrUAx&#10;0GwSGEtAvpKGPx5hHl0xiolz50SchuYmoy7zvrEEYopxYTEKA4ofitUtxoGppilYN0XSt3Y6WPM3&#10;BrOz3wfdbmN1dbXjm4G0hwRIICwCWfbKwhohrSUBEiCBAAngRdhaD9nTZ56fv+IzPDUMwewLsVcm&#10;1m8CFKx7HX1BCdaFJEVO1uLJ+lxgzXKNhhk/GrB+FU0iLrSp/L6Bko4KupyU2shiujs3N9dU6Ytl&#10;SMBHAq9Z2S4Qy1bW8j6OeapNvB9r3V8h3mtAvLc9lSsLKBGAuFQEextKhVloJIGUY5LxM/qiwFot&#10;55Iv3IuNhxjM+45Z1s0zlRa7vd4e3i8fGW89IHGT8bFH0qAp8Z8cYIKAbHdpYaERCRoOgwT+EJBD&#10;6A/ypZ1SaccYFs6fE1GampuM+SuEhiKPKcaE5SAMKH4oWLccC3mbtyxWF/M4H+R1kpn6w8GgiSSb&#10;53iGbzDZlBmmbIUEUiOQ7Avl1BzN8ZIACfhP4Obmpj5TLn/B6cQ6FnhrLiy2fhOgYN2FG3P1EZRo&#10;nQKnXL6eVNn6XGDNco2GGT8asH4VTSIutKm8qcCYUqKnG0ey0Y2G/4eXXAdKHbAQCXhKQDKxVSqV&#10;E0/NK9Yszp9K91n57CqEoJt4NpR5kT85CeAAyQ4Oj/CazMkRcbmPQxTHOZsJsjqzaY92GzYnV1Od&#10;pzCvHGBe+RZkQHtqNLOs23PMY693hmu1bqyHgIRNxsYcWUM2xD4QruwvLCwkuU6ILDw4nBEEHp6e&#10;ajP9/lHuLyBz/pwYXzbmpugDOoGYYlxYjOLA4oeCdYuxYKJpy4J1zgUmnGS+DTzHt5B0sAnNyb/L&#10;y8st8z2wRRIggRgJ6OoHYmTAMZEACZBAIQRub283sICr4fcrPilYK8IIJzcBitaLcK1ynxSsK6OK&#10;vqCT+aBoihTIaXsgibjQpvJagfGkRE4nhkSggs+I76cqelICykJBEEDGVRHF7gRhbFFGcg59IT9p&#10;jsQBnk3Mia2iXBRTv5IVUbJjuzoYHhO7j2NJNfsxYmjt+fn5Kmbf5hjbVqpfxMG8Iu/yLnKwY9XR&#10;BJKNKZsBIfdCiNavjHz5JzBhk02uobZtU+yDtk8XqtXdUNnQbhKYRgCH0w9Q5h/s6a1MKzvy75xD&#10;J2KzOT9l8lcIlSKPKcaE5SAMKH4oVrccCyaap2DdBMXQ2+ggOWcDz5/nnz9/boQ+GNpPAiRgj4CO&#10;fsCeFWyZBEiABBIgcH19vVJeWKiXn5+/4AG75stmufUbAQXrXkd3UIJ1IUlxk7V4sj4XWLNco2HG&#10;jwasX0WTiAttKm8qMKaU6E2LI7y8aiIT9WGqYicliCwUBIFXUawI1zaCMNgHIzmPjrzfppzF2kZY&#10;MguyGaqS9R/Z1dfNtBZWKxQmT/RX0uJiZt43fy3LswHmmi3zLbNFmcvwTjrfIYuARE30+GgCLoR/&#10;6KM1Pze3xcPojMJYCUC0voavJR/hfVdda4ycQyficjE/afkrhMIJxBTjwnIgBhRDFKxbjoW8zVsW&#10;q4t5nA/yOsl9/QHE6zOzs+fVmZkmvqrcdm8BeyQBEvCVQHA6NV9B0i4SIAESGEXg+uGh9vPnz4Ob&#10;nz8vZ+fmrsv9/gkEtzu+iNXpNRLgAz5j4DeBJB70A3r55ktkJhEXeWAzppToTYijNjII7+KT4UkL&#10;nZQgspD3BCCI3cCvZN/d8N5YnwzkPPrijbfzJIR6DQj1jn1yU8i2yEES2P9PyGPwyPamR7Y4NQXr&#10;lTWnHQbUGdjUAjLXuKkirjbeaOIN4p1p7fWQSOIkzA9fDggPB4Psawyu28w7xXGLrt7xQMS78fj0&#10;dCHPSI6HyO5IwAkBEVwtzs9v95+ft9Fh20mn7IQESIAETBMIaG3HvWzTzg+vPVfr2PDI+G1xuVSq&#10;iz7qud+/Er2U6KZub2/5jOC322gdCTghQMG6E8zshARIIBUCklnhx8PDzo+fP89+3t5ez/b7FxCo&#10;f8NmS7oLLwcnalOJL46TBEiABEiABGIhAHHTIQSZm9jkO41lTBxHugTwDCAHUi/LWT8Jni66XyMP&#10;aIPMpqtk40UyWENMtmuzn9TahujxiNemGa/j3n1upqUgW1kL0moabZ0A5u3v1jtJsANw/ZbgsJ0M&#10;eX5+fh8dtbQ6k7Ua12tayHws7FrkI6J1ZFS84AEUH6OBNpkisLS01JjHuy0cBjqc2ibn0YmIXM9R&#10;U/0VQoEEYopxEUIg0kYSIAESUCPwopeCbgrP+5c3NzdX+D3Cb12tNkuRAAnERmDa19ljGy/HQwIk&#10;QALGCbwspMrlL3hxXw81c7r1m0GZ56OMB57BBoPzTsl6xBqkG1ZTSZBl/GQKyiRiIxOZ10qMKyV6&#10;r3HUgOBtn5//U0LGQgEQ6PV6JzBzJwBT/TeRc+kMhA6bEJK1/HdWGBZiA2Tt+flZvnzAHwMEZmdn&#10;V/HOo2OgqeCakLkeY+dcP8Jzr1+FkOyiSf68CjEvkhy8/UHzK0yWGD/g/ljq9dQOWyYghrOE2btm&#10;ixT9Dfr9XR5W9y4kaJBhApLMCutF+cJybWTTnE8nEi9yjjIcCu6aSyCmGBcWwymw+GGGdYuxYKJp&#10;B8kLOR+YcJQnbfw9/3SwZ9iEdef4t7G6uprku0dPvEMzSMAZAWpPnKFmRyRAArEQkM/UYEOuhoej&#10;L/IZmxjGZf1mQMG692ESlGidYiar8WR9PrBqvWLjjCFFUP8VSyIutKm8qcCYUqHXrpTLu/IZepXC&#10;LEMCvhPA88AKRGoiUNvw3dag7Et4PkUGyv2FavU4KH95bixExmcQjUTxzO4B6hbu4Zse2FGICYil&#10;C8RSrZDOPe8U98Mmvpqz5bmZVs3DeoB753YIJz3v2EH6X6sPj487eD6Tg5fjfwITMtlmFnL7PkxS&#10;sOEUa11+SSjkQKLtSgTkC2woeFR6+wU2zqeTbzdKZFnoHYEEYsqHe1fUURdQDFGsHkAkWhascz4I&#10;IAZ0TJwy/8h7JryDO0fijAYTX+mAZVkSCIsAtSdh+YvWkgAJFEDg+vp6pVKp1LAw+ooFsfy7VoAZ&#10;Vrt0cjOgaN2qD/M2HpRgXQabsJgpr6+n1XcyH0wzwvbfGT+ZCCcRG5nIvFZiXI2kh2zBnUGpdLi0&#10;sHCcBy/rkoBPBB4fH+UA60X57Qa0TwaGbkuC86lkKMan5JPNUGwjZJn12CxVZDg6RPb/A7OthtMa&#10;BOtXMb4LMuSB5EXFPNBgKJJGNIO5Zxdzz6m9HtJu+XHSwa6ARExpe3H66H0S+Ij4RNa8qX6xZbq3&#10;WCIWAnLAvdvtfoNofQ9fZo5lWNbGQUIZ0CYQV4yLDHGhUyWgGKJgXcexBZWlYL0g8AF2qzn3YE3V&#10;xigb/X7/HJnXmwGOmCaTAAmMIUDdCUODBEiABEYQeM2iXscD8Ve8QN1IAZL1GwIF696HUVCi9QSF&#10;TC4DyPp84HIw4/piDGl7IYm40KbypgJj6i96yBZ8ujg/v8/N6DyBxbq+EZBsaTjMOjkbpW9Gh2pP&#10;KvMqXrxL5mrOlWYDlQJSszzR2lbKX0lhBu3J8YTYSPpRAQfZDnCI7Zvxq44NQuM3bCOD/zpR2CHw&#10;+sWgSySFWHvXg6aIwI51bNUEAR/FfrCpNez3t5kt0YSH2YbvBB6enmozz89HqewxZvGHj/NUlnE4&#10;rZPIfZqxYTGqAoshCtYtxoKJpi2L1cVEzgcmHOVJG/nmnw5G0cBz7DkE7E0I2OV/84cESCBQAkm/&#10;TA7UZzSbBEjAAgEIT9Z6yJ6Ol0dfy78+87xioRuvm7R+Q6Bg3Wv/i3EUrHvvImcGWp8PnI1kQkep&#10;iOAMs04iNvIwY1z9ovfrk337yIbYyoOTdUnANwIQpMlG855vdkVtT+TzKjLHdnBv3eJ8aTaKca3u&#10;QDzKgyWGsEqcIkZXDTUXXDPYCFt7fn6+Cs5whwanLljnFx3sBhuzrNvlK18OQgbgyz+95BMQ2DWW&#10;rWsR8FnYI2sL7MFwDazlURYOmcDd3d2eHG7D+4SVkMdhw3af5yob4zXSZgL3asaFkUgZ30hAMUSx&#10;uuVYMNG8ZcE65wMTTvKoDUPzj8QFnikaeJb9Xp2dbfAwrEc+pikkoEiAmhNFUCxGAiQQH4Gbm5v6&#10;TLn8BaKqGjMczMw4uSFQtO71hRSUYF1IRi5gKjpYnMwJhQ8yiVEapUxiU3ByXmoPB4NDvBw6NRp4&#10;bIwECiYg2SeRrfkMzwy1gk1Js/uI59b+YLCLL1FwzjQc2bher3C9rhluNtnmMAc2kOF4O1UAFCMr&#10;eT7pDPxCiFn4leIkUyFmWc+ETauSfCUA901+JUCLmt+FQxH2DPr9Xb4/8DuWaJ05ApI0C63JIfi6&#10;uVbDbimUuco7yobEft6N641BjA2L3gksfihYtxgLppqmYN0UyTTaMTQHfbxP4L1BC7qR80qp1Fhe&#10;Xm6lAZOjJIGwCQSnTQsbN60nARIoksDt7e3Gz58/9378/Hn28/Z2iBN3ZxDe7VGs/ssrfAFQZHT6&#10;0Tcf/P3wA60gAZ8J8F4xxTuGXrb4HAPjbBOh+ny1usnN5hC9R5snEZCskxChXVKsXmCcxDq3Doen&#10;FKubj6tX0d2a+ZaTbvF7yqPHptdGyuPn2NUIIE6aaiVZSpeAHEDCQaQ93Xosr04AX9E4YAyr8/K9&#10;ZEjvbcqVyskDvmLlO1PaRwImCEjmT/xuY77dQnttE22yjQQJxPp+5I0rQ7qPJRiBHDIJvCdgWaxO&#10;3JERMHQPG3WfEL0XdF/fBsPh5Y+bm6vOz58nL8lL+UMCJOAtASZJ9NY1NIwESCAvgevr65VKpSLZ&#10;079i4SL/ruVtM/b61m8KzLDufQgFd5It4oybRQeL9fmg6AH+7p8xpO2JZGJDm8ybCgnFFdZYDXx7&#10;b5+f3MsTMKzrKwFkQNvBM8QRPt294quNSdkV19zampud3UJ8dZLyoeXBvn4N4YrXrFnQs7Oz64jV&#10;ttlWw2lNDkEgpph5eILLcO3tIwv/cTheNW8p48Q807ct4lPfHcSYzEW8b1pCLZl/wfeS91BLgB02&#10;G6LQDzafzs/N7fMadxgo7KpwAph3k/66RYhzVeFBIwYYEvt5MZYxRjA2LHsnoBhikjXLsWCiecuC&#10;dc4HJpzkURuG5h/duMD7hAb2tc/l39XVVb5T8CgkaEraBILTpaXtLo6eBEhgGoHXLOoHNz9/Xs7O&#10;zV1LFnV8/kWEJmvT6vLvDghYfnBxMAJ2QQLJENB94EsGDAfKL3IwBn4TaA/L5S1kB96mWJ1BESMB&#10;CM+OcPj1hKIdj7wrL7UNvdguclQiusNXKXYpyDHvBWTg/cZr1ixXCJHbKYvVhSbG///MUo2vNTks&#10;Et+otEfU0K7BCsoEZG5nlnVlXJkKvj7T7WaqzEreEAj1XR4EJDuPT08XvJ94E0o0xAEBzLvydYt1&#10;dNV00B27iIFABO9Dprkh1PvYtHF58/cEYsgb1jSEBEjAGwJ4n1CHZuykMjt7jezrlz9+/twTTZk3&#10;BtIQEkiUABMkJup4DpsEYiEg2V96yJ4+8/z8tVwq1TCulVjGVtQ4rN8YmGW9KNcq9xvUaba4Mm0q&#10;+8hVQevzgauBTOuHcTSN0F9/TyY2tMm8qRBpXEFk2RmUSodLCwvHefCwLgn4SuA1Q/MZBIrybMEf&#10;XwkEPMf2IVbHYZ9TX9GGaheu3bXn5+erUO331W5wPUVW46QFjBDJXvCeMDlCcRDneH5+ft/XOHZl&#10;Fw67XfPQjD3azLJuj+3bluXQJua8PTe9sReTBGIQ+cl1jj2eLdxTWibZsC0S8J3A3d1dHWuIE8y/&#10;K77basK+GOYrExy020hAbMzY0I4KvQoBxRCzq+u5tpDSDpIUck4oxLN2OjU4/5iKi5ckHfiCdL/f&#10;P0fm9aadgbNVEiCBcQSoNWFskAAJBEfg5uamPlMuf0F2vRpe4GwENwDPDbZ+Y6Bg3fMImJkJSrAu&#10;NAMWLHkfDII3BCPz2sgYykQwidjIROa1UoRxNYBoDSJLfqY7T1ywrtcEINDZwPPFGYxc89pQGveL&#10;QIjzLMW/1qIXomIReOxY6yDRhrFps72wsNBIdPgvw6YIebr3scnXxMGGrekl4y6BeUgOvNXjHmWx&#10;o4OY9RBC1oNirYi7dzm8+YRM1xjlRtwjjWt0pkQbPlAR0Tr2ffaRffrUB3toAwm4IiDzb7fb/ZbC&#10;oaGY5ixX8RHD1+ZUWDE2VCjlKGNQMJrDCqWqFKwrYSq2kGXBOueDYt1rvHdD84/FuOhg3mmUBoPv&#10;eB5pQMDeMc6ADZIACbwjQJ0JA4IESMB7AvJJFrysqWGR8AUZNureGxy4gU5uDBStex8lQYnWQxQr&#10;eR8B/xnoZE4omgdjKJMHkoiNTGTeVIoltiBCwobZPrOc5Q0I1veZAL7ctIM4P2JmVJ+9NMK2sObZ&#10;1tzs7BbijC+8DYcZhHU1NCniOv4YJjA7O7uaeswivizuhxl2WEHNUbD+CzwE63uylijIDUl0+5pl&#10;fROc20kMuKBBvh7ivCyoe3arSSDWmxQOzB/iwPyBJg4WJ4HgCcgcjPudHMbdCH4wIwYQ65xl3VeG&#10;hH7W7czRAWMjBzyVqoHFEAXrKk4tuAwF6wU7ILDuDc1Bru4V8p4LyXLOq7OzDRyk5fuHwMKN5oZB&#10;gDqTMPxEK0kgKQLX19crlUpFsqd/xaJD/l1LCoAHg7V+c6Bg3QMvTzYhKMG6DCUssZL3/v9ooPU5&#10;wQcijKFMXkgiNjKReVMp7Nhq95+f95eWlhp5MbA+CfhMABvCRylkMfPZB7lt83yuFYEd7plbPPiT&#10;29MjG4BI9ALXcM1O60m32pqbm9tMmYAIhnCQiaJNhSBArCT/aMB4UQgUA0WwcXyKjP67BppiExMI&#10;IMvvHuY/HsDwPEpcCTaKwoDxnS7wei8KP/stmMDd3Z3Mw5JxfaVgU4x2H/u8ZRTW78YMifys2Gaw&#10;UcaGQZijmgoojihWtxwLJpq3LFYXEzknmHCUR20YmoOKiAu8g2jhhVcT67J/l5eXWx5RpSkkEDSB&#10;5F8kB+09Gk8CERF4zaJexw3/S6lcrkU0tCCHYv3mQMG693FBwbr3LnJqoPU5weloxnTmudDNB0Sj&#10;bEgiNvLCDzC2hvIJ7pmZ/y0sLBynnlU1r/tZ328C8sltCF3PKHT120/K1nk83/YHg11kiDxVHgsL&#10;KhOAoK6OA+9nyhVYUJkADloc4pDFgXKFCAsye7+6UylY/8UKovVrfq1FPW6ylsTXH9aZZT0rPfV6&#10;iGdZJ9fVa7CkSwJFiDVcju93Xxhna35ujl8pKgI++yycgLyzwPOOZFuPYi5OZd4yHjiGRH7G7TLY&#10;IGPDIMxRTQUWQxSsW44HE81bFqxzTjDhJI/aMDQHeRIXHcxRjfJweP758+eGR5RpCgkER4Aak+Bc&#10;RoNJIA4CDw8Paz1kTy8/P39BZmR52bISx8jiGIWTmwNF694HS1CidY8FSt47WsFAJ3OCgh3WizCO&#10;MiFOJj4y0XmtFFBs4aVPY2Yw2Odn7vI4nHVDICBZULHpKyLXtRDspY2KBDycb3EI6Bii333FEbCY&#10;JgEcOrniV9k0oakX34IIualePL6SuFccSGbL+EZmfkQUEP9i+noQrm6eMFt8S4BZ1t3EgwglMQ9e&#10;8RCGG946vXgi1tAxOW/Z9sxwuM2vFeXFyPqhEsB+qnyJ+iT09xcJzl35Q86QyC+/IXZbYGzY5Yt7&#10;qOUOzDZPwbpZnlZao2DdCtZoGzU0B/k4kyHZRwN75Of4ClyTe6rRRjAHZokA9SWWwLJZEiCBvwlc&#10;46VKpd//igcjebmyQUZ+E7B+g6Bg3e8AgHVBCdaFpocCJe+drGGg9TlBwxZrRRlDmdAmERuZyLyp&#10;FEBsyWftZiqV/cXEhWl5Xc36YRDAZu8OnkeOKL4Jw1/aVvo157aqc3Ob2mNgBSUCEIbuybWsVJiF&#10;tAhgw6UDUdiqVqUIC1OwruXU5A84CC3OS1oxk7mwbFT3kWV9sVRqZ26EFZUIyJcm8Kx4oVSYhZwQ&#10;8FGo4WLgsjaBgG13aWGh4aI/9kECPhLAu4wD2PUPnoFWfLRvkk2pzl25/WRI5JfbDosNMDYswv3d&#10;dEBxRLG6g3jI24VlsbqYx3khr5M8q29oDvI9Ll72WEul80qp1FheXm555gWaQwLeEaC+xDuX0CAS&#10;iIeAZFF/fn6u4+HiSzmST9bF453pI7F+g6BgfboTCi5BwXrBDvCse+tzgi/j9Uvk5guVqXYkEx9T&#10;SUwo4GlsIfNvZ1AqHWLT9zjP8FiXBEIh8PD4eIRnkz2xl3NXKF7LaGfB866IaobV6ibFdBn9N6Wa&#10;ZH2V7Oo8eGKNbwPZgbbttB5Oq4ixCwiCauFYXJyl/X5/e4Eiwhn5ggvmpcviPBF/z783qXEfaMxz&#10;nnLicMT1EebCl/Uzf4ol4LtIwwUdvMPYx/2G7y9cwGYfXhKQfdfXbOtBrVE5f2UIJ0MCvww9O63C&#10;2LCMO7A4omDdcjyYaN6yYJ1zggknedSGoTkotLjA+4o29p4a8MT3z58/y7/8IQES+ECA+7MMCRIg&#10;AWMErq+vVyqVimRP/4pFg/y7ZqxxNuScgJMbBEXrzv2q2yFF67rE4i7vZF4oGmHB4raih5+1/yRi&#10;Iyuc3/U8jC1s9B5jo/cQa7ZO3uGxPgn4TkDErY+93tlH4SHnL989l9O+AufeAcWbOZ03uTozX1vF&#10;O4MDF7vIsH5qtxf/W6dgXd1HiJlDxMyBeo14S2J+uuZhGvP+HbVBjXUcM/ubRz2yRcyHchBjw1F3&#10;7GYMgdCEGrYcCQ6nC9Xqrq322S4JhEDg7u6ujv1Y+drUmu/2cu7K6CFDIr+MvTupxthwgDmgOKJY&#10;3UE85O3CslhdzOO8kNdJntU3NAcFHhcdvDNr4v3FOf5trK6udjzzEs0hgUIIcG+2EOzslATiIXB7&#10;e7sB8Ucdv19exB8FCgLioerPSKzfJChY98fZYyyhYN17Fzk10Pqc4HQ0EzrjvSyTJ5KJj0x0Xiv5&#10;ElvDYRPrtn2Iilp5hsO6JBAKAcl2iueUM9i7Nspmzl+heDKjnQXMvXIgCHPsfkaLWW0KAbx/kK+5&#10;XRGUPQKzs7PrWCu07fUQRstPT0+B74m540zB+n+sIeyVA3J1d/Tj7mnSRYj7QRNZ1rfiJuDH6F4z&#10;+l7yMEZx/uAN6T17rLebWG9v8wB+cTHJnosnIAfzu93uN5+/gsG5K2OcGBL4ZezdWTXGh2XUgcUR&#10;BeuW48FE8xSsm6CYVhuG5qGY7hfyHgN7VefV2dnG4uJi8u9e07ogONq3BLgvy3ggARLQIiAvp7Hx&#10;UsPL6S+oKJsvK+8aKEAMoDUAFtYiYP0mQcG6lj+KKhyUaJ1zkPUwsT4vWB+BQgeMIwVIfxdJIjYy&#10;kflQqdj4avefn/eXlpYaJobCNkggBAJ4ftnBC8CjaeIazmEheDOnje7m31Z1bm4zp7WsPoEA3kmc&#10;QJSxQ0h2CMhna6vV6rqd1sNqlYJ1dX/JhhvihsJhIMMctYc5SjKe8icHAdUNaWZZzwFZs6qsq5HN&#10;90SzGosbIKB6PRjoKpwmIH7BvaeF+Va+CtMKx3BaSgLmCcghfVwPsvaomW89X4ucvzLyMyTwy9i7&#10;s2qMD8uoA4sjCtYtx4OJ5i0L1jknmHCSR20YnINijQ15B4t3Go1+v3+OzOtNj7xHU0jAOgHuyVpH&#10;zA5IIHwC19fXNbyM/iovO/ACcGPiiNyJAMIHG8AInNwkKFr3PhKCEqwLTc5DVmPKybxgdQSKjTOO&#10;FEG9L5ZMfGSi81qpgNhC5rEOev/fwsLCMbOP5XEe64ZG4OHx8ahcKu2p2M35S4VSBGUsz8HIMNwZ&#10;Vqubi8xMbS1YRIyBAyiX1jpgwzOIY34hAHEAsXoN/1wwJNQIULD+HyfOU2oxM66U7kY0s6zn461b&#10;G/HNLwjoQstZXveayNldGNXfiF9k/Y0vw2zPzc01wzCeVpKAPQJ3d3d7eFaSjOsr9npRb5nzlzqr&#10;v0oaFPnlsMJqVcaHVby/Gg8ojihWdxAPebuwLFZ/Cdm8NrK+XwQMzUEJxUUHc2GjPByeQ8DehIC9&#10;45dDaQ0JmCXAPVmzPNkaCURBQLKo4/Padbzs+4KXG3XtQVkWAWjbwwq5CFi/UVCwnss/LipTsO6C&#10;clh9WJ8XfMDBe1kmLyQRG5nIfKjkML7wMqcB5dk+Py1nwnFsIxQC8llsycCMQ2xazzKcw0LxcE47&#10;Lc7Bg35/G4eDGjktZPUJBHBtX0CAUSMkewSwKcI4Bl4K1vVijJn53/OCqPd62tdd9AinUTrrRjSz&#10;rLuLD1lnY36Ug2Nr7npNt6es10TUxMYIX7CXtYv3HqdRj52DIwEFAjJPY49XvjK3o1DcahHOYRnx&#10;GhL4ZezdWTXGh2XUgcURBeuW48FE8xSsm6CYVhuG5qFU7xd4vmmUyuXv1dnZBvd307p0Uhkt92NT&#10;8TTHSQITCCCD+goyqNdQ5At+69j8zffC2aIAgI50T8DJjYKidfeO1eyRonVNYJEXdzIv+MCQ97NM&#10;XkgmPjLRea3kILbk09gzlcr+IrOM5fEU6wZI4OVT2KXSCeaijSzmcw7LQi3QOobnYnzNglmpLYcC&#10;BcSWAb82jyylq/wiy8wM7icHkqHSDfU4ekF2W95GX12JwzXMQq0R1rk3oPEZ7Wq1uq7RJYvmICDr&#10;bdwn+LWTHAxVqua+LlQ6Ca3MFNGLfCUGYo790IZFe0nABgGI1uWL2Sdoe81G+9Pa5Bw2jdCEvxsS&#10;+OWwwHpVxod1xMyu7gBxcl1YFqxzXogsogzeyxgbMqVjv7dUOq+USo3l5eVWZNHC4SRKIDj9WaJ+&#10;4rBJwDiB29vbjR8/f+79uLm5qMzOXuMGJxspe7nF6sYtZYMkQAIkQAIkQAIkEBkBgy9rPpKBYLLT&#10;Hw73FxcWNilWjyxuOJypBO663fpgOLzIKlaXDvgCdCrmeAoYnIvx0rg5Pz9PcYzl6ABnEVzwxyIB&#10;iWWK1f8A/j8WUUfZtGT0jHJg2Qb1PVu1tGrJusvI2gvJVx4eH3fSolfcaLHmaeF6PyzOgvh7NnJd&#10;xIZJYe2Og2Z7OFBxxvtRbM7neLIQwOGNJr7+tS7zNX47WdpgnQIIKMx1BVjFLkMjwDgKzWP+22tZ&#10;rO4/AFpYFAE+F/0ij3e1G9jz+oa9r0vo+646P3+e3Nzc1IvyC/slARMEmPXEBEW2QQIBEJAs6nhh&#10;Vx+Wy19wUkVuXisfzTY2IRjOVBcA3uhNNBYb40gxw3oQMRTUKTfOQ9Zjyvq8YH0Eih0wlhRBvS+W&#10;THxkovOmkuH4kuy+2Iw6pNAsr2NYP0QCECkdlEslY5lwOY+FGAUZbc45FyOTY2ceWV0592bkr1gN&#10;4qMdvNOgYF2RV9ZiiOdDCBEPstaPqR4yZF/guq7FNCYHY9lClvWmg36870IyUGPOYgbqMZ6ysunM&#10;LOvOrwvEOedJC9StXB8W7HTepIb4TjIQ4ncbgt22czvZIQl4SADZ1tdg1hHWtnUX5nEey0FZY67L&#10;0UuhVRkfDvAHFkcDB0jYRU4CDgTrnBty+si36obmIcbFVMd28C63ib2sc/zbWF1d7UytwQIk4AkB&#10;7sF64giaQQI2CECkXqtUKl9xI5dPv22o9GFsUsi56a9iK8u4I2AsLiaZTNG6O4dm7CkowbqMkfNQ&#10;Rk+rVXMyL6iZYrcU4ygz32RiJDMhg/PUr2yo+5LpLo85rEsCIRKQ7HkQFZ7gvl83bT/nMdNEPW8v&#10;4z0fcUKBpmXXvl7nVxB/rljuKvnmsbmxyfXErzB4enoSsfFG8kGhB4Dz4RteEPNec956H0C2N5v7&#10;g8Hu4vz8qV7YsnRWAiKAxHPoJeM8K8G/69m+RsxZ6rilDIIXOVSK2Nziusaxr9id1wTu7u7q2DM+&#10;gpFrNg3lXJaRboa5LmNPhVZjfFjGH1gcUaxuOR5MNW9ZsM55wZSjPGnH4DzE2NDzqRzcxT7Zv5VS&#10;qbm8vNzSq83SJOCWAPdf3fJmbyRglYC8JO49P9eRXfMLXsbV0NmKbofGJoWMm/269rK8GwLG4mKS&#10;uRSsu3Fmjl4oWM8BL9KqTuYGH9jxnpbJC8nERyY6byrli692//l5f2lpqZHXDNYngRAJSPbSYal0&#10;gvlmw5b9nMtskfW0Xc05Gc/ezEbtwJW41g/wjsPYFxQcmBxkFy9fC5ifXw3SeAtGQ7DOfTFNrszQ&#10;/x4YDtSducpkqukq58WdXUzMsu7ct91ut4579JnzjiPs0Nl1Ehq7nIIX3Jt2kWn9NLRh014SsEVA&#10;DgNj7t7DGsXK8xXnshyeyznf5ejZWVXGhwPUgcURBesOYiJvF5bF6mIe54a8TvKsvqF5iHGRz69Y&#10;87Wxt9Xo9/vnyLzezNcaa5OAeQLcezXPlC2SgDMCyKC+gtPwNXT4BTfsOl4wrOXt3NikoLnRn9du&#10;1rdPwFhsjDOVgnX7TjTQA0XrBiBG1IT1ecEXVrynZfZEMjGSmRAqZogvCCQ7qPm/hYWFY6z/5L/5&#10;QwLJEbgTcczMzImLjI6cy5ILL6W5GS99m/PV6laCdJwOGZzXIPpk9lYH1MG6Ua1Wtx105X0XIuR5&#10;fn6+9t5QzwykYP29QzB3iRhMspgm+1PEBjMPk7kPNxwsO0Ks77nvOZ4ei7hWgqBnSOwi9yeI1g+C&#10;GDONJAFHBF4SAAyHsk6pmeyS81lGmobmu4y9O6vG+HCAOrBYomDdQUzk7YKC9bwE06tvaB7iPcNo&#10;6HQw3zZKg8F3PBs1IGDvGG2djZFABgLcd80AjVVIoEgCt7e3G/3hsDYzHH7Fi2CjLxJkXEYnhQwC&#10;rCLZsu/JBIzGxriuKFr3PgwpWPfeRc4NdDI3OB/ViA55T8vkhWTiIxOdN5U04gsvaRozg8E+Nlvb&#10;ebtlfRIIlcCDZFu2lA1sHBPOZ6FGSw67J8zNL5moq9V1HhrKwVexKgSfJ+C8o1icxXIQkAykyLB+&#10;mqOJaKoiu7q8b7uIZkCOBgLR0ykOPew66s77bkQIhoN1l94basHAIjeWeY+24NApTcohH8ybMmdu&#10;uO89/B6LvF68pmdI6PJ7jHKPwjpnn+t3r71O4woggC93y7OWHDxayds957McBA3PeTkssVqVMWIV&#10;L9JUh0WYYnXL8WCqecuC9bCi1hTUyNsxNBcxNuzFiYjWS+Xy9+rsbIN7zfY4s+XJBLjnygghAc8J&#10;SBZ1bG7Uh+XyFwhF6zA390uDaUM2NjFoiK+m2cS/F0/AWFxMGgoF68U7WsGCoETrnIcUPJqviJO5&#10;IZ+JZmozljJzTCZGMhN6rTglxrC52pqpVPYX5+aaebtifRIIlYCIYUS8ii8TyHOR8x/OZ86RF9/h&#10;mLkZsbA1x/nYun8kuzqyXF9Z74gdvBCYnZ2VQxht4piZ6eIrHvii4RlZ6BGQL09AsM4vT7zBBtH6&#10;tYuvweh5yl5pXzaUmWXdno/HtSwHNHAPSfKARh7avlwzecZgra4hoctb++S9CkTrWxStW/MaGw6U&#10;gLxrgXD9CGuWnTxD4JyWkZ6F+S6jJVarMT6s4v3VeGCxRMG6g5jI24VlsfpL2Oa1kfX9ImBoHmJc&#10;uHOrPCNhr6OJdeC/y8vLLXc9s6fUCQSlOUvdWRx/OgQgUq/d3Nwc/bi5uazMzl7jdNMJLlZ5UbCS&#10;DgWO1DcCXBj65hHao0TA0IORUl+JFkpmbmAsJRrhxQ8bYosOfncXFxY2KVYv3h+0oDgCIoJ5lMyN&#10;BYnV+QK9ON8X2rPc/z+sAUQER7G6G68gW+uJm57YCzYn2hSr/xcHYLHBqNAnYCIzp36vftcAk6bf&#10;FpqxTt4L+PRuALb8I+I7M6NjKyoEIAJuIUvbvkpZlvlFwKdrxjufWHoHJ/d3HEq7kmdL78ZMg0ig&#10;QAJyiOPTp0+7uHduvSTMyPDDOS0DNFYhAZMELN07TZr4ti2K1W2RZbskQAIkoEfg5R1oqbQ3GA4v&#10;b37+vO78/HkCrWJdrxWWJgF9AkwQps+MNUjAOAGcXF/rPT/XsfH9BSeXauhgxXgnGg0anRiYkVaD&#10;vP9FjcbGuOEyy7r3gRDcaTfOQ9ZjysncYH0UCh0wlhQgjS6STIxkJvRa8UOMYW14vLCwcMjsX3nB&#10;sn7oBO6Q6RbrjxNfMpRyTgs9ojLajzlasgfPM3twRoB61SBWl3cjF3q1WDorAYgMjyE2pNDwFaB8&#10;zQPrr52sPFOuhwM9vE2+CQDE0h5i6SjWmPBZnMYs68VEHYTAZ4j5ejG9h9Orz9dO4RQdCO6w7ulg&#10;nPuLi4unhY+XBpCAhwTu7u728P7lm+phRM5pOZzoYM7LYZ2xqowRYyjHNxRYLFGw7iAmTHRhOcM6&#10;5wYTTvKsDUNzEWPDD7/iuamBl3zn+JpiE89ObT+sohWxEOAL5Fg8yXEERQAZ1FfwaeEajP6Cm20d&#10;D/1rvg3A2ORAcZ9vrs1lj7G4mGQFBeu5fOSqMkXrrkiH04+T+cEHHLyvZfJCMvGRic6HShJjEERC&#10;FLnLFwAmgLKN0Ak8PD4elEulb76Ng/Oabx5xYk8bQsxNHiJywnoGgvVL9LThpjf20u/3t3FIrkES&#10;vwhAZHyBa71GHvoEKFh/z0yy+ELwJfNZVD+hbB73Z2fXF0uldlTwPR+MZLZH3F/5ctDUR1yhXD+F&#10;sDMkcFG1HfG6j/XPsWp5liOBlAhIojWM90jlEBLntRyR4Xjey2FprqqMkVz41CoHFksUrKu5tdBS&#10;lsXqMjbODYV62HznBuchxoZ59+Rt8eUrPKXSvxV8SXB5ebmVtz3WJwHusTIGSMARgdvb243+cFiD&#10;AOlrCJtexiYHCvscRZi7bozFxjiTKVh358wcPVGwngNepFWtzw2+cON9LbMnkomRzIReKrYhGNtf&#10;Wlpq5GuGtUkgfAIidpEMt3gJVvd1NJzXfPWMHbsQk5vIQM2XsXbwvmsVQrcdCN1OHHTFLl4JzM7O&#10;rvIwxn/hgPvPlY/JJQIJ2C2I1puB2OrETMxp17GId4PbNB4OT5EJbNeJo9nJHwLylRSsm/iVlBEx&#10;Edw15DKuDQpcdMxGrJ5CtM55QgcayyZFAML1GtbF8my2NmrgnNdyhENB814OizNVZYxkwqZXKbBY&#10;olhdz72FlbYsWOfcUJhn7XVsaC5ibNhzkamW8QzVxt5YA+19//z5s/zLHxLQJsD9VW1krEACagQk&#10;izo2I+rDcvlLCUL10Da6jE4OFPepBU0gpYzGxrgxU7QeRDRQtB6Em5wa6WR+cDqiMZ3xvpbZC8nE&#10;iCYhPNx3UOV/yKh+oFmVxUkgSgKSjXSIDVHMGRu+D5Dzmu8eMmMfPn/J7ItmUE5tRQ6rSHb10N6h&#10;TB2YxwXAvAlB55bHJjo3DTHI/bHs1ClY/8AOByDOVLKTZkduv2bIFwSzrNuPj1E9YD0vWXn3iund&#10;z15Dvo6sEzUkbslqp2QLxMHULR7ey0qQ9WInIM9o3W53D9fIX1+/49yWw/sFz305LNeqyhjRwpWt&#10;cGCxRMF6Njc7rWVZrC5j4dzg1KNuOjM0FzE23LjLYC8d7J00sU92jn8bq6urHYNts6mICQSnNYvY&#10;FxxaBAQgUq/9+Pnz4MfNzWVldva6hIxguMh2Qtxo5UIggoDkEEiABEiABEiABLwngAf4Uxi5SbG6&#10;966igY4I3HW79QEyMoYgVufLdUdBUXA32JxvIOviccFmJNM9hJ0ihFhLZsAeDBQx/t0DM7wxATwY&#10;fzm8gbUt+f3NL8hrTN4N//7NERKFV608Pf0lrivcqAQMgPh3H8NsJTBUpSFyr2UCJkPCFiVHjCmE&#10;tecG1qCXcnA6TzusSwKxEpDDHPLeEuvkdYyx+XucnNtyeNyDuS+H9cpVGSPKqLIXDCyWKFbP7mrW&#10;JAGvCQQ2F3nNMjzjXhL5ijZSNJLQSl5AM7mHr/SshTcUWuySAJOBuaTNvqIjIJMsXmTV8MD1FZNw&#10;DQNciWmQxiYIZqKNKSxexmIsNiaRYZZ17+MmuFNvnIusx5STucH6KBQ7YDwpgvq7WFJxMoGSZPDC&#10;n/ex4dPMDJMVSSAyAg+PjwflERm7Qhgm57YQvJTJxvbc3Nwmsy1mYqddSTL3PfZ6V3i/ssJrShtf&#10;5goQGG9CWCjrEv6AALKr1/DPBWFkI4B4OkQ8HWSrHWctEUBiXrsMZXQxCouYZb2Y6JO9E6yhLuW+&#10;XowFfvQa4zVllKxH4hbcwyQ74O7S0lLD6BjZGAlERgDz+w7mNvmSRtLzey63ejT35RrHlMq8B9qk&#10;+9p2YLFEwbqDmDDRheUM65wbTDjJszYMzUWMDc/8mtMcvOtv4x1/A+8E/l1eXm7lbI7VIyPA/Z/I&#10;HMrh2Cdwc3NTRy9fcLOsx571y+gEQWGf/eB02IPR2BhnNwXrDj2avSuK1rOzi7Wmk/nBB3i8r2X2&#10;QjIxMoYQHtA7+JMI1U8zQ2RFEoiMwItI9enpCPPDTshDS31+C9l342xHbFLI69CxSAhwMlMqvZsH&#10;eF3ZdYAIsyAuXrXbS1itQ1y8g42Uk7Cs9sdaxNTxa2Zlf4zywBLE1bXvot2YN4ZxP2/OV6tbHoRC&#10;ciaIqLFSqSQ7p8Z8XRkJZkPCFiO2vGlEROt8Z2OaKtuLjYC8x3nodr9hn3wvtrFZH4+nc5/pcfMe&#10;aJroiPYCiyWK1R3EhIkuLIvVxUTODyYc5VkbhuYjxoZnfjVrTgf3gUZ5ODzv9/vN1dXVjtnm2Vpo&#10;BLjvE5rHaK9zAre3txv94bA2Mxx+xYN3zbkBBXdobJKgsK9gT5rv3lhsjDONgnXzTrPQIgXrFqAG&#10;3qT1ucEnPry3ZfZGUnHyhhI2c44XFhYOmak3c+iwYoQEXjIvVipnmBc2YhheqvNbDL77OAYIVfYx&#10;Zx/HODYfx/QwHK5Vnp+vJtnG68u857A2aVSr1W3zLYfbIoTFBxAWfwt3BMVaLsJgxBSFwR/cgAM5&#10;Z3gGqBfrndG9p7IhjHvIFr6a0vTRB7HbhHnV2/i3yT6VayszQ0Oilsz9T6mI+9kpngV2bbXPdkkg&#10;FgJ4pyNfIZds61G803HiF8/nP1MMeB80RXJCO4HFEgXrDmLCRBcUrJugmFYbBuci3jsSCJ3XeMHe&#10;SwPrx+94h9jAYeF2AiPnED8Q4F4PQ4IEPhC4vr5ewcZUfVgufylBqB57FvVpAWBskqCobxrq4P5u&#10;LDYmjZyi9SDigqL1INzk1Egn84PTEY3pjPe2zF5IJkb+I9TEZqdk6OJDd+aoYcUYCTw9PdWe+/0z&#10;3zOO6rJPcI7TReR9eRHxIkMwRbwOPfWoIebkNWbOMZJBFLF+aq7F8FuSTP94F7gT/kiKGQEF66O5&#10;I672EFdHxXjl715T3ARmlvXiok+y8GLdfwkL1oqzwm3PKV5jWoQNilq0+tUs/DJv4JmASQc0wbF4&#10;kgTu7u72Sjj0ietlJUkAqoMOZP5THc64crwP5iWoWD+weKJgXdGvRRezLFjn/FC0gy30b2guYmxY&#10;8I2PTY6IFzx3tWDqOb7O1lheXpb/5k8CBLjHk4CTOcTpBCBSr5VnZ39nUd+YXiOdEkYnCQr7ogoc&#10;o7ExjgwF60HEDAXrQbjJqZFO5genI5rQGe9tmT2RSJy08Wmz/aWlpUZmUKxIApES6Ha7spnpjXDL&#10;NOZE5jjT2Hxpr40MrJsUprhzhxxewabEhW6PvM50if1dfnZ2dh2x3s7fUjwtQFh8keIXFk16EHMo&#10;L88PQJFhegMH9ESwW+hP6hvAzLJeXPjJNYC5tfBrwAWB1K+zqYwNCVqm9mOogIgnELtywK9lqEk2&#10;QwLREpADSg/drhz+rEc7yLwDC2wOzDpc3guzktOoF1gsUayu4dsii1oWq8vQOD8U6WBLfRuajxgb&#10;lvzjW7Nj4uWP/4fDthwcRoLh89XPnxu+mU97zBHgy2NzLNlSQATks/PYgJIN0a/YLKjB9JWAzHdu&#10;qrGJgqI+576z3aGx2BhnKAXrtl1opP3gBOsyas5HRnw/qRHr84P1ESh2wFhSBPV3sZhjBA/THYz4&#10;f8iofpAZECuSQKQEZAPz8enpCHPATqRD/DOsmOe5mH2HGN2kIMWth5FdPbdAmNebvs8Q6218dnVd&#10;v2bcNSCqvI7tyx+uPUbB+mjiRcYWN35/+YRZ1l3PBu/7wzVwABHjt2KtsNs7r7UpfA2JWex68e/W&#10;8UWaDtYGW3xGcE2e/YVKAHvwtWGpdIJntLVQx2DF7kDnQF0WvBfqEstYPrB4omA9o59dV6Ng3TXx&#10;8PszOBfx/hF+OEwdwTSx+t8NdIaDQRPryvOZwaCxurramdoHCwRDgPs5wbiKhuYlcHNzU0cbX3Cj&#10;q+PFKB+SNYAamygo6tOgHkZRY7ExabgUrQcRDMGJ1jkfWY8rJ/OD9VEodsB4UgT1d7EY4wQbmadY&#10;ax5CrN7ODIYVSSBSAnJwuFSpnOHa34h0iH8NK8Z5Lmbf4asYu5i/T2Meo29je3h83KmUyyem7OI1&#10;p04Sa5ZjCK/21WukURIZ/7lHltPVzNw/GiCSp5y5zDjKQB7th0G/v72wsNDIGeasnpEAROu5D6ll&#10;7Np6NV5zUxAbFLNYd+aYDrB24rNCUfDZb5AE7h4eDsqRH1TSckwE86DKeHk/VKGUs0xgsUSxek5/&#10;u6pOsbor0nH1Y2g+4r0jrrAYOxp9wfq7pl6+fjUz82+lUmkuLy+3EqEW7TC5jxOtazmw29vbjf5w&#10;WEPqlK/8lG++eDA6UVDUl88ZntU2GhvjxkbBumdeH20OBetBuMm5kU7mCOejGtEh7225vBBLnMiD&#10;MkDsQ+jYzAWElUkgUgIQANae+/2zFLPWxjLPRRqab4d1imzTuwmM06shQsB5ha8frdkwitfeZKo4&#10;oEHR5gdEEFJu4D51aSMeE2tzC1nWuSb+4HTMd3t4R31kOxa40TuFML8uYTsEJ7b/coC1VLqM7ZmA&#10;151CWBkSsyj0ZLWIHPjDex8e+LNKmY3HREDm/dds67WYxqU9lkjmwGnj5v1wGiFDfw8snihYN+R3&#10;281QsG6bcJztG5qPeP+IMzz+GlVOwfq79vBuB2vMxrDfP0fmdb6DDDCEuHcToNNo8mgC19fXK3jR&#10;WR+Wy19KEKozi7rZSDE2WVDUZ9YxHrRmLDYmjYWidQ88Pd0EitanM0qthJP5wReovL9l9kTocQKh&#10;egeDF6H6aWYIrEgCkRPodrt7pXLZukDLZ4yhz3U+szVkWwviyi28R5A5nT+OCEAcfIC54Zvt7nj9&#10;jSaMLNirjPn3bORwFf6fC9sxGXv7PAwx2sM2D0Rwc1fvqupLluT5eT6/6WEzVhrPBnXs45wZa7Dg&#10;hnj9KTjAkJBFoSdXRRpy0JXrKFe42U8MBO7u7up49jvBdbMSw3i0xxDfPDgSAe+J2pGhXyHAWKJg&#10;Xd/NhdSgYL0Q7EF3anA+4v0j6EhQM96kWP3vHjvDwaABAfv3GfwLAXtHzSiWKpIA92yKpM++cxN4&#10;zaJef82ivpG7QTYwloCxyYKCvuiizFhsTCJDwXoQcUPBehBucm6kkznC+ahGdMj7Wy4vhBonEKsf&#10;4nPyx9ykzOV+Vo6YAK6RlcenpyNc4zsRD1N5aKHOdcoDDLQgsiR2MI9vzc/PtwIdQpBmv8wPyK7u&#10;OsMqr8Nf4QL+TQittoIMHotGu8qAbXEIXjSNefUQc+qBF8Z4ZgRE69em5j1u6OZwLrOs54Bnpiqu&#10;hSOsv/bMtFZcK7wOFdgbFLIo9OasiHxlD7/bSF7QdtYpOyKBwAnIM+BDt/sthvlfyxWRzoMfGfCe&#10;qBUV2QsHFk8Uq2d3tdOaFKs7xR1NZ4bmI94/oomIyQOxK1h/17eI17He/D6oVhurfF7zNsCC05Z5&#10;S5KGOSEgnw778ePHTufHj7Obnz+vB8PhJTYb5eF2w4kB7CQ/AUMLl/yGsAUSIIHkCXA+Sj4EjAJg&#10;PBnFGUBjTWyyrGNj8oBi9QC8RRMLISDPbhCrX1Cs/h9+efnKF7CFhOPETjGf71Os7t4vEAZ/MyXa&#10;1LH+93WY+rWIuP+uwy2VsiKiSWWsHGcxBPDs0MzbM9cTeQmifqm09vD4uGOgJTaRkQAOTR2iaitj&#10;dS+qpb6WUHJCxO/KXvckL+XrGUosWIgESAC331Ln0+LifrlU2sQcmntNFATSiOfBIPjTSBIgARIg&#10;ARIggeQI4Ks+dSw8j8pPT1fQll52bm6OJBlyciA8HzATC3nuIJo3M3Nzc1MHhy94eK1RmF5sRBib&#10;MJiFtlhHWujdWGxMso1Z1i14znyTwZ2E43xkPghGtOhkjnAykimdMJ5yeSGQOGlDyLQLoXoamyq5&#10;PMrKKRN4enqqPff7Z0WIUUPhHsicFwrOPHaeQjC1m6cB1tUn8DAcrlWen6/0a9qpkeL1iAzYmzyo&#10;8Xc84SDFGd49yntI/uQgwAz+4+FlzeJPYWyOgBxXFVnW5+bmNnkA2QJbxSZF6Av+l4rFvSrGa1LB&#10;HYmINOVrTaCxj/dEpwpUWIQESOANgbu7uz0IiiQp3Uq0YBKZC8V/vDc6iOLA4onZ1R3EhKkuLGdY&#10;5/xgylEetWNwPmJ8eORXW6ZMiBfH/u9I9vVhuXy++vlzw9Zw2a4agRT3ZNTIsFRhBORkS384rGGi&#10;+AKBQ70wQ9jxXwSMTRgU9EUXXcZiYxIZCtaDiJvgBOtClXOS9dhyMkdYH4ViB4wnRVCji/kaKxDd&#10;dGDx/ySjeq4BsjIJJECg2+3KhuNRAkPNPURf57zcAwungRaEalsUqrl3GASbJ1iD77jveXqPKVyX&#10;IqyCWH11Oo30SiA2LzAn1NIbudkRU7A+nqcIdPG+W0mg63jTzmwQBNIa9h8OMR/yGa9Af8mzA66J&#10;oJ4deG0qBIxBAYtCb14UwfrqkO+MvHAFjQiMgHzhCF/oO8J7JC+fD3PhTGgu5L0xV6SoVw4spihY&#10;V3dtoSUti9VlbJwjCvWwnc4NzUeMDTvu8a7VMfFStP9fxOul0vlMtdpcXVxse8ctcoNS2IeJ3IXh&#10;D+/6+nqlUqnUBqXS1xKE6tgYWgt/VHGOwOiEQUFfdEFiND5G0aFgPZiYCU60zvnISWxZnyOcjEKh&#10;E8aTAqTxRXyME2w6nmLTcZ+CxlyuZeUECMgmI0RYR7hWfm0ycj5U8rqP856S4YEXEsEuYnWLGabd&#10;O1K+wICX0Rfue9bvMdbrE/N1A18W2NYnEn8NxGfReyVRQEaMtRFj61EMxsIgsF66HvcVGgagBeAT&#10;mnw5wINY5bOeW+4fe8M1EczXLXiNKsSKIfGKQk/eFcH97xTPF3x/5J1naFAIBCBar0EwdIJnsLUQ&#10;7FWyMaH5kPdHpYjIVyjAeKJgPZ/LndWmYN0Z6qg6MjQn8f4RVVSMH4yngvW3BuNZroV16L/QrjaX&#10;l5dbiXim0GHGuvdSKFR2Pp3Aaxb1+sxw+BUvhDem12AJXwgYmzQoYPHFpcbsMBYbkyyiaN2Yv2w2&#10;RMG6Tbrhtu1kjvAFD+9xuTzhUaw08YAqGbKauQbEyiSQAAFsLK7huU6EJu+f7TgfKnnfo3lPyd4Y&#10;CvX7/V3M76cxjCW0MTwGmsE6pusUAs1diKkY/yMuHgrWzc0o+IJFTJeNOTBoCZn8/xLncpPWKGKt&#10;xphlXQuXlcKvB1+vxh3ksNKpZqO8RhWBGRKuKPbmZTEROmCdxa84eekdGhUCgbuHhwMsIv/B+6WV&#10;EOwda2NC8yHvkY4iNbCYoljdUVzk7YZi9bwE06xvcD7iPSSREApAsP7OE0jEgYOUDcTn99XPnxuJ&#10;eMn5MPni2DnyNDsUAQNexksWra948VgDhbAfNNN048uojU0aFK9EF0XGYmMSGQrWg4kbitaDcZVT&#10;Q53ME05HNKYz3uNyeaHoOMHmYgcD2KeQMZcbWTkhApIt+fn5+WyswIRzolI0FD33KRkZT6FTZP7d&#10;jWc44Yyk2+3Wy5XKWTgWj7Y09Ot1dnZWsgm3Q/eDafvlfoY2g8j+b3rsNtpDnK0ya/VosnhHvgc2&#10;R9yYtRF5+m0O+v0OxKXMsq6PzmiNly+wDIdezsG8VhVdbVC4otijt8Xk6w14PubXnLz1EA3znYBo&#10;Cl6zrcv6PMyfhOZE3icdhGiA8UTBuoO4MNEFBesmKKbXhqE5ifePREInNLH6327pINFBE2vT85nB&#10;oLG6utpJxHPWhxn6Hot1QOwgO4Gbm5s6an/BjabGLOrZOfpW0+ikQfGKb+7NbY/R+BhnDUXruf3k&#10;ogEK1l1QDq8PJ3OEL1h4j8vliaJiRTKqLywsHFNck8t9rJwQAYhPXwRXU4fMOXEqIilQ1NynZFw8&#10;hVoQq2/GM5ywRgKR5tVMqbQWltWTrQ3tusVap41rYD0mH5gaCwXrpkj+aWcLWdabxluNoMHHx8eN&#10;Url8GcFQwh/C68Yp5sZjiNb3wx9Q2CPAtXGEZ4s9n0ZBEYWiNwyJVhR7C6KYiNblqzZLS0uNIAym&#10;kSTgIYG7u7t6qVI5wjNXWM+QCc2JvE86unACiymK1R3FhYluKFg3QTG9NgzNSbyHJBI64QvW3zkK&#10;74+aWJueD6rVxuriYjsRL1oZZmj7KlYgsFEzBG5vbzf6w2ENp0u+IHtA3UyrbMVHAsYmDgpXfHRv&#10;LpuMxcYkKyhYz+UjV5WDE6wLGM5JTsLDyTzhZCRTOmE85faC41hp4iFzF1nV+XCZ23NsIAUCuF5W&#10;XgUlO8rj5byohMrx3KdkUyyFRDSC2N3kXF+MR7vIKFxWOeBSjHlGeg3h+sV1QFHmGG/jvnaA95nf&#10;jAQDGxECFKxPiIPu4+P12K/TMH7sExixYdrv99e5RrCPfloPONwmhzk2ppVz8XcKKBQpGxKsKPYW&#10;XDE8f+xLYoTgDKfBJOAJAXn/9NDtfvPtQNNEPAnNi7xXOrhQAownCtYdxIWJLihWN0ExvTYMzkm8&#10;hyQSPpEJ1t95DYlhkHm9MVsu/7u8vNxKxKPGhhmknszY6NlQLgLX19crkkW90+mc/Pjx4wqbXpfY&#10;nDuiWD0XVlYmARIggSgI8IVEFG7kIPIQMPjQnscM1p1KoI2Njy1sHm5RnDCVFQuQwAuBV7H6BTYL&#10;d7SQcF5UwsUXtUqYshbiwaSs5HLWk3kDk0f0QmC5fn//5kRmrTp88d1a42yYBN4QwHviGoGMJ4B1&#10;VJN8CiAg69Exa9JKpRL9faoA4tpd4uDAthwy1K5ouALX5IaBJtycfJEMXyY7SRgBh04CuQjIVzA/&#10;LS7u4/DzJuZm/9dPCb374r0yV2hHW5l7w9G6lgMjAaMEeA8xitPfxmIWqwt1fEkWGtm9PrSyP25u&#10;rkU7ew0NrWhp/XWKP5ZRsO6PL4KwRLKoQ5x+gN9LvMS9htFnEKjv4IFxLYgB0Ei/CCT04O4XeHvW&#10;OFlcOjjxa48QW/aaAOckJ+5xMk84GYlCJ4wpBUjji9iMFYi1JMvuIYTqkkXP/82OXCRZmQTMEUD2&#10;2Q1stl/h+W8jU6ucF5Ww2Zz/lAyIsBDm/GPM+Y0IhxbEkJAtdS+1TMK+itfn5+e57hlz1eDe9iWI&#10;C4pGRkEAcwQPj7j05ASh+hszdh4eHtZcmsW+/iYgB8klI3WRbLgW16DP5zslWHLYG8/Rly+HOPlD&#10;AiSQiQCeY1qfkHAEB8925b1upkZYiQRIgARIwBkBrqmdoWZHJEACfhBYKUE7CxH2WRlaWojXz6Cr&#10;3bvme6ax3gnha7V+hFaiVrxcPL1erTQcfsXFVQOGlxcqEwOHn3pPIlqMTR6Ml+jixVhsTCJT5nmr&#10;UAInOE9xTnISWk7mCScjUeiEMaUAaXwRG7GCbG2n2ATflww9uYxjZRJIjAAEPDsQnJrJDMe5UTl6&#10;bMyDyp3HU7BVrVY34xlOWCN5GA7XKs/PV2FZbdfaoq5rCDuauBa27I4u3NZxsEK+HiLvPvljgADi&#10;7RTxtmugqSibkEOAeNd+GeXgfBqUvpiWceuJ/3CNnGFOrrs2h8IaDeL615dG49EWbWNk2yK8jXaE&#10;HBgJOCAghz/wjupIREEOulPvIqF5kfdL9bDIVTLAmGKG9Vwed1fZQXJAzhPu3OmsJ4NzEuPDmdeK&#10;7Sj2DOuKdLF2bWE/4BxJoRvLy8t8FnzlVtQeiaLbWKwIAvg8Qa1UqXzFKeXapMx5Y4OH4oMi3Oa8&#10;T2OTB+PFue9cdGgsPsYZS8G6Czca6SM4wbqMmvOSEd9Pa8T6PDHNAJd/Z0zlom0wVpqSVZ0Z1XO5&#10;g5UTJSCfMJescEaHz7lRGafBeVC5z1gK4pCSfFFjU7J1xjKm0MYBEfAJ1tdm54/QIEyw1+X1LRlr&#10;ISA+jgif0aE8PT1xv8wgUR6QmA6z+/h4ndrXJ6ZTMVgi42a6rBsoJjXoh4xNiRgR87Ic6ljL2IR2&#10;Nd4ENJBlvL40eoi2qDyfzM7Obs/NzTWjHSQHRgKOCEC0XsPcfZT5K4Cm7UxobuQ903TwjGkvsJii&#10;WN1RXJjohoJ1ExTTa8PQnMR7SCKhQ7H6aEcPh/JVueawXD5f/fy5kUg0jBymy32RlDl7PXbJol7u&#10;9eq4KL7gNHJd1VgK1lVJxVnO6ORBsUp0QWI0PsbRoWg9mLgJTrTOOclJbDmZJ5yMRKETxpQCpMlF&#10;csaLPPyJUP00tyFsgAQSIyBCEWQ3lIyzG8aHzrlRC2nOeVCrr5gKQxCyvbCwkPSLvyL9yQzC+vRt&#10;Xuu4HijCHOMSud89Pz9f63uMNSYQaEGMx69bTAD02OsVkkE6+qjNuYkuG4cQrPNrFB4Eyss6olSy&#10;/iUCCiY0nZ3zGtPsLdriWJft8j1VtO7lwBwTuHt4OMBz1D+4Z6w47vq/7hKaG3nfdBRlAcYUBeuO&#10;YiNvNxSr5yWYbn1D8xLvI4mEEAXrKo7uDAeD5rBUOp8ZDBqrq6sdlUqxlLG5DxILo+jGgQzqKzOV&#10;Sq00GHx9+dRtqbSWZZAUrGehFlcdYxMIxSpxBQZGYyw2JpGhYD2YuAlOsC5kOS85iS8nc4WTkSh0&#10;wphSgDS+SNZYEaE6hIrHWPMm9ZCXCzYrk8ArARGIYBP9wmrmT86NWvGWdS7U6iSiwrgHHENwth/R&#10;kIIbCsSYcuClFpzhnhhs8pqXbJ64HlY9GZp3ZiCLr8TphXeGBW4QBOsmwzhwGn+b3+319sql0lF0&#10;AytqQIY2z3+9EiptMftxUY583y+eSQ7gj2+2rKFYQpOswetMs+coi+N55RTvrHajHBwHRQKOCSDb&#10;+tprtvW6465/dZfQ/Mh7p6MICyymKFZ3FBcmuqFg3QTF9NowOCfxPpJI+FCwru1oPB+28CL130ql&#10;0lxeXm5pNxBYBb40DsxhWc29vb3d6Pf7dUz+X0xuFlK0ntUjcdQzNoFQqBJHQHwYhbH4mESHovUg&#10;YoeC9SDcVIiRTuaJQkY2olPe63J7Qide8FDXQIf7yFbVzt0xGyCBBAlgo28HQvUTJ0Pn/KiFWWcu&#10;1Go4vsKtarXKzL4F+lUEwHgHRQGwQR/kuf5FEIVrgoKoMf7odrt1bAacGXQXmwIBCtYnhwG/QmHo&#10;MjG4cf7bImZZN+QbQ828fvGpZqi5P81QKKFJ1MK1pmlBlMVf55ttJlqI0r0cVAEE7u7u6qVK5QjP&#10;TmvOuk9ofuS901FUBRhTFKw7ig0T3VCwboJiem0Ympd4H0kkdCbEC2NAMQaGwzYyrzeG/f45Mq83&#10;FWsFVSzPXkdQA03N2GucJJ7p9Wql4fBLqVyuY/wrNhhQsG6DajhtGp1AKFQJx/GKlhqNj3F9UrCu&#10;6I3iiwUnWuec5CxonMwVzkYzpSPGVS5PKMZKG5t98lnlKB/ecgFkZRJQJADR3gk2y3cUi5spxvlR&#10;i6PifKjVZkyFXzNJr1P0UaxXe73eVdYv+hVreTi968wFuC52kWH9NJzRubVUMvjioJa1DL5uR+NP&#10;b4i7TcRdyx+L/LOk+/h4bfVrNv4N2ZxFhjbMxxnELOvmXJW3JcmaC39cmrxWuEmu6RXL15umNdEV&#10;f8mkVyrJWo33zOi8ywEVQQDX1Mp9tytfsrG/vk9sfuT901FEBxZXFKs7igsT3VCsboJimm0Ympd4&#10;H0kkfJhd3bSjO8PBoAEB+/cZ/AsBe8d0B0W0p7O3UYR97FODwPX1dQ2nhr/is1M1vNzY0KiauSgF&#10;65nRRVPR2CRCkUo0MfF2IMbiYxwdCtaDiZvgBOtClvOSk/iyPk84GYViJ4wpRVDji42LF2xEdCCI&#10;OVxaWjrO3QkbIIFECciG3mv2QifPkn9h5hypFXlJ3T+1yMgSrrSFrL5NzWosbpDAw+PjTsXVVxoM&#10;2h16U5PmhdnZWTnE0Q59jLbsx/3vCELIPVvtJ9wu5+Mpzn/s9c5wbdYTjhH9oRvaKJ/WMbOsTyPk&#10;9u/yJQzM00a+hEGRhKbvHF1zmlZFV1wO3SLGtyhaj861HFCBBOTAE4Q9J3hOqlkzI6E5kvdPa1H0&#10;vuEAY4qCdUexYaIbCtZNUEyvDYPzEu8liYQPBetWHS3idbxL/D6oVhurAX9pnnucVsPEbuOSRb3c&#10;69Xx8vR3FnW7HY5pnaL1QrB706mxSYQCFW98atIQY/ExySiK1k26zGpbwYnWOS9ZjYe3jTuZK5yN&#10;ZkpHjKvcnvgYL9jUO0VG9X1m0s2Nlg0kTABCvQ1cSxcmsxZmwsk5UhtbUvdQBTp4P3IIkceBQlEW&#10;sUTg5fALsqsXPp9YGl9ozb7OES0c4tgMzXaX9uKLABdYS9Zc9plCX8zsP93L3V5Psn8eTS/JEkjS&#10;4xxCv9+Xr3edOu+YHY4kIIeLMFfv5cHjPoryWOtB3QKuOw9GXagJcu/kvFOoC9h5hAQgXN/B/C/3&#10;kBWjw0tsjuQ91Gj0jG8ssLiiWN1RXJjohmJ1ExTTbMPQvMT7SELhQ8G6M2fL17qQwak5Wy7/u7y8&#10;3HLWsYGOgtOOGRhzsE0gg/rK9c1NvdPpnPz48eOq/PQkn1c+KpXL9WAHRcNJ4DcBQwsdAiUBEiAB&#10;YwQ4LxlDyYZIwBKBJjYaNj99+rRLsbolwmw2CQKycYeBXnohLuW9Vzvm+KL3P2SvmVAPtCGyglEC&#10;EP7ueTGfGB1VuI3JHAHhUzPcEbix3Lh4xY3ZIfSyFoKRRdpYGg55fU5zgKwPC1ojViqVb9PM49/d&#10;EahWq4forZW1R66bNckVdN1pWhlVcYlR7Pee4BmdB5mi8iwHUzQBOQSyuLCwjncGx0XbEmr/vIc6&#10;8hzvvY5AsxsSIAESIAFrBChWt4Z2VMN4p72BhDV7/cHg8sfNzbXoiUVX7NSIjJ0xGVdGcK6q3d7e&#10;biCTRx0PAl98zfTDDOuuosHffoxNJMyo6K+Tc1hmLD4m2cAs6zk85LZqcCflOC85CxAnc4Wz0Uzp&#10;iHGVyxNYF7ch7DhkxqlcGFmZBF4IdLvdEzxn7niHg/OktkuSuo+OoANBbgeZ1dd5gEk7dIxWeBgO&#10;10q9nh8HYIyOLOzGBv3+9sLCQiPsUdi1/unpiRoMC4gxNx9jbt630HRUTXYfH6950GeESz0R7DDL&#10;ul+Xm3wZCuu9Sx2rOMHr0Hot68n1l8HyYKt8jFP878ZCtcoEDcF6lIb7SgAHQmqv2dY3ctmY0DzJ&#10;+2iuSNGrHGBcMcO6nosLLc0M64XiD7Zzg/MS7yfBRoGe4RSs6/GyWHo4GDSGpdL5TLXaXF1cbFvs&#10;KlPTqe9pZoJms9L1w8PaTK9Xgwjny2vm9BWb/Zlqm6J1UyTDbMfYREJhSpgBMMVqY/ExqR8K1oOJ&#10;neAE60KWc5OT+HIyVzgZiWInjCtFUO+LDSBU/7SwcExBYiZ8rEQCfwggq9QKxB4XcvreWyycJ7Vd&#10;k9y99A0hxPLW3NxcUxsaKxglgOzqJ1g77xhtlI3lJlCdm0t5epjKD/fEtefn56upBVlAm4B8+QIZ&#10;kbe0KyZW4bHXO8N9rJ7YsMcP1+CGuCGmbcTxuqG22IwBAjh0K19zUcpATVFEBuD+XYMZBhFWlXFx&#10;Kp93X5if3+I7sLD8SWvDIHB3d7cHHca3zF9aSmiu5L3UYUwHFlcUqzuMjbxdUayel2C69Q3NS7yX&#10;JBRCFKx76Wx5tsQGwb/4kmBzeXm55YOR3LDwwAvX19e1UqXyFZ+2rHktGJjAioJ1DwKpQBOMTiQU&#10;phToSTtdG42PcSZSsG7HeZZaDU60znnJUiT83ayT+cLZaKZ0xLjS8gQepBqIj31kVW9rVWRhEiCB&#10;vwhIVkJkPL0IIpMn50rtCE7qXvpKB/eIQ2TwPdCGxQpGCUh29QpFv0aZmmhMBMPzFAxPRIns6jUU&#10;uDDBm228J0DBulpEdHu9vXKppCS+VWsx0FKGNsJtjB5r5318qeLYRttsMxsBPNNMPehBUUQGth5f&#10;hxlGE0SVaXGKrHgdPLtv4XmnFcSAaCQJBEQA2dbXXrOt17XMTmiunDZHaXFj4ckEAowrCtYDCmoK&#10;1gNylkemGpyXeD/xyK82TaFY3SZdc20Ph21kXm/guvy++vlzw1zDei2luJepR8hCacmiXu716nhp&#10;/zuLuoVe3DZJwbpb3j72ZmwyoSjFR/fmtslYfEyyhKL13H5y1UBwgnUBw7nJSXg4mSucjESxE8bV&#10;VFB4WGrjy0O7EKo3pxZmARIggakEsBm3g83uk6kFfSrAuTKTN1K5p76IcZF1MBMkVjJKABmC5asN&#10;NaONsrHcBPB1mv2FavU4d0MRNwDRY3j3xkD8AZFvB3P0aiDmFmamHCZEhs/LwgwoumODm+C2hvIa&#10;y+vMcmyLsH67r1+Muhp3CJeCCH2mSKiVoRKr5CWgQl1E6+hHkjic5u2P9UmABP4mgHdlNYh2TvAe&#10;ZU2JT0LzpcocpcSMhaYTCCyuKFaf7lJvSlCs7o0rgjPE4LzE+0lw3s9mMAXr2bgVW6uD580m1sLn&#10;M4NBY3V1VZ49nfyksofpBOa4TpBBfWWmUqmVBoOvL5t3pZLaA0+hVut3TtG6PrOYahibTChIiSks&#10;/ozFWHxMokPBejCxQ8F6MK4qxFAn80UhIxvRKe95Yz2BzWd5QDpcWlo69sVdtIMEQifQ7XZP8Dy6&#10;E+Q4OF9mclvs91SKxzKFhZVKkqEaGw/MUG2Fbr5GsZ7aZEbOyQwhFj6A4PFbPtKsLQRGbUBW5+Zi&#10;vx0ZcX738fE6iK/fGBntayMGN79NmjWuLX7RxQVlvT5e1h/D4V/rD4oh9Di+lA7seswwQi+r6Maq&#10;vCeDaP3Ay8HQKBKIgMDdw8MBvnoz+bkgoflSd46KIASKG0KAcUXBenHhot0zBevayFjB7DM77ycJ&#10;RRQF68E7WxJE4UXu+aBabaxa/uo9XxhbCpfb29uNfr8vG3a/ROoJ/FCwnoCTJwzR6GRCQUqUwWQ0&#10;RsYRomg9mNihaD0YVzk31Mlc4XxUk26gyY14Kn1swJ1iA26f2eumomIBElAi8Jp9UDIfbyhV8LUQ&#10;nxEyeSbmuwxim0LcTFFhvlLv6UkyA4c9x5jHUniLcqhjgdmtp/qh1+uFe6Br6ujMF9DdaOzPzq4v&#10;lkpt85bE1SK+UnGGtVo9rlGNGU2AghwZCQ/K+RmdOHR0hGtnT6zTnZ/8HFEBVgV6TRZAymiXWeMV&#10;X885XZyf5zszo95gYyTwHwFkW197zbZe+4tLYvNl1nmK8ZSBQGCxRbF6Bh8XWYWC9SLph9u3wXmJ&#10;95Nww0DLcorVtXAFUXg4bGNd3Jgtl/9dXl5umbY5SL2YaQgm2pMs6tc/fux0Op2THzc31/3B4BKZ&#10;1OVl2d8PNCY6ZBsk4BkBLjQ8cwjNIQESIIFACfB+EqjjDJgN3zeRxWbz06dPuxSrGwDKJkgABCDg&#10;2EBm9avgxeriTYMvSVMKjljvqxCN7TNrtB+RjA39HViy4Yc1tOItAayrGiSiRGBNqVQiheS+MelX&#10;F8Ps8zP5KkAD8+8KxcItIuu437+BjkIy4OOAy16g5kdrNtaD+xhcK9Y1r3XH8RnLOuJRHeSJV6zv&#10;dvBVjgs5mF6I8eyUBCIngCQq7U8LC1uDfn9bvgAa+XDHDi/PPJUqs8zj5r04MzpWVCBAsboCJBYh&#10;ARIgARIYSaBUWkNCrD3RP4sOWvTQ1zc3ddFHmyAWc7ItE3wmtgEn1EqVyle8bK1FIQDISWxiMDEb&#10;Xk66YVQ3OqEwZsJwuoaVRuNjXL/MsK7hkeKLBnlqjnOTk8BxMl84GYliJ4nHFV6At0vDoXzW+FSR&#10;GIuRAAkoEHgVkR6JuEaheDhFEp8zszoqpnsrNo0bECdtZ2XBeuYIiFDm6Vd29bWXVnl9moNroCW8&#10;TN5FBk6ur6awhABVDnb9iuFIf4oUnIjYZ2FhoREpWmPDkkOGpXJZ5tO4fiIT4DDLup/hKdlwsQa5&#10;jO65xzbuyK5P27hMtW/wntzGM942D/Ga8gzbIYG/Ccjz7kO3++3lSx6JzZkG5yqG1jQCgcUWs6tP&#10;c6hnf6dg3TOHBGSOobmJ95OAfJ7XVGZYz0swqPrDwaCBNfL3QbXaWMWBzyzGx7RnmWX8WnWu8eKr&#10;3OvV8YDyBS+Qa6i8otVAAoXHBhQ3LRPwPvamTY6SMWOSpjdtGY2RcaOiaN0bf08zhIL1aYTS/ruT&#10;+cInxAne9yRLDV5W/A9Za46ZUd2nYKQtMRCAaEOE6nsxjGXkGBKcM035MoL7a3tubm6T9w1TEZGv&#10;HQgsD+CLb3+1wms0H1hDtfuzs+uLpVKmF8aGTAiiGRy6CGL/LAgjR3gcGxiHENMdBBEMBRuJjLnX&#10;0QhuDW1uF+yScd2fVqvVXU9tS9YsOaxbrlROkgWgO/C4r1FdGk7Lm7yf4x7bwUGa3aWlpYbTQbAz&#10;EkiMgBws7Pf7J6kkLzQ5TyUWKvrDDfB+TMG6vpsLq0GxemHog+/Y4NzEe0rw0aA2AIrV1ThFWgp6&#10;jxb2Hc8rlUpjeXm5pTrMCPYqVYeqX+4ljX2lUgOkL8j6WEeWhjX9VtKqQcF6Wv4eNVpjkwo3uKMM&#10;JmPxMYkOBetBxQ5F60G5y6mxTuYLpyOa0lli9z3Jjgsf78tnVn1yA20hgdAJSPYnbKSdYROtFvpY&#10;ptqf2Lw5lYdGgZDvsYjxTWYR1HC2xaKv883VRHElr1OLHpjadKuKwx1TSyVe4GE4XKs8P18ljsHq&#10;8ClYV8f72OvJGq6uXsPDkgY3tj0c3R+TIFpb57Osfx6S5yDs4YV9DbnAmsh16gKlbh+2BDv94XB/&#10;CckgdO1heRIgAT0Cd3d3e3JgG78rejXDKm1rrgqLgiNrA7wnU7DuKDZMdEPBugmKabZhaG7i/SSh&#10;8KFgPSFnTxnqcNjGvlFzWC6fr37+3JhUOkidmE1P397ebvz48WOv8+PHBTIyXAPQGTZz9yhWz0nd&#10;0E0tpxWsHhIBxkxI3lK21cnC1MEDmPKAWZAESCAzASfzRWbrLFRM5L4np2zxCdWtT4uL29zgtxBH&#10;bDJpApLxqdfrXSYhVhdPJzJv2gjqUO+xyB64T7G6jYjI1iayUsuXHFYm1pbr9Pdvtm5YKyMBiISb&#10;GasmVW32+XktqQEXMdhS6f8V0W2IfWLG/B6i3X/m+YTWZsga9ffXRYJ0XlxGv2a+b8c1KsOjSeg6&#10;NUwud3M2n8EqpdLRfbfLLwzk9hIbIIHJBPA1g2O8z16XRCyxsrI5V8XKLPO4ArwnU6ye2dusSAIk&#10;QAIkQAJpEEAi8FK5vCNa6x83N9edTufs+sePnZeE4R9+Qk6sZcSZL1DK5ToyqH8BtDoa/QuSkY4S&#10;aoRZ1hNy9oihGp1UmI0tymAyGiPjCDHLelCxE9zpOc5NTuPLyZzhdEQTOos4tvAivyPZFeXFvi+4&#10;aQcJxETg4eFhB+OZLh6NadC/xxLx3GnbXSHdY2VDGGL1bdtM2L4aAcw5axDrZctKzWtWDXLOUoN+&#10;f3thYaGRs5noq3d7vb0yRF7RD7TAAUpWnflqdatAE4LpWg4fYn/iMhiDAxTZmGTLLOsmaZprS64j&#10;JJ8K5zoyN/TpLSV+zU4HZK+EKwGoJIlYmJ/fwiH2jr3RsGUSIAEhgGfiGq65E1xvazERcTVfxcQs&#10;81gCvC9TsJ7Z2+4rOkjux/nCvVud9GhwbmKMOPFY8Z1MiBnGQPHu8ckCeV7FnuS/2FdqLi8vy3+n&#10;9wOReq1UqXxF9o8aHiQ20iNgd8QUrNvlG0LrxiYWbmSH4G5tG43Fx6SeKVjX9kuRFYITrAsszk/O&#10;QsbJnOFsNAodRRhbeAA5XlxYOOSGmYL/WYQEMhDAJpkI1fcyVI2nSoRzp0vnBHCvbc/NzW3yPuIy&#10;Kib3BTHYGfxRz2URr9tc+KZVrs7NBXBpTxuF/b8jlg8gEGamZJuo8SlYZD1et9lFTG13Hx+vp369&#10;ougBG9zALnooOfs/fc3onbMZVjdN4AFzOw4jcW5/C5bXrekwU27PtUhDRACI/11+mUrZRSxIArkI&#10;3N3dHeDZ+B/8ruRqyIPKrucrD4ZcnAkB3pcpVi8uXDL1TMF6JmysBAKG5ifeUxKKpjExwxhIKAay&#10;DBXvi5PYvLhG5qdyr1fHg7pkUa+BVfAPDVn87arOxKDihqQrNxTaj9GJhTFTqC9tdW40RsYZSdG6&#10;LfdZaTc40TrnJitxMK5RJ3OG0xFN6Cyi2MLDaBOfJd7nJpkvwUU7YiOA59uVV9GoPOPyJ6L5swhn&#10;+nyvRaxv8l5SRFSM7vPp6UkyyV0YtYjXr1GczGitjvOx18t/+EK9u2RL8gCFuuu9jUlDm9bqJMIo&#10;CXHaFg7VNcOwNi0rcfjjAv7hc5K4nddvYcFflEgDXzjszMzObi9yfirM9+w4LQLyBbLXbOtB33eK&#10;mrPSipbX0QZ4b6ZgPaBIpVg9IGd5aKqh+Yn3FA99a8skCtZtkY2+3eD0YSoeQQb1leubm3rn5ubo&#10;x48fV+WnpytkQj2CWL2O+isqbbBMdgK8+WRnF0tNxkAsnuQ4SIAExhIw9MBGwiTwF4EIYgvrgPag&#10;39/+tLCwRYEhY5wE7BCQT933er1LijDe8I1g/rQTLWqt+voM1+/3mR1QzYXOSg0GA/MZS+X65TVs&#10;zIegeW6ssfgb4ntiBz6WQ3YOuomiC1y/370aCOfnie6wck/0KgDCNQaC3V34pxPuCAxZzvWVIZBh&#10;NYO98JXSYHABEe1OWJbTWhIIk8Di4mL706dPW7jvbGPd2w5xFL6+EwqR5VSbA7w3U6w+1assQAJx&#10;EAhwfooDfMCjYMwE7LziTfc5iZYWndvb2w1sZNawoP7KTXstdFYKjw0sZs2ywtvHRo1NLowZH91r&#10;xCZjMTLJGmZZN+IrF40EeYKO85OL0PjTh5M5w+mIpnQWYHzhhXwHa/H/Qah+jPV4xyectIUEYiLw&#10;uul8VMYmdEzjMjaWAOdPY2M31JBH99zTarW6a2hYbMYAAZl/KpXKiYGmpjfBa3k6ozElINLjVwkU&#10;6SED7zXvp4qwchTDfYVZqBX5yaFECA0vFYvbKcYNRy2uzLKuhctp4btutz5bLp857dSnzngtF+oN&#10;X8Sfg+HwFO/p+ExVaDSw85QIyEFNPDd/w/pgL6Rx+zJnhcQss60B3p8pWM/s7WIqMsN6Mdxj6NXQ&#10;/MR7SgzBoDgGZldXBMViowh4tA+p5yDJoj6DjOml4fALM6frsXNRmoJ1F5T97sPo5MKNar+dndE6&#10;ozEyzgYK1jN6p5hqFK0Xwz2UXp3MGT7BCOzeh5fxDfhoXzLK+ISRtpBAbASw6SVC9aA2vQrxQWBz&#10;aCGMpnTqwX23NTc3t8UDUH5FB77scAWL1pxaxetZC7dkk12Yn1/VqpRw4d7TE/fRHPifgnU9yIUd&#10;pDC0Oa032vBL41m4iS+LbYU/kjhH8PD4eFQOTDRoxBO8no1gzNqId4uLX/PUNp+tsnqU9UhAn4Ac&#10;QkSixaMQkix6N2fp4w6nRoD3Z4rVwwmvF0spVg/MYR6Za3B+4n3FI7/aNoWCdduEo24/KG0YROq1&#10;Hz9+HHR+/LgsVyrXeNF0ArH6Djy0ErWXAhzc2JuQwRtdgFiSMpkLkaTc7e9gHTyY+Tt4WkYCcRFI&#10;7r4SyJoJm/OtmeFw69Pi4jbF6nFdcxyNXwQkQ1O3272gWF3RLzKHBjKPKo7IebEi77siuEXM71JQ&#10;4dztEzvEhvsBCqw5t+r39cxrWgk93pU2lAqy0IyISIjBDYH+cEjWGqhx/2tqFM9XlHNsPn6oLUK0&#10;p6enWu6G2IAVAgvV6iHWtS0rjfvaKNdMhXqmyOeosQPHPIXDUBc4AO9+LV+oN9g5CRRHAIdEWp8+&#10;fdrC+419+SppcZawZxIgARIgARIgARKwQIDPnRagptWk14L1azw8X//4sdPpdM5+3NxcQ6R+gTeA&#10;8hmljbTcxNGSQOIEeLOLMgC8fHkbJelwBhXkSX3OT+EEGC01SkBetA/6/X0I1TchVG8abZyNkQAJ&#10;vCMggjpkNb4MISuTd67jfTqXS4par+Mesy+bu7mMZ2WjBOTQDH7/MdpolsZ4GGUqNQiDv08txAIv&#10;BHAIbIUo3BDAF1LJWgM17r/2r2POpxoemV4U98ij6aVYoggCcgASc9BuEX0X0ieffwrB/rvTop6f&#10;VAb9uq9+yQN7KrRYhgTMEVhaWjrGu/N1rBVOzbVqriWf5y1zo/SkpQDv0UHu2Xri7kLMcJDEj3NG&#10;IZ4NqlPGSFDusmIsY8AK1igb9U6wfn1zU+/c3Bwhk/pV+enp6jWLeh30+WI7yhDkoEiABEiABEiA&#10;BEhAjUByDzmevsTEC/bjxYWFdXnhruY5liIBEshKABnQdpCN6QL117K2kXw9T+fSUPwi917H999T&#10;bOaehsInFTtxaOabV+JeZgQeH3rVajOVuMw7Ttxfa3nbYH01AhDJ/V+1kiwlBCCutXMdc+60GWAb&#10;sm632QHbzk5ADkIOkeE2ewuB1ORzT6GOcvzMlGms+GL5Cuy85HyVCR8rkUBmAnJ4CtnW5fDU1svX&#10;Sj35CWHe8gQVzSABEiCBuAnwOSJu/3J0JOApgVLRdt3e3m70+/0aFsVfmTGuaG+Y739sgJUKDz3z&#10;g2WLIwkY8zRjJtoIMxYjkwiVvTufFa0/TQwsSG9xjjLheqU2nMwZSpY4KuRRbGG93qyUSsx668j1&#10;7IYEsIl8BIHoHkkYIuDRfGpoRM6bcXAPbs3NzW3JZq7zwbHDsQQwF61VKpWrIBDxOm9V5+Y2g/CV&#10;B0Yiw+gBhFvfPDAlehMgzGnOV6tb0Q/U4AC7j4/XRg4KcePZoFemNtWuVqvrU0uxQGEEMO+f4QvO&#10;9cIMsNkxr3WbdKe2HaLoE4c4JOtz/Ac5pnqPBUjAPYG7u7sDvPf4B78r7nv/r8cQ564ieeXqO8D7&#10;NLOr5/K4+8oOsqvLoDhvuHetkx4NzlGMESceK76TCTHDGCjePaFY4FwTdn19vXL948dOp9M5kSzq&#10;/cHgEi+JjihWDyVkaCcJFETA4EKpoBGwWxIgARIgAQMEknvQ8eD+B+btQb+//WlhYUsykxlwI5sg&#10;ARKYQACirpVut3tBsbrhMPFgPjU8IufN2bwHI9NxB7G/S7G6c7dO7RBi9XAEvYlnD4bwqDnVoSzw&#10;H4FS6QtxuCFQtBjHzSjN9gJm+a7n3/OhWbPY2mQCa8xa7HeI4EDBrqw5/bZS0zpe65rAzBe3+Yxk&#10;3to3yyAcjr/vdk/k/YPNftg2CZDA3wTw1VIRrG/i+msUxSfUuasoXuyXBEiAYnXGwHQCvLdMZxR7&#10;CcZA7B42Oz4HCbJmZiBSr2Gz/XcW9Q2zQ2BrPhNghnWfvePGNqOTDLOluXGa416Mxsgk25ll3bFn&#10;83Xn/ERdPnN/1eYcZYKiUhvO5g0laxwVKiC+8NK8g4fL/0GofkwBoSM/s5vkCSDrnzwvn+F3LXkY&#10;tgAUMJ/aGkqR7Zq+F+PLe7vI8Hda5JjY998Enp6ealgPXATNJqFrXg4YLiwsNIL2l0PjH3u9CyZQ&#10;cQcc2f9N3zrcGV9AT91eb6+MJD9aXfNwnhYuS4WZZd0SWFPNytpmEPra5jcMXvOmwiJXO6GLMrDW&#10;by3Mz/MrV7migJVJIDsBZFuv45lEEjs6fQ8Y+tyVnXgBNQO9XzPDegGxkqdLBxnWOW/kcZDHdQ3O&#10;UYwRj/1s2rQxccMYMA067vasvCi+xueCZ3q9Wmk4/IpPq9aAcCVujBzdJAIUrTM+jE00CW00pxY1&#10;xmJkEjgK1oMKKwrWg3JXIcY6mTcKGdmYTh3fA5Gh8xQvyg8hHmz7hIG2kEDMBF4zMh7hsDefn207&#10;2vGcans4RbVv8F58KhkvixoH+x1PAIdo4hL0Rn7tUxCsdzX3np64j6KHLFdpxqcePjnEiH2Vy6m1&#10;DG4uT+2LBZQIQPx5iC+THSgVZqFCCDw8Ph7hQMheIZ2b6pTXvimSudqJZSGBd4AdvIfgVxVzRQMr&#10;k0B2AvKlg/v7+z1ch06+bhbL3JWduOOaAd6zKVZ3HCN5u6NYPS/BtOsbmqN4b0kojCbEDOMgoTgw&#10;MFRj+4vXNzd1NPYFIvU6MoyuGbCNTURCgIL1SByZYxjGJhqxIfIN5hyYg65qNEbGkaBgPbgYoWg9&#10;OJc5N9jJ3OF8VBM6dHAPlMxK4LoPoXrTp6HTFhKInQDE6geuNqZiZ6k8PgdzqrItgRfMeT9uQay+&#10;GTiCKM3vdrt1zEvyxYc4fyKbA7CGa85Xq1txOsvOqChYt8N1XKsQw21CxNty22vYvXUfH69HHmQ0&#10;tKEcNh1/rR9A+IlYX+dXyvz1kViGrxhcYg274beVY6zjHOCF22ITY4hoHWDlfeCpF4BpBAkkSEAO&#10;LOLrc5JtvWZz+LHNXzZZ5W470Hs2Beu5Pe+2AQrW3fKOqTeDcxTvLTEFxpSxMLt6Qs62O9TMWrDb&#10;29uNHz9+7HV+/Lj4cXMzRENneMGzR7G6XYexdRIIkQAXKCF6za3NTmLEwQObW2rsjQRIgATMEYDI&#10;qTMzHO5+WlzcpFjdHFe2RALTCEgWJWxInVGsPo2Uhb8bfCFrwbqgmsy6lhdBFzZjt4MabELGYl46&#10;inq4Mgf8/o1goBjNeQTDcDaEp6enmrPO2NELAX5BRj8QIFZq/qkV2ZylTyOcGhLrvV5vLxyL07R0&#10;iDWorEWDGz2fYbxwWdbnHy+MH2MEvuqxgt8TOUzvs520jQRiJiCHOz99+iSHkHdf3tVb+Ilx/rKA&#10;KekmKVYPzP3UPgTmMJpLAiRAAiTwm4CyYP36+nrl+sePnU6ncwKh+lV/MLiEON36KU+6KnwCYx9+&#10;+HItfOcWMQLGTRHU2ScJFEIgyBcjnKOcxkpyL1gtxRdegB8vLiysM4uS0/BlZyQwI5mT8HsBFHXi&#10;KIiApXm1oNEU2m3Ge/Iu7j3tQg1n5yMJILv6Hv6wlgyeCISg+OJlMxl/caBBEngeDNKZUwx5CNlu&#10;v8d0sMYQliCawTP2P3IwNQhjEzXyZQ06HO4HNXw+u3jhrozPPV7YrmIEROvf7rvdE5WyLEMCJGCH&#10;gLyjx+861hKndnpgq04I8L7tBDM7sU8g9rWPfYLx98AYid/Hf0bIe1tCzrY/1ImCdYjUaxCnHyCL&#10;+mW5Urkul0oneFjdYRZ1+45hDyRAAiSQGgEni1meNE4trDheEoiPgMGHQcy7TWzQriOr+j4/Vx5f&#10;qHBEfhO4u7urI6PfBa69Db8tTcA6g/NqArQmDlHW86prejkstbCw0EidmY/jfxXYffPRNic2BShe&#10;lwyxko3PCZ9IOgGzWiRDCWYY2IRYC8ZYTwx9l2HdE5tohhoBZllX41R0qZdD+8NhGOtRPrMUHS4v&#10;/as+63hhbA4joAXYeeh2L3nwJgdEViWBnATkXT2yre+imS1ci0ae9VKZw3KiT7p6kEnEUvYYNQ8p&#10;ez//2Pl8kZ8hW/hDgGsMBkMWAu8E69cPD2uvWdTPftzcXEOkfgFx+jduomdByzokQAJvCfAmxXgg&#10;ARLIQiDIFyR8yMvi6sx1eH/RRwdm7QE+f/1pYWGLmW31+bEGCeQlIJ/YrszOnskntzmH5aVpqD7v&#10;3YZA/mpGIa5bENeGldHSKCG/G+v1ensitPPbSkfWBSJeh6io4YhITN38n5gGE8hYyFzTUXIQRQ6k&#10;aFZjcU8ISJZ1rPvXPDGHZowhUK1WRQzY9hoQn1W8cI/CM44XdpoyQnQBj73epXwZzlSbbIcESECf&#10;AN7dNyFc38SacB9ri8zrwtTmMH3Shmvw3m0YKJsrigDnjqLIs18SIAESiJ9A+frmpt65uTl6yaL+&#10;9HT1mkW9jqGvxD98jtAVgbGLGS7YXbkgrn4YN3H50/VoeOLYNXH2RwIkYJpAxvugvNQeDIeHEKqv&#10;Ly0tNUybxfZIgAQmE5DsZA+PjyJUf5e5mC9+PYmc38JUT8wJ3YxxcS3Cuz4OTYU+vljtF2EdxCnp&#10;Zlef5Ni34vWMazFbcdMfDr/bajvadvmFE/euJfNMzJllPRM2LyrJ4a9KpcJ7qhfeGG/Ey9fmhkN/&#10;16aerTk8d6c18xJ+Zl+TL8PJF+KswWXDJEACSgTwLv8Y96xNvFvkO30lYiykSyDI5GG6g2R5EiAB&#10;4wQSXicbZ+l9g3w29d5FoRlYRor1s9LMzB6zqIfmOtpLAiRAAvER4KI2Pp+aGFGQL0q4aDfheuU2&#10;OHdMRzUcDE6x5t9cWlw8mF6aJUiABEwTkKxk3cfHC1yH9VFtcx4zTTxHe7yH54D3vqrE9YjY3uXX&#10;PYwhNt4QhXUaSD3Kvr5QrTY0LGdREMB78BWCIIEQCECUxAMpIThqvI07zLLuvwNfvmaAw/3eWcrn&#10;Ei9ckvqzunwZTr4Qd9ft7nnhEBpBAgkTkHcpyLYuh6y2sEZsq6JIfR5T5WSsHO/fxlCyoQkEHCTn&#10;49wRcQRynorYue6HxrnCPfNYeoRenT8kQAIk4IYAb1ZuOLMXEiABEiCBBAgovlDAy+sWsoVt4WU2&#10;BYIJhAWH6CcByUYmWcmmHRLnWtkj/ynOsR5Z7LUpv2Mb96TjhYWFhtfGJmycHKzB8HcSRpB96MVm&#10;X2+9ZIfljy4BiXf+OCSAewCZZ+DNDOsZoHlWhYfBPHPIGHMW5+cPME81vbCWX37ywg004j2BSql0&#10;dN/tnpALCZBA8QQgXG/idxPvGv07bFU8HlqQgUCQScMyjJNVSIAEzBLgfpZZnmyNBFIjQMF6ah4v&#10;cLxjb1gUAxTolYC7ZtwE7LzJpjtZ3Do4eRytgzgwdQKcp9RZGSjpZO4wYKfRJibEGDZa5bPWu5/w&#10;8lpeYhvtl42RAAkoE0BGxQPJRiZZyVQqJTmXqYApogzv40apY/OrheyV+0YbZWOmCRyZbjDZ9hxm&#10;X8dXdLjO0ww0rJOV7smazbL4FAJlxbUQQb4n8JL5eTDokEvQBJhlPRD34Z66W/j1xmcQr6KFz+fv&#10;3VEulXa63e4F11JehSmNSZSAHFpeWlo6wPDXJx244jzmOEB4H3cMPNHuqHFI1PGGhs15yhDIxJph&#10;3CTmcDfDpWDdDWf2QgIk8EqAD8cMBRIggSwEeMI/C7X06vAe88vnksF2cWFhHUL10/SigCMmAT8I&#10;yAbuw+OjCNW/6VrEuUyXmMXyfBFnBK4If+bn5raMNMZGrBB4enqqYcO7ZqXx1Bu1nH0dIuDz1BHr&#10;jv/5+XlDtw7LmyHwMByumWkprVaYZT18f2Ou5qGwANyIdyhtvH/cLcxUPnsUhn5Ux3wuH+MOPDN0&#10;Hx8vXr/O5JXPaAwJpEhA7l34sqq8b9l9SWDDHxLQJMC9V01giRTnOigRR3OYJJCTAOeKnAATr07B&#10;euIB4M3w+TLOG1cEZQjjJih36RjrZHHDE8g6LmHZrAQ4T2Ulx3qqBN7EGObOJtTq68iqvi9ZVlSb&#10;YDkSIAGzBGTjVjZwSzMzdbMts7VCCPBenhv7bKWyzftSboxWG8DG9onVDtj4fwQMC9jn5uaaxKtH&#10;oN/vr+jVYGlTBGafn9dMtZVSO5ijv6c03hjHinVQXQ6HxTi22Ma0tLDQGCAJgPNx8ZnDOfJJHTrZ&#10;m/BqxHrGYE7bwKHkiwfOa3rgWJoELBKQxDX4lWzrf+5hnMssAh/VNO/ljoEn2h21DYk63r9h8x7j&#10;n09oEQmERoCC9dA8Fri9vHEF7kCaTwIkQAIFEuBJ/wLhB9R1imsNfLa6Pej3tz8tLGxJVpWA3EVT&#10;SSA6And3d3XZuJUN3DyDS3Euy8PLel1uOmVGDMHPIQW1mfE5qfjw8LCDjtacdMZO/iaQQ8AOMUKD&#10;SPUJ5L1H6/fIGr8J8LBAtlhghvVs3HyrhWcE7S8v+TaGVOxZqFYP8TzWcjZePms4Q63SEZ/FVSjN&#10;zOBrcislEa3/epbgDwmQgAcEJFEAsq3v48sum3hWdHcf82DsNCEbAe65ZuMWey2uhSL2MJ87Inau&#10;xaExbizCTbtpCtbT9j9HTwKFEOBCtxDs7HQUAZ5EZly4IMCFvAvKSfYhn/nEpvchXkSvLy0tNZKE&#10;wEGTgEcEsFF7UJmdPZONWxNmcc1sgqLBNn6LSg02GXtTuE81F+fnD2IfZ8jjg49WsKl9FPIYorNd&#10;Q8CO+wSzLmcIAMT8/81QjVUMEOBhgWwQ5+fnW3ju62SrzVq+EED815hl3RdvTLZDBH+l4XDXyXXH&#10;d4ZeBQWfwfXdgfcfJ/fdLr/WpI+ONUjAGgFZO2K/YLM/GOzja6xcQ1oj/aZh3s9dUGYfJEACJEAC&#10;HhHgs5NHzgjUFArWA3VclGZzMR+lW60PinFjHXFRHXCRUxR5v/vliX+//eOLdSnMHxCYnWITdRNC&#10;9QNfuNMOEkiVgAg+Hx4fRahuPGtiCvNZcHHD5w8ll4nAZ75a3VYqzEKFEej1envIvrZSmAHseDqB&#10;CQJ2iOma0xtgiY8EcG9dIxUSCI0As6yH5rHR9jLLejh+FLFfaWbm0JrFPAxrDW3WhvnsnZXczEy5&#10;VNqRdyLybiR7K6xJAiRgmsD/t7R0/Li4uA7ResN022wvfALcaw3Qhw6S8HE9FGBcFGAy46QA6OyS&#10;BCIkQMF6hE71fUi8gfnuIdpHAokRcPCAlxhRDncUAYrbGBeGCEi2WjS1hSwpu4uLi21DzbIZEiCB&#10;jAQeHx83uo+PFxAz1DM2MbUan5+mInJfgPf1qcxnK5VtyU45tSALFEYAX4VYw7rin8IMYMfZCPwn&#10;YG+LmC5bI2nXwj17LW0CBY6+VPp/BfYedNeYr/lFhaA9+Mt4ybLe7XatPTdEgMirISwsLBxbEfnx&#10;WcIrP4sxfObO7xJ5JyLvRuQZI39rbIEESMAUgVW8l8E+wjau0a3+cNg21S7beUOA93WGAwmQQAgE&#10;OFeF4CX/bGTc+OeTiCyiYD0iZ3IoJBASAb4EDMlbxdnKOCmOvc898+S/z97xx7bY5g8IFDqgu4sX&#10;zFsQqjf9IU1LSCBdAnd3d3VkSbyA8GTDNoXY5jTbvJy0z5d1YzEPhsPDubk53qucBGL2TiqVyjdm&#10;V8/Oz4OavMayOqFUWstalfVyE1jJ3UKiDTDDejyOx733KJ7RxD+SarW6K18OMjZSPkMYQ2mqIT5r&#10;myL5cihH3o1cysF+c62yJRIgARMEZD/h//v0aX04GNj7eogJQ9mGEwLcY3WC2WwnTL5nlidby0yA&#10;a+fM6KKqyDiIyp2FDYaC9cLQs+ORBPjCjoGRhQDjJgs11iEBEnBNgHOVa+LRZEjC5ughXiqv4/fU&#10;OUR2SAIkMJIAsoYdVGZnz0rl8oorRHwJ5Iq0Rj+8t/8FS74Esjg/f6BBkUULIPCa+XCngK7ZpSEC&#10;/X6f2ZYzsHwYDtcyVGMVQwSY3T47SPmiglHRbHZTWDM/gTXch3kPzs/RSQvyxSD5cpCRzvjsYASj&#10;yUb4jG2S5q+2cM2s4JnwkvOcebZskQRMEFhaWjrAmnwdiQaaJtpLvg3e25MPgZgAcF0Ukzc/jIVz&#10;VcTO5dBIIFwCFKyH67ugLeeCJ2j3GTOecWAMZdQNOYkTnkwOLoaYASA4l9HgDARE9Idq6y8vkrFJ&#10;mqEJViEBEjBMANflyn23ewKh+jfDTSs152RdpGQJC/0hwBe+f1CIkG6+WjUj6GGIWSWA7K4nVjtg&#10;49YJLCwsNKx3EmEHs8/PaxEOK5whMbt9Ll8xy3oufF5Vlq+ceGUQjZlIQL4cJF8QyoWJzwy58Nmo&#10;zGdrC1TfxDnuWScQrfOLEhYws0kSyEsASXHay/iK6/NgsN0fDtt522P9sAhwbzUsf71YSw1DgE6j&#10;ySQQAYExz7B8jorAt54MgYJ1TxxBM0iABHIS4EvfnABZnQRIwAkBzlVOML/tJMQHJwhi5UXx1ie8&#10;OJYXyM6hsUMSIIGRBCQjcffx8aJcKu0UiSjEea1IXk76lvs77/Ezkn2SB6ycRFyuTp6enmrwUy1X&#10;I6xcNIEWr7VsLoAoYy1bTdYigeIJ4DmRX1Yo3g2mLGCWdVMkHbUjXxDCir+VqTs+J2TCZrMSn6kt&#10;0B0R51iv7t3f35/IwX8LPbJJEiCBnAQ+Ly01nhcXN/E+6zhnU2lW5/09Tb9HOmqujSJ1rOFhMU4M&#10;A2VzJJA4AQrWEw8AL4fPBb6XbqFRJBA9AZ5QDs7FzAQQnMto8BQC2MDpIDvtIYTq6xCqNwmMBEjA&#10;HwIPEHjCmktsuG74YBVfDvrghRE2JPwsOxwM9iX7pKeeoVlvCGC9wUyHgUfE61d4Ah9FMebjRfha&#10;MT2z198E5NAMaWQjwAzr2bj5WkuyrFPE6at3Rts17Pe35YtCylbzUKsyKpcF+SxtgfaE52B82Wmn&#10;2+1ecL6zwJ1NkoABAqv4qiv2IvYH5fImvibCdzoGmPrcBPdUffbOGNuoXQjQaZ6ZnPB+hWeeoDkk&#10;QAIfCFCwzpAojABfDBWG3quOGQdeucNbYxgn3rqGhmUhwIfDLNRy1QlhDsHGzSlE6utLS0sHuQbL&#10;yiRAAsYJ3HW7e6XB4KJULq8YbzxHgyHMbTmGF27VFO/zw2FjYWHhOFynpWM5vhSxg9FupDPiOEcK&#10;4c95nCNzMKpS6f856IVdjCOQ4j3SYDTMz8+3tMSyBvtmU1YIrPV6vT0rLbNRKwRevoA3HO4rNc75&#10;TgmT60J8hnZN/Fd/cvAfovWrx8dHPocU4wL2SgJTCSxjnbmMr732kYwA97rO1AqpF+B9PvUIiGr8&#10;XB9F5U4OhgTMEBhzn+N8YQYvW/lFgIJ1RgIJkEA8BPiAGI8vixoJTyoXRT5zv8FmBOB8ldnnWSv6&#10;+hD1miFzC5lMdrGBw5fBWR3MeiRggYBkALvvdk8qpZK32Yh9ndssuCOsJtO6z7er1epuWA5K01qZ&#10;0ySba5qjj2vU/JpBLn+u5KrNytMJ/M4oPOpf1O73+xvTG2GJcQSYZT2u2MC9+R9mHQ7LpxCtn+IZ&#10;7HSi1Wk9CwTjQD47W3KVYrzj/rWCQ1cXrwdoLRnDZkmABPIS+P+Wlo4fkVSnj+Q6edtifb8IBLuX&#10;6hdGWkMCYRFQXKepDIpraRVKLEMCJKBDgIJ1HVosa5zA2BubwZuncaPZoHECXOAYRxplg4yTKN3K&#10;QZFAsgSwKd3B4HchVN/ChmczWRAcOAl4SgCbqGvdx8eLcqm046mJf8ziGslTD/0W6nlqnjGzhsNt&#10;HrgyRtNqQ69ZXNesdsLGrRPAGrJhvZOIOwC/jYiH52ZokwTpCu9zRbDmxtA4e0EMf49zZGmOCl/M&#10;WGGW9fB8Pz83J1nW2yMtV5gHwxtx+BbzmdmSDzXjXdYA+D25u7vbs2QRmyUBEjBAYBVJdf4/Sa4z&#10;M7MF4fro+52BfoJtQnPuC3acNLx4AkyyV7wPaAEJkAAJkIA1AhSsW0PLhkmABAohwAfFQrBH1Skf&#10;AINzZ7CZAThfOY81XzaokFHoECL1dcnM5RwCOyQBEphK4OHpqYZCl/LZ6qmFPSngy/zmCQ6/zIj4&#10;fj/Ep6Ln8dlov4DTmlEEJHurZHElnfAJUKyaz4ciDs3XQsS1pwnRDR3Ewvrq/0ZM0frQmGHdOmLn&#10;HTDLunPkuTt8OayJQ5t/NRTxuj83NDYQH4Ec8Y6vPh3d39+fxAeFIyKBuAhIkh0I19fx7ucQ971O&#10;XKNLazTB7qGm5aZCRss9hUKwB9cp4yQ4l+UzeMw6n3GQDytr/02AgnVGBQmQAAmQQDAEuBAKxlU0&#10;lARIYAQBbEQ38X+vLy0tHTAbLUOEBPwkcNft7pXwmepSgII2rpP8jKkXq3Js5ns7KmR5XlhYOPbW&#10;Phr2jsDT09MRhbpxBAXFqtn9+Pj4uJG9doA1VQXohoToqoTwTLSmWpbl/iYgB8VwALpDNvEQYJb1&#10;MH35ci0Oh4d/1voxrvfDdM1fVvM52YIjDcQ75r4dfNnuUg7WWrCQTZIACRgk8LqXsYn7XtNgs2E2&#10;ZWD+C3PgtNo5ASbXc448ug45X0XnUg6IBGIjQMF6bB4NcDxjXxjxJhqgN7ObzBeH2dmxJgmQwMxM&#10;sBkCeK9zHr5F3G+w+dLGQLc+ffq0hcwk8t/8IQES8IyAbJLed7snlVLpyDPTtMwpYo7TMjDlwnHd&#10;89vVanU3ZXeGNHYIQdZg705INtPWsQTa/KpB9uh4ObShK+J2OXdnsW1SneyoWNNzAjy44rmDMpgH&#10;n357vV9nqM0qRRFYnJ8/QNbZZlH9s9/pBPh8PJ1RkSXkq3Y4UHiZ3KHCIqGzbxLISED2NJaxt/E8&#10;GGz3f+118CcQAsHunQbCN2QzuU4K2Xu0nQRIgATCJ0DBevg+5AhIgAQ+EnC5oUj6cRLgyeU4/cpR&#10;kcArAVcvYiCA7SD73SGE6uvyCU06gARIwE8CIg7pPj5elEulHT8t1LPK1RynZxVLvxCI5TllONzm&#10;l0LCiWmIdIM+iBMOaSeWcj2ZA3O/39/IVN20kHxce5mMC68S7h+18Kz2y2I8Z373yyJaY4JApVL5&#10;ZqIdtuGWAA6SbfOrB26Zq/bG52JVUprlzD/TruEauri7u6trWsLiJEACBRD4vLTUeF5c3MSBrV9f&#10;GUnpx/z8lxI9jlWHADUKOrRYdhQBg/MV19SJhdiY2GEcJBYHjoZLwboj0OyGBEiABEjADAEuiMxw&#10;jLGVYDMFGHxwjNGvoY4JIoJTiNTX5ZOZoY6BdpNACgQenp5qGOelZPaKabxcL3nszd9CRY9NnGQa&#10;NiX3meE5HOc9YY7D/FYPx2JaOokABNcUqeYIEVwLKzmqsyoJeEOAGda9cYVpQ3aYZd00UvvtySFO&#10;iG355SH7qLV64POwFi71wpbeYcsaDYd2zjAH7qgbw5IkQAJFEVjFvU/2PAbl8uZgOGwWZQf7nU4g&#10;2D3T6UNjiZwEuFbKCZDVSYAESIAEchOgYD03QjZggsDYRZGlFyAmbGYb5gkYXRwzdsw7KLUWeYI5&#10;NY9zvIkRMHrPecMOQnV5SbuFrOq7zD6bWFBxuMERuOt290rI5FUql1eCM17BYFvznELXLKJCIMDn&#10;FcTU6cLCwrHK8FjGDwIQUDFbqx+uMGIFrr+GkYbSbeT/pTt0v0b++Pi44ZdFYVkjB8eY0Tksn6la&#10;yyzrqqT8KgfRXgPXJNfI/z9752IVV640avqBG2geTQQHIjgQwYEMTAYQwUAExhGYGwFkYCYC2hFA&#10;BkMG7t+8Dd19Sx6YwTbQ+6FHSfpYy+ve/8xWqeor9ZZ2qVRS4ha+gx05wsP3q8RRD6+vrw8dWYBY&#10;CEDAMoF5WZPOz81tNqamduRGwYFl8brEeXgH6jIYbYIRIDchGHo6/p0A6+rMRgVzXWYOD28uCevh&#10;fYAGEIAABCBQkgAL5JLAMno82ooBfAREP0olUf1cjNiRRPVNqazej94gDIBAwgTk99q7vr09bDUa&#10;nxI284dprJmUezii+V/G0llnenpPOVHUe0bAVCiUpI8NoCRD4IzDkLV92astAQFWCDQTPSxoBU5B&#10;IVRZLwgqvseosh6fz35oLIfKPsp35lmk6iejNt+/jlzp8btV1gjbt7e3JyZu48gaxEIAApYJyF7I&#10;0Z3cNDuUG2cti9YhzuM70KbB0e6V2oSArBcJsF5KfGBE+s5K3CtRm8c7I2r3qVaehHXV7kG5HwSY&#10;VLMaCEx4Wblbv7GcZNbvIzSEQA0CtuYcqaT1UQKz6yY4W0MdmkIAAh4ISALnyu3d3Umz0dj20J2K&#10;Lmy961QYk6IS5ntX+TevqeLaGI+5OSSy8UeV1sgcNkHdx1t80jLKszUc4PAM/I3uHh4eVvRoE6cm&#10;8k74EqfmaD2JgCRrUl14EiSF/90cKpN/O9x+EM45fPc6Yh/mW3XDJK1zI4sjnyIWAg4ILMs8uGBu&#10;nJWbZyXGdeagC0RCAAIQgAAEIAABCCREgIT1hJwZuykElGL3oEL9wwTTFIJIUyXeGWn61YZV0VYO&#10;4J1lw/2lZdR5l0iSwLF0uCrXP+9T8bI0ehpAwDuBm/v7Den0VH6va947D9xhnXddYNXz6V7zOmA8&#10;3uvIVc/5OCN+SyW5Y1+sWInfEix4IiAJjH9CAwKpEJDxzPuppjOpsF4ToOLm5nDN/d/fLfxFRsCs&#10;l8V/HyNTOwl1+d5Nwo0/GWHiNnIA5ESKDvA+TM+9WJQwAXPzrNxAuz6WAj+SuD6I3lTNsbo34Ea7&#10;Rxr9gKlpAEX0agKkuc2iOKyvMxtPkc53mXkpOXNJWE/OpRgEAQhAAAJWCfCBaBUnwiCQAgFJVD8X&#10;OzYl+LolQVjz/+cPAhBQTuDq9na3IZudjWazp1xVZ+oRZHSG1p5ghYFBGTdH3CBiz8U+JMk6pSf/&#10;/vDRF334IzA9Pd3311t6PZH8mZ5Pc7fIJMZSyTndUSC+/ZCudWlbNjMzcyAWHqdtpS7r+M516I/A&#10;36eStN6TfyZpfduhlYiGAAQcEHgs8LMuyZPMiQ74IhICVQmwbqpKjnYQyJMA74w8/e7LahLWfZGm&#10;n3oEAgdG6ilP67IErE58jJ2y+KN63upYicpylJ1EINoKAryzJrnWyX8v+i6R5K+BbBzvSaL6qqkW&#10;4kQZhEIAAlYJmMTN69vbw1aj8cmq4EiFFX3fRWpeGmorWgvIeDnrTE/vpQE2Hyu+f//+QaoX9/Kx&#10;OH1LH2/1Sd9QLMyJwP9yMtaVrVRZd0U2vFyqrIf3QR0N3r17t8OBkjoEi7fl+7Y4q9JPKvoulXfi&#10;oSStE9Mp7UQaQCAsAVPoxxT8aUjhn+HfBYDi+lP0HiwDLtq90TJGpvgsxfNS9Gq0NrHGjtZ1KA6B&#10;qAiQsB6Vu9JXlskvfR9jIQSiJMCHYpRui1bpSANh0fIuqLgkCpkKs6tSHeSgYBMegwAEAhMwyeq3&#10;d3cnzUZjO7Aqqrrnm0uVO15WxqwFAq8HTJJNYzzekeSAQQTEUPGRgCRyrIjPdgGSFgGZz76kZZF/&#10;a+SdtuG/V3qEgFsCvBvc8g0tfUiV9dAuqNy/WT+32+2tygJoWIgA37WFMFV7KPC36EtKm28c+db5&#10;bOI81YyiFQQgEIqAKfzzMDu7Ph6NPobSgX4hAAEJNQMhbQIK129pA0/IulfGDu+MhHys1BQS1pU6&#10;BrUgkDsBJsDcRwD2Q6A+ASoJ1GeYk4TX5h3ZCOlLldJ1qQZC0l5OAwJboydwd3e3dnt7+5dsaq5F&#10;b4wDA1hrO4DqQmTIQPN4vNfpdM5cmIVMdwRardYHd9KRHIoAVZRDkadfVwTkG4v1mQW4vBssQFQo&#10;wqzTzT9TZV2SM7cVqohKBQhMT0/35bAUiXkFWFV5hO/ZKtQKtgn5DTpBRXkvvpc4z4k5pFvQGh6D&#10;AASUEFiWw1xSCGhfqq2vjmS/RYlar6uh+F34Fjv2RNWPrJcVpGhepI5DbQhAAAIQqEOg8X/fvvFt&#10;X4cgbZ0QkA+Wl/8ar/4XJ3ogNCwBq95m7IR1puPerY6V13RtcsbLsRudiY/Wc7y3nI2JtwQ/vU8k&#10;ieJcNkI+SgWQoyCK0CkEIFCZgEnsaDSbh5UFZNTQyxoqI57OTPW8JpAg0dHMu3c7zuxBsBMC9/f3&#10;G7J+OXEiHKEhCZy/e/duNaQCKfQtB9lOTPJnCrakYoOMa5YhFpwpiXtf5YB1z4IoRCgg8MJG3XmH&#10;OUCBZ6qrIL/RUw5RV+f3Uks2tO3y/ElaJAma8s0zkLlvkwPWDscCoiHgmICJ3cpv+ZOc0NO5jo3k&#10;ffirm0hYdzxwXYn3kLDO+smV85TItfjOYqwo8alPNaiw7pM2fT0jEG0OF16EAAQgAAEIeCXg4YPR&#10;qz10BgEIvErAVMGSRPV1ktUZJBCIj8D17e0hyerF/UYAsjiroE+aoKHFwPNbtkhPZ53p6b2g9tJ5&#10;JQKyfqG6eiVy6hv11WsYgYKSLNiLQM2sVKQ6qh13U2XdDsfQUp6qqr+gxwpV1kN7p17/koy3JWu0&#10;QT0ptH4iwPerw7Hg6XvThgVmXSe/rVPejzZoIgMCYQiYfZe72dlViXUdhNHgjV4jeh8+t4JkdXUj&#10;qZhC5B4U48RTEICAGwIkq7vhitRCBEhYL4SJhyAAgRAErAYgI/3ADME9xj6tjpUYAaDzmwSiDdTw&#10;3vI/ssfjY+l09cf1lHJNpX8F6BECEKhKQDYrezdSva7ZaGxXlZFrO9ZREXne8drAJNOMh8Mt5sCI&#10;xsSjqlK98z3Vo+PzWxGNh8PhlyLP8cxEAmsTn+ABrwTa7faK1w4T7UzWwLwjIvbtG4nq/1jVbLU4&#10;kBaxjyUh71zU5zBoTR8W+a3U7CLv5o6/M13Ble+fQ0la33clH7kQgIBbAsuy/zI3N7cn1y5tSuL6&#10;mdvekA6BfAkQ+8/X92UtZ6yUJcbzEIBAHQIkrNehR1tnBF6dDCMNnDgDhWAIQMAvAU46++VNbxDw&#10;RGA4Hp+bwKgESLceNxM99Uw3EICADQJ3d3drkqz5F1etV6dJMLI6O+8tHX4TyyG/HeZB7x610mGz&#10;2fxkRRBC1BGYmZk5VqdUZAqZQ22RqYy6EChMgArrhVGperBk8i1V1lV5r7wypoqszEVH5VvSwhDg&#10;W5Vx8BYBmQc/XF9fH7LeY5xAIF4CMk/2ZV9mfTga7Uni+iCoJQ5jbi7tirZol0soMcgm5yAGL+nX&#10;MdL3ln6wGWjI2MnAybpNJGFdt3/QDgLZEyAgmf0QKAyAsVIYVZYPRhuw4WPB7XiVAKgJhC7Mza2a&#10;wKjbzpAOAQi4IGCugJY1wGmj2ey5kJ+TTNZSEXnbrA8srxFGcg1zl8TYiAbBv6rKgZ1d+b9WolQe&#10;pScROOPGg0mIJv/3h4eHtclP8YRvAnKrx4bvPlPsr9PpnJkbUlK0LUWbSiaq/4ug0fhEMmbcI0J+&#10;q6bK+nncVvjXnm9UD8wtf1d60Pi3LuTw7rZ8E53wngxBnz4hYI/AQrd7IN+/6xLvOrYntYSkBN6H&#10;Jazl0UwIsJbKxNGYCQGLBHhvWISJqDcJkLDOAImPAB8M8flMi8aMHS2eiFsPTjzH7T+0h8AjAamq&#10;fnQ3O7tqAqFAgQAE4iRwfXt7KInqh3Fqr1NrglE6/fKqVpa+b8TvZ7N/J9HwFxmBx6SMD5GpjboF&#10;CYh/+wUf5bE3CAyHwx6AIJAyAaqs6/du5UT1R9MkGbN3+/37rn5L0fA1Ao8H0LYgVJwA36bFWVV+&#10;0tL3ZOX+LTY0N+6Zm/fMDXwWxSIKAhDwTMDc+mduwTW34ZpbcT13H2V30RbripK2RaXJNbAIM2NR&#10;FtdyrL0zHkeYDoFABEhYDwSebicTYFKczIgnIACBnwnw3mBEvEUg2sCNxQ9ORsjUlFSQ7Y+azXWp&#10;qr6z3GgMYAIBCMRHwCRo3tzenjYbje34tNevMesp/T76ScOa6wRTlXU8HJI8E5nbn9T9LslrJokt&#10;UvVRewIB8e2fQKpPwCQw1ZeCBAcE/utAZpYiZW38JUvDIzHa2tp6PP6D6sGROP0VNR9vRPgYtxV+&#10;tLf2u/Gjbpy91PyO1Gi0rPl68n17Ym7i06gfOkEAAsUJmNtwza2449HIz7yZ4DuxOG2ehAAEIACB&#10;7Agw72Xnco0Gk7Cu0SvoBAEI/ETAaoCSyZfRZYMAJ59tUEQGBLwSMBU5pDLHzvzc3Oa8XJvutXM6&#10;gwAErBEw1bJM1SySz6whfVGQ1fW3W1WRbgiYb5yK3zlyoG/HVLACZHwEJBFjRd6FVFePz3WFNDaH&#10;Saanp/uFHuahSQSWJj3Afw9CoBek1wQ7pcK6TqfWrar+q1VUWdfp57Jaybp7nxtU3qbGt2jZUVXh&#10;+YrfjhV68t7EJK3Lv8Orq6td753TIQQgYJ1At9vdlz2dVVOEyLrwBARGW6QrAfa1TPCUY8CaqpaX&#10;smrMWMnK3W8ay1hgLPgkQMK6T9r0ZY9AwgEVe5CQBIE8CbCQytPvRa2ONoDDvFfUxb8/Nx4PTCWO&#10;h9nZddkYPKouiJYQgEBoAqZKlmzun5oNyKrJuaFtiKl/1lQxeetR15LrBdnwO+jOzBxHaCkqC4FW&#10;q0WyesIjgQRUq85dsyoNYVYIyBhfsSIIIVOPVZsHoNBBwHai+k9WUWVdh5NraiG/2S1zMK2mmCSb&#10;8w3qwa0lvxk9aOSkC/lW+nR9fX3oRDhCIQABrwRMkQVThOhhNNqSeLD9+TOT96JXp9EZBCDgngDv&#10;LveM6QECEHBKgIR1p3gRXpcAAaq6BNNpb3UssIBLZ2CEtMTTCeiQJtK3MgK8u8o7ZDw+lkSIdVOJ&#10;Y7nRsB/MLK8RLSAAgYoEzEajqZL1U3PeixVpFm9mdQ1evFuerEOgYLV18e3ZbKezV6cr2oYjYG6b&#10;kN63w2lAz64JyAGtL677yEX+j4Nu/GkksKJRqVh14pBLeM85TVR/NO+xyjoH1sK7u5YG8nsdSML6&#10;Ti0hCTbm29ODUzOLocg7c1sKH5zKupq1oIfhRRcQcE1gsds9vpudXZWk9QPXfcUgP9riXDHATUBH&#10;1lUJOBETIOCKwCvfBLw3XAFH7msESFhnbEAAAhCAQHIEWFAl51KrBhHIsYpTp7Dx+Eyuitycm5vb&#10;MhU4dCqJVhCAQBECZmPRbDCajcYXn89sw7UIM9vPsK6yTdSTvDd+G6ai43g43PKkCd24IfDJjVik&#10;aiEg89+xFl0S0GMtARswAQJvEuCQS7gB4iNR/bl1zUZjV76PVsJZTM82CEhhhWNZkx/YkJWCDL45&#10;PXgx09iJHBBZk8O+p48Hfj2ApgsIQMAlAVOUSPZ89kbN5rokrp/V7ivSdyN7nLU9H04AxfDCsU+p&#10;Z4vvLtbhKQ0MbIFAXARIWI/LX1lq++okaXEizhJshEazYIrQaamrzIdl6h7WZx9z39s+kSshh6PR&#10;ngQt1yVRva/PgWgEAQiUIWA2FG9vb/8yG4xvtuPdWAZrpWdZh1fCFr7RK7+NdqvFga7w3qmswf39&#10;/Ya8FzcqC6BhDATOOXRpx00kddrh6EqKeZ+5kp2bXCqs+/e470T15xY2Wi2qrPt3ufUeZ2ZmPsph&#10;kzPrgiMTyLdmZA6LU90VOSByIutC1h1x+g+tIfAbgflO58zsAZm9IElcH4AIAhD4lwBrK0YDBCAA&#10;AQjEQICE9Ri8hI4QgIB9AiQ22WeKRAhERIAKBBE5q6iqchWkuRJyods9KNqE5yAAAb0EZCNxWzbv&#10;TyX5pldIS9Z2hTDVeYhgdx16Adua38az38doPP44PT3dD6gRXdckIO/Gw5oiaK6fAL9RSz5qt9sr&#10;lkQhBgKqCXQkacfcoKJayUSUC5mo/oRQbpTb5kBO/ANKvnUH8m8n598u35iexjHxkikTW5J/Jml9&#10;2xN1uoEABDwQMHtBZk9oOB4fle4u0ncje5ulPa2nAUXw9PgiZk0svrtYi8c8ECrq/sr4YSxU5Emz&#10;WgRIWK+Fj8bBCVickIPbggIQgIBVAt4WVnxgWvUbwgoQYO77CZIk3vXNFZDmKkhzJWQBgjwCAQgo&#10;J3B9fX0oG4nlEzJ5Pzr3rLf1lXNLMuxAfh+S6Nyf7XT2M7Q+GZMfEyxWkjEIQ14kIIlrf4LGDoGH&#10;hwd+L3ZQOpEyHA7XnAjOVChV1t06XkOi+nMLqbLu1t++pJvDJvLb/eirP0398G3pyRvESX4CbWJN&#10;JubkiT7dQAACHgiYPaGFubkdOdC3KYnr54W65N1YCBMPxUeA9VV8PkNjCEAAArkSIGE9V89HZjeL&#10;q8gc5lBdq2OBD1KHnkI0BPQToBKBfh+9paEJPj6MRlvzc3Ob5grIuK1BewhAwBCQZNqeJGOeNpvN&#10;bYjoJWB1Pa7XzOQ0M5UbO+/ebSVnWEYGmXekJFh8ysjkbE2V5LV+tsZbNlzWFCuWRSLOIoHCN+lY&#10;7DNlUTJPfEnZvlC2aUtUf+Jgqqzf399vhOJCv/YIzMzMHIi0Y3sS9Uvim9KTj9j/ehG0iTnd3t6e&#10;mO8rT56gGwhAwAOB2dnZviSur45Ho48SZB546NJ7F+xpekdur0OK39ljiSQIQKAaAb4NqnGjlTMC&#10;JKw7Q4tgCEAAAhAITcBb8JsPzdCuzq//nD8qJNhogo4Ps7Pri93ucX7Ox2IIpEng7u5uTTYM/5LE&#10;pbVaFub8fqwFrlxjrYk75azI6+l2u70lv69BXlanZe337993Jbmil5ZVWPMCAVNpld+qpaEhLP9j&#10;SRRiHBDAP3ahUmHdLs8Y1rvD0eiDXauRForAu3fvdswB01D9++zXW7zep1Ea+yI2MskrGyZp3cSi&#10;Jj3If4cABOIi0O1292VdvG5u5n1Rc96PcTkUbQsTYI1VGFW8D1p8fzFe4h0GtjVnLNgmiryiBEhY&#10;L0qK5/QSsDgx6zUSzZ4TYNJkPEAAArYIRF2RIMf5bzw+NsFGE3Q0Vz3aGgfIgQAEwhKQqurbsjl/&#10;Yq3KZo7vx0AuZF0eCHzJbuX39XF6evrljbqSsng8DAF5T65IBcA/wvROrz4JiJ//9Nlf6n0Jz5XU&#10;bYzZPvxj13tyO8NZLgmvdsn9LC2GRPUnjeX7aYMq6y5Hgz/Z5rCaOWDqr8cwPfH96Ik7MZFCoE3B&#10;BBOLImm9EC4egkBUBKTa+rm5mdfc0Gtu6o1K+VeUjXovMwUH1LGBond16NEWAhCAAAQSJUDCeqKO&#10;TdEsglkpelWBTQTvFDjBrQre3h18cLp1pEPpBHocwrUlejw+k+uuN+fm5rZMsNGWWORAAALhCUgS&#10;5ifZJDy0lqz+ZBJrPG/O9bbW8mZRWh1JMmBf5s79tKzKz5pWq/WB6up5+F383M/DUj9WyvpixU9P&#10;9AIBHQSosl7dDzElqj+3kirr1X2uraU5YGoOmmrTy4Y+sf6+bNjuXQaxkFLITSxKvplPTSGFUg15&#10;GAIQiIKAuaHX3NQ7NR4f/FCYd2QUfkPJ8gSIz5dnFl0Li+8vxkt03q+v8Cvjh7FQHy0SqhNo/N+3&#10;b4zB6vxo6ZmAJKu9/Nd49b941pDufBGw6nHGjy+3BevH6nh5y4om58CCOblmx1F7LuV32Hg8kAoY&#10;Hxe63b8DivxBAALJEJANwZ5UsfosBm04NSrld6RTcOWFe1tvlVct2xamyurMzMyqqdiYLYQEDDfV&#10;1Zut1l/GFH5nCTj0DRMef7PLaVvp17rv378T9/aLvHRv796949VWmtrrDW5vb3fl4MsniyKTFpXK&#10;C6LZaGxym046Q1V+x6em8nMqFqXyO4vCHxYTmaKw17KSEqc6kMPee5bFIg4CEFBC4PLy0sytn2St&#10;vKFEpcJqUHSrMCp9D3oqdsd6S5/rrWtkcZ3HeLHuHf0CSVjX76MMNYw6PytDf2Vv8quTp8UJOnvI&#10;kQCwupBi/ETi9epqWh0vb6nh6cOzOglavkaAgI/CsSGbBHezs6skqyv0DSpBoCYBc92y/DsVMe43&#10;CFjn1fRW8ebe1lvFVcr+yXa7vUWyevzDoNFsHj5ZQXXK+P35lgVURrbrX7PesCsRaRDQT4D3SDEf&#10;pTafykF/DikUc30UT0nS7JY5xBaFshOU5BvRoxeJfdSGLXPorhwW/mwKLNQWhgAIQEAdgfn5+TP5&#10;tym/9R1RLol5Vh1kFApCgPVWEOx+O7W4zmO8+HWdit4sjh8V9qBEMgRIWE/GlRgCAQhAAAIQgECW&#10;BBL70BiNx/1Rs7k+Nze3t0xF2CyHNEanTcBcsyyb7ydi5Yo3SxN7T3rjVqEjAp4VoDlqIpvse1Ta&#10;dATXo9j7+/sN2Uzd+LXL1BLtPCJV3ZX8br+oVjAy5aRyXi8ylbNUl4MFdt3e6XTOUkl0tUvmb2mp&#10;zp9yTcGa+c5ywQyZ/glIhedz6TX6Ks98G3ocO8Q8rMGWb6/3csvBibnlyppQBEEAAqoIyDx7JN8g&#10;q8Ph8EiVYq8oQ7GtGLz0mvPwXsTeQ3UIJE+A77XkXazeQBLW1bsIBQsTIChTGFUqD1qdRBk/qQyL&#10;V+2wOl7eokWV9WjHEqGDsK6TimDnD6PR1vzc3Oa8bLKH1YbeIQABFwRkw++TbP4dyr+eC/lvymSt&#10;5w25tzWXN4ui7Oh4ZmbmIErNUfonApMqpqaaeJfrMJCE9eNcbXdhtyQgrLmQi0y7BDhYYJenkUaV&#10;9d+Z5jBfNlutD/ZHExJDETDJdLIuOArVf91++SasS7BEe2IdJWAVfLTRWJMxfMqhuoK8eAwCERJY&#10;Xl4eLCws7Mi6eVPUP9NqAnuWWj2DXhCAAAQgAAEI1CVAwnpdgrT3ToBgl3fkdAgBCEAAAtoJxLw5&#10;MR4PxqPRx4fZ2fXFbvdYO2r0gwAEyhMw1ymbClXmeuXyrS22iPldaRGDD1F8s/mg/Gof5+/evTPX&#10;G/MXOQFTKdVUTC1ixlMiHr+9IrTUPnP+WFFVrYKxKRbkgFxskBTo+/DwsKJAjaRU4LaGf92ZQ6L6&#10;s8G7QpX1pH7KU3Jjgqmyfh6bVaxHPXqMGId12E/j16wjh3I7IO9V64gRCAFVBOQbvC83/a7L+vmj&#10;KDZQpRzKxE3AU3E71l1xD5NC2ltc7zFeChFP6yGL4yctMFijgQAJ6xq8gA4QgEBlAiysKqPLsqG3&#10;8eLpQzRLJzo2OuqKBRF+dEjV0CPZAFjvdrv7y40GAUHH4xvxEAhBwFSkkn+n0vdGiP5/6zPCd6UK&#10;bhWU8LbuqqBb4k22ZG5lTo3cyeagT9VKqZkl50Xu6Z/U76dkjBJb/qtED9R4g4BUWF8BkF0CuVdY&#10;z/kQV9W1g90RiDRbBB7X9Fu25PmQwzegD8qPfRDbsA771/H74/Cj3BJ4dXOzb70zBEIAAqoImP0p&#10;s08lSh1rUSzqvUotENEDAhCAAAReJMB3GwNDAwES1jV4AR3sESBIY49ljpIYPzl6HZshAIEQBMbj&#10;M6kYurkwN7dDJckQDqBPCPghYCpRjaQilfS24qfHgr2w5isIqv5jJM7WZ1hGgiQ570klxrMybXhW&#10;J4Hb79936747+f3p9O1rWsl8+WdcGkehbS8KLVESApYJmLWAvFMGlsWqF8e898NFK3KzlVlD8JcI&#10;gcffs6n6qv6PpAf1LkLBNwi8NX6bjcaH6+vrQ3OoGIgQgEC6BMw+lVRb35IboLaGw+F5upZimXMC&#10;norasfZy7snwHVjcx2K8hHcnGkAAAj8TaPzft2+8mxgVURKQRLeX/xqv/pco7UTpyQSsepzxMxl4&#10;Ak9YHTNv8WhyLizW4RK15zS/x8bjgVSq2JPg31GsYwO9IQCBYgQkWf2T/N53iz0d6CnN78tASFx2&#10;62395dII3bKPJaElqgqMunGG084kQtze3f0lVYd7NrXgN2iTpn1Z09PTcuEQtyPYJCtJm19t/45s&#10;6oesvwnIO68v89cmPOwSkBuOPss75b1dqTqlsbn1s1/MYYWZTmeVOUXneK2qlcxpJ+LTjartXbfj&#10;d+ia8C/yLSYvedZcbXdFxrCsWc5mZ2Y2eb+qdSOKQcAaga9fv/bevXu3K7/3D9aElhBEdfUSsDQ+&#10;SsK6Rq/EqZPFNV+RtU6ckND6VQKvjB/GAmNGC4Go87G0QEQPCEAgLAGrk6rFhV9YKvQOAQjUIUBA&#10;qA69V9qOxwd3s7OrJKs7YItICCgi8CPR8u/N9F1Far2sCus+ry6yumb3qnkUnZ3LRtpOFJqi5EQC&#10;d/f3n1wk2T5VnuW3ONEFIR44I/HFPnYXvyP7WiIRAm4IyJr8ixvJeqRSUf1lX5h33+NNLXqchSa1&#10;CZiDqRpvTuB3WNu15QUQxyjPbEKLot9Hsl5fu7m9/UsOha1ZVwKBEICAKgLLy8uDbre7L3Pvuvzr&#10;q1IOZXQTIFldt39i0s7imq/oWicmPOgKAQjET4CE9fh9mK0Fr06sFifvbOFiOAQSJ8DCPHEH526e&#10;snlwJBXzpKLnqlynuCdlIwe5uwf7IZAyAbNpJ/9OxcaNaOxU9s6MhltFRVmDVQQ3udkWya6TIcXw&#10;hNxOsSLrpm3XupJc5JpwOfmSWPpnuRY8PYkAiUSTCOn57zL+1/Rok44msi7op2PNv5Zw+KqgV8fj&#10;P8xB4oJP81gEBMxaXxLmVB1Q5dsuwMAhfmEdetlxLL/F3nA0Orm6unpvXRkEQgAC6gjMz8+fyT9z&#10;s4KZgwc+FKSYlg/K9AEBCEAgcQJ8NyTu4DTMI2E9DT9iBQSyJ1A2sPQmMCbw7MeTNQCeTlJb0xdB&#10;PxGIOjCk4D02HI/PH0ajrfm5uU2pqn7O8IIABNImIEmW27KBfiJWrkRnqYJ3ZnTMaihsdd1eQ49U&#10;mkoy0p5UXDxLxZ7c7ZCqqJ98MiDxzyft1/sSv/d1aJKOFlRXj8eX+MqNr8zaQGM15qrWctCqHDmq&#10;rJfjFcvTUun1WH7XBxr05ZsugBeIW1iHXnUcm6T1Zqv1WZLWd60rhUAIQEAlAXNrsByKXhXlVMzD&#10;KiGh1NSUp5yAqvMXLoIABCDA+4MxoIkACeuavIEu9ggQvLHHEkkQSJQAC7JEHYtZ4QmMx4PxaPRx&#10;YW5udVE208IrhAYQgIBrApKs/kk27A7Npp3rvpCfBgHWYXb8KMnqRzMzM2yW2cEZXMr9/f3GVKPx&#10;PpQiJAOGIW8SSqenp/thek+3V+G6ka516VlmbpdIz6rwFsVeZZ1DVTXHEFXWawLU2VzW/h/lG+As&#10;pHZ8ywWgz36ndeg2xrEkrX+6vr4+tK4cAiEAAZUElpeXB+YWYVljb4qCTubiqItoqfQaSkEgUgIW&#10;13421jyRUkRtCEBAOQES1pU7CPXeJsAEywh5TsDqeLC4EMRLmRPwdKI6c8rOzI86QBTgPSZV1Y8k&#10;YLcuVZ/2nTkFwRCAgBoC5pr529vbE/nd76pRqqoiAd6ZVVVNpR3JsfU8aRJVpHrqXj0ptNZEQK6W&#10;/6BBH36bfr0Qe0KpX1r0liqBdru9kqptIe2StcKXkP1X7Zt5qCq5n9uZKut39/deb26xozlS3iIg&#10;64aB/NsJdYOC1f0XXF2MALGKYpwCPdVoNrevb25OTXwskAp0CwEIeCYg1db7kri+PhwOTUxuYKv7&#10;qPcibUGIWY6nXADWYjEPEnSHgCcCr3w/8P7wxJ9uChMgYb0wKh6EAAQgAIHUCLAwS82j2BOMgCTN&#10;NaamNqWq+o4E7M6D6UHHEICANwJyDeqa/DuVDje8deq6IzaCXRN+UT7rsfLYTYKKSVQxCSvlW9NC&#10;IwGpLrwt/lT1PqWyrZ+REmtCqR86tXr5X63WNIZAAgRiOhDDnONmwEmcZpsbDNywDSlVDq2eye/7&#10;o28d+G7zTVz6I0bhBLrtsSy/x7UbKeZg4mROFEYoBCCgksDCwsKBKd4kyh2rVBClIACBOAlYXP/Z&#10;XvPECRStIQABrQRIWNfqGfQqTODVidbiZF5YGR6EAAQg8BIBTyerge+GQNSVDVzPhePxQDZAd0xF&#10;CVNZwo0HkAoBCGgjYBIrJWH2RPRa0aZbbX1cvzdrK5imAIKnpf26ZxJVSreigVoCcp28iurqrwGi&#10;2q27oSMJ68fupCMZAnEQkHXlRhyaxqWlWSuEqsJclBTzS1FS1Z9rKF9jVLcs75YzMzMHQsDLGoLf&#10;aaCxRmzCCXhXsQeTtC43Zp1IvIw1jRPPIRQCOgmY4k2yN7Yl74BNqbh+XlXLqPcgqxqdUjtPOQCu&#10;5rCUXIEtEMieAN8Q2Q+BmACQsB6Tt9AVAhCYSMDqYp0JfSLvFB6wOmbeAuLpgzUFn2CDZQKu3mXj&#10;8cHd7OyqBOWOLGuMOAhAQDEB2XzblyD8ofzrKVaznmqu3pv1tEq+tbc1WeQkJbn1iLk3cif+ov7N&#10;3d2+/E8rMVhFBVzrXjrndiLrTH8I1HZjgRsrkQqByQQ0VllnLpnsN5tPUGXdJk1dst69e7fj+lAK&#10;32iBfE5Mwgl41+P5R5ys0TBJ69tODEAoBCCgloAp5vTw8LAuMTvvN6CohYJiEIBAeQIW14Cu1z3l&#10;jaNFSAKMh5D06fs1AiSsMzbSJmBxUk8bFNZBAAIQgMBbBKhw8C+d0Xjclw3PVakcsbfcaAwYORCA&#10;QB4EJODek023z7IBp7oKsDVv8B1hDWUZQQTO3qYlv8MzqZa6V4Ypz+omYN6tU+PxH7q1fFk7Eg6t&#10;eK1vRQpCIBA/gf/Gb4JOC2Se+aJFM6o0h/NEs9n8FK53enZFQL7NB+12e8uVfL7NXJGdIJdYhBPw&#10;XsezFHm4vr4+dGIIQiEAAbUElpeXB91u1xR6WZUDZYW/9dl7VOvSYop5KlbndR4rZjlPQQACEIAA&#10;BGoRIGG9Fj4aayHAIk2LJ3ToYXU8ECDU4VTHWlgdM2/p6unD1TGubMVHHTiy8C4bjsfnD6PR1vzc&#10;3CaVILP9GWB4pgTu7u7Wbm9vTyTg/j4rBBbenVnxsmSst3WZJX19iTHVE+U3uGMSU3z1ST/uCdx+&#10;//5Bksh67nty2wNJiNX4yu/6z2otafUWgfv7+w0IRUcg+vegVuKhK6xzuEnJyJDvON6NSnxhWY3p&#10;6em+rCesV3Plm8yyo4qKIwZRlFSp50KM50azuX0tcbQfB5T5gwAEsiJg9s7m5+c3peK6OVRGDC8r&#10;72MsBCAAgYAE+JYICJ+uqxAgYb0KNdpAAAIQgAAEIACBXAiMx4OxbH4tzM2tLna7x7mYjZ0QgMDf&#10;BK6urt7LBrhJVl/LkglBniBuJ/n1Rex7Ul39LIhD6NQJAbm1YqXZaOw6ER5IKImJ5cDLb7pfrgVP&#10;FyEwHA57RZ7jGT0EZJ2Jzxy5w6wdzKE3R+JfFMtc4JN28b6Go1EeN2UVR5LMk5IYt29uYrJlUIjk&#10;Xlu6Ry2H2IMT94Ucz3JD6caNJK2b7z4nxiEUAhBQTWBxcfFYisCsipIHrykadZEs1fQ9KeepSF3I&#10;ucwTSboxBCyuBRkzDKnnBBgPjAetBEhY1+oZ9CpN4NUXrcXJvbRSNAhGwOrEyxgK5kefHVsdM28p&#10;7ukD1ie7nPqKOoBU4V0mVdWP7mZnV81Vhjn5GVshAIG/Ccim2n6r1fqcfRJRhfcnY8gOAW/rMzvq&#10;OpMiCShHkohy5KwDBAch0Gi1kk4cI2Fx4rA648aEiYwqPZDtIbtKtNQ0WlOjSYKK+KqyzoFD3YNH&#10;xsEGVdZ1+6iOdvK9sFX3cAq/4ToeqNmWmENNgHqbm3Wp/LZOzc2FerVEMwhAwBWB5eXlwdzc3J7M&#10;0evSx5mrfpALAQhAAAKZE+B7IvMBEKf5JKzH6Te0hgAEIAABCEAAAuUJFPxgGY3HfakCsylV1XeW&#10;G41B+Y5oAQEIxEzAXFksyeomUT3pZMpSPir4/iwlk4cLEcg9ad1US5TqqHuFYPFQNARMwpistbaj&#10;UbimoiRA/Q5Qftt/1sRK89cJLAEHAhD4l4C8b7644sHhJFdk3cilyrobrhqkyuHWc9Gj8jdD7t9c&#10;QX1IrMEZfi3j2hSBkFj7qcTZsvn+c+ZUBEMgUgLz8/Nnkri+LreBmbl6YMyIujhWpH6wqran4nRa&#10;5jKr7BD2UpDQGhXGjDWUSQhiPCThxmSNIGE9Wddi2E8ECPowIOoSYAzVJRhFe2+LNk8fslFAj1DJ&#10;pANJ4/FAkqd25ufmNmWzqx+he1AZAhCoScBUfbqVK4tlQ+19TVHpNWc9GMyn3tZowSx8uWNTJVF+&#10;iztUYVbmGAvq5JowRmLjv4On2Wyy1rbwW3pFxJo70Uh2RYDKz67ITk3ZrrDOu9ydr1xLpsq6a8Jh&#10;5ZsbmczNTGW1yPVbqywnJ88TY3CC1QhVOa4bjcPrm5tPzoxGMAQgoJ7AwsLCgcTeV4dTU8fqlUVB&#10;CEAAAhCAAAQg4JAACesO4SLaPwGVQQj/GOjxkQDjgaEAAQhA4AUCr2yGjEejj3ezs6tmgwtuEIBA&#10;ngSurq7eS4KsSVZfy5NAAavZUC4Ayc0jOa7t5fe4I9XVz9wQRWooAle3t+9Nwlio/rX0m3PCozmM&#10;Mj093dfii9T0MFUsU7MJeyBQh4BZS5j3Th0ZOb+z63DT2Faq/B5q1Aud7BB4vJnpvKi0HL+xirJx&#10;/hyxBWeINY9rWafuStL6Z3OzoTMACIYABFQTWF5eHsjNxlutRmNzPBwWnrNVG5Wbcp6K0mmez3Jz&#10;uVN7La4JGTNOPaVXuMUxpNdINEuRAAnrKXoVmyAAAQhAoDIBb4t5Tx+0lUHQ8E0CKVVZl83KvlRV&#10;X+12u/vLjcYA10MAAnkSkKuJ91ut1meSvAr4nwBQAUhuHnlKlnIjXZdUSSw7kLn5WJdWaGODQLvZ&#10;pKreLyBzS4S0Xe3YxrhMTMZaYvZkYc5wOMRvDj1d5b2T27vZIX5tolfk229bm1LoY4fA481MW0Wk&#10;eYuBF1Emt2eIKTjzeAzj2txoeCM3G5K07mwYIBgCURAwNxxLxfVVeRd8jEJhlIQABCAAgagIxLAu&#10;jgooylonQMK6daQIDE3g1RcvQaDQrgnSv9WJmDEUxId0CgGtBKJOWpf32XA8PpdE9c35ublNCY6d&#10;a+WMXhCAgFsCZoNMEhZMovoHtz0lJp11YVCHWl3jB7Xk5c7ld3kmc/OeQtVQqSaB29vbXRGxUlNM&#10;0s1zSJCU3/iXpJ0Y0DgSfwLCr9k1hyZrApzQvOh7J4d3sFvScUhvtlp8+8XhqkpaPt6q8GryW06H&#10;gCsBdN2IWIIzwjHFCczNhpK0/tfd3d2aMyAIhgAEoiCwIIWkpNr6qhSu6EehcO5KeipGF9OclvuQ&#10;qGW/xXUhY6aWJ2gMAQgEIEDCegDodAkBCEAAAroJeFvUe/qw1U0b7QIQGJiqDXLt4Kqp4hCgf7qE&#10;AASUEDAbY5I8eWKqOylRKS41LAYU4zJch7be1muezZUNKjNPF6qK6Fk1uqtJwCTSyrglQawEx1QT&#10;J2UsHJfAwKMlCDw8PKyVeJxHdRFY0qVOWtq8VWE91XdtWh60bg1V1q0j1SVQ4n37st74LeaX6jeU&#10;LvpvaEMMwZmrYhzb5rDecDQ64dYLZ8MCwRCIhoApKLU4P785enjYGg+H59EojqIQgAAEIBCWwCvf&#10;FzGujcOCpPcQBEhYD0GdPsMRICAUjn3Anq1OyIyhgJ6kawjoIxBblXW5Zv1IElRXu1K1QR9NNIIA&#10;BHwSuLq6ei+JsSZZfc1nv8n1xdowqEutrvODWvJv5/K73OHmEyXOsKzG7ffvu81ms2dZbDbiEkqo&#10;POc37m7YyvcOvzF3eF1LZk3qkPBjxeXBUxcJvVMdUktbNFXW0/avsU5+91vmMOzz3336Viu2kNiB&#10;YueEU+3HDTONxuHVzc1+OC3oGQIQ0EJgcXHxWA5hr4s+B1p0Qo9nBDwVoUsx3s04ggAEIAABCPxK&#10;gIR1xkSSBFjIJelWjIKAVwLe3iOePnC9wqMzdQTMdYISAN9cWFjYWV5eHqhTEIUgAAGvBKR6036r&#10;1fr8Y2OMv/oE2Hiuz7CGhJSutJf5+kAOlR3XwEFTpQTkvbvSbDSorm7JPzEnWlJd3dIgeEUMB/Hc&#10;8kV63ARMlfWU1k1xeyOw9ub7ZTw2Vdb3A2tC9w4JyG9+YA7Dmi68xbkd2hO1aGIGTt2Xwvg234rX&#10;19eH5lYup7AQDgEIqCdg9u/m5+b2pkajdbOvp15hFIQABKoRsLg+TGEtVA1i5q0sjqHMSWJ+IAIk&#10;rAcCT7cQgIBfAlYXakz+fp1HbxBQTkB5lfWBbFDtzMt1glLJkeCW8rGEehBwTcBsfElSgklUJ2nS&#10;NmzWh7aJlpZndb1f0Hz1/QAA//RJREFUuvf6DeT3eSZz9V59SUjQSKDRavHedeSY58nrMbwH5Lf+&#10;xREKxAoBWeP8BxBxEhDfbcSpeTxa8/6Jx1fONP07Uf25+D9IjnRGW4VgcxjWHIpVoUyuShArcOr5&#10;GNb/RQE0ms3tm9vbE97LRYnxHATSJiB7emeLsq83Hg5NrHCQtrURWOep+FxK81oEXkVFCCRJgPdI&#10;km5N0igS1pN0K0YZAq++iAkQMUAgAIGCBLwt6Dx96BY0m8cqENCYtC7B7Y93d3erkvx2VMEkmkAA&#10;AokRkPfBmtn4kmSg94mZpsccvjOC+8Lb2s2ypZJEMpB5e8uyWMQpIWDev42pqW0l6iSvhvbq651O&#10;p5+8EwIaKO/SlYDd0zUEVBMwFdZVK4hybgm88K3SbDZ7t7e3u247RnpoAjMzMx/N4djQemTZPzEC&#10;p26P9fv/LSjmtqCbu7tT8w3pFB7CIQCBaAjIrckH97LPJ4nrR9EojaIQgMDbBCyuEVNcDzF8ChCw&#10;OIYK9MYjEHBCgIR1J1gRCgEIJE+ARUDyLsZACMRKwFwTKMHtVamitG+uD4zVDvSGAATsEbi6uno/&#10;HI1MsvoaASx7XF+UxBrRMeDJ4mMc4zJ378gBs/PJ1vFEjARkTH6KUe8UdNaWvC7JYmadzvrc4eAS&#10;visOxSPaMQGSs9wClgMzZ9ID6w23mPVJ/72q+q86UmVdn9esamTWHk25fXEsh2StCkbY2wSIDTgd&#10;ITF+9xcFIoedV0wMz8TyirbhOQhAIG0CZp9PEtd3Wo2GqbjOet63uz0VnUt5bvPtMvqDQK4EeI/k&#10;6vk47SZhPU6/oXVdAgSL6hKMsj0TdJRuC660t3Hj6YM3ONCEFQhdZX0ogSrZhNqUqwI3SXpLeKBh&#10;GgRKEri6udlvtlqf5f3Qe2rqbW4rqWsyj/OtEdyVT0mqwRUpoIAkq3+UQ2bHBR7lkQgJ3N/fb8j7&#10;dyNC1ZNT+XnyesB58EtyYPUZtKJPJTQqSsBUey76LM9VIyDvv361lrSKjsDkRPUfJlFlPTrPVlLY&#10;HFgZNRofKzWmUXkCxATKMyvRIuBavoSW9R41MTwTy5Ok9d16kmgNAQikRED2/fqSuL5qblcWuwYp&#10;2YYtEMiGgMV1Yg5romzGBYZCIEMCJKxn6PScTGaSzsnb2AoBCEAgWwIDE6AygSoTsMqWAoZDAAI/&#10;EZD3Qu/6+vpQKql9eAkN62THA6ZggohjLbIXr32cm2rLMnfvZ++ohAGMxuPDhM2L2rRA1dePo4am&#10;XPmbm5sV5Sqi3gQCcgi7ByS3BKQiIwdn3CIOL73Cd4gkrX/gHRreda416M7MHMj6h7WIa9AWk5Bc&#10;qxqjfO3f+LaZStL6JxPbsy0XeRCAQNwEFuR2Zam2vs687sGPnorN5Ta/efAcXUAgXQJ8b6Tr28ws&#10;I2E9M4djLgRyJ2B1wc9iIJvhZHXcvEXN04dvNo4LYKjvKuuyoX8k16avSmXW/QDm0iUEIKCUgEk2&#10;uLm9PWk0m9tvqehtflPKyYtarBe9YI5xnEtl9YFUOtwKDggFnBGQd7F5B6846wDB1gj4qL7++Js/&#10;s6Y0gn4j0G63+b1FPi6kmuha5CbEoH4/BiXRsQKBConqz3uR39+LB50raEITxQRm3r3bGct3iGIV&#10;41aN73+n/ss1hmVie9c3N6emMIVTwAiHAASiImBuWV6Ym9saPTxsyaHU86iUj0VZ9uxj8VQ8elpc&#10;K+a6LorH2f41ZUz4Z06P9QiQsF6PH60jIPDqi9nigiACDKgIAQhAAAKeCPhIWpeEl778W5eq6jvL&#10;y8tsNHnyLd1AIAYCkiC5Ievf06IJPwQxPHiV7w4PkN/u4ikZNbgizxSQxMot+Z0yh2tyikVdfiQT&#10;NBqfLIpElEcCLhLY5ffe92hCll09PDysZGk4RkOgBAGT2CKPm3/8pUKgZqL6EwaZp7apsp7KoHjd&#10;jh/fH/Idkr6lASzkuz8A9Hy6NDE+U5hCCtes5WM1lkIAAkUILC4uHsu38Lq5hbnI8zyjjwD7M/p8&#10;gkYQUEuAbw61rkGx8gRIWC/PjBYQgEDkBKwu/FkURD4aiqtvddy81S0ntos7JcMnpaL6uQSod+bn&#10;5zfl31mGCDAZAhB4g8DV1dWuJEieyHuiVwaUtzmujFKpPcuaUYVHtYx1OXT2cXp6uq8CCko4IXD7&#10;/ftus9ks9S52oghCrRB4nsBeVaD87v+s2pZ2xQjIb26l2JM8pZjA/xTrloxq8k5jDZKCNy0lqj9H&#10;QZX1FAbGZBtm5TtEqqyT1DYZVfEn+N4vzqrik1q+5Suqb6WZSVofjkYnplCFFYEIgQAEkiFgilot&#10;mFuYpciVKXaVjGEhDWGvPiT9NPtmvZimX5VYxVpZiSNQoxQBEtZL4eLh5AiwMEjOpRgEAQhAQAMB&#10;F1XWTYUEUylBKqIdabARHSAAAT0ETCXf6+vrw2arVbmaLwEND/7k28MD5MldhB7r8nvty1y+P1lT&#10;noiVwI/qpOPxH7Hqj95vE6hRfb0PW+cE/uu8BzqAQAIExsPhlwTMyNsER98VVFnPZ1iZ7xH5LjnL&#10;x2KHljr6PTrUODrRob/hNQH7UaBCClXIN+e2Jr3QBQIQ0EHAFLlalGJXLSl6JRoNdGiFFm8RYI5j&#10;fFQhwLipQo02EICANgIkrGvzCPo4IcCk7QRr1EKtjgmCklGPhTLKWx03b3XMye0ybsnh2WMJRq92&#10;pUKCqZSQg8HYCAEIFCdgEiPNtcCNZnO7eCueDEaAdWMw9M87fko49a2MVDkadDqdLd/90p9fAo1W&#10;6wPV1f0yD9lbwQT2c0kMOw+pZyZ99zKxM1kzJXlyLVnjdBnW16UO2hQm4KCq+q99S/zpsLA+PBg3&#10;gfF4SyqtD+I2IqD2Hn6PAa1T07W3/Rg1FhdURN7VpnBFwad5DAIQyIyAKXp1f3e3KgdVjzIz3Y65&#10;7NHb4YiUfwmwJ8RosEHglXHEetkGXGSEIEDCegjq9AkBCEAAAhCAQPIE6lZZHw6H57JRuDk3N7dF&#10;gkvywwUDIVCJgLkGWIIRp+Za4EoCfmlEYMMGxQIyCFAWgOTnEd9jvt1ub8nvdeDHOnoJQeDu7m6t&#10;MTW1HaJv+tRB4NcE9h//93h8rEO7tLUg2Tl+/3LYx48PH+ML5356oxcrBDwmxspadeP+/n7Dit4I&#10;UU3g8V2wp1pJrcrxTe/FM76/170YZbETU7ji+ubms7l10aJYREEAAokQMMWvFhYWdqTa+qa8T88S&#10;MSspM5jnknKnN2MYN95Q0xEEIOCYAAnrjgEjXg+BVydvgkt6nORZE6sLOsaRZ++F687quHnLDE5w&#10;h3OyxZ4rJq0PJFl9T4JJq7J51LeoDqIgAIGECFxdXe2aa4B/XAds8c/bPGdR5yhFsXZU4zZfY16q&#10;q3+cnp5mXlfjeTeKyHj65EYyUmMm8DAef4lZ/1h0J9k5Fk+9rSdJV378KPMVaxI/qOv14jFR/bmi&#10;EpP6UE9xWsdCwFRgHY3HR7Hoq0JPvuW9uMHXd7oXYxx2IjHB9+bWRXP7osNuEA0BCERMwOwxLszN&#10;rUu1dXNIbRCxKX5UZ2/eD2d6gQAEyhHgG6QcL56OggAJ61G4CSUhAAEIQCBLAnwYZ+d22RQ8ksqc&#10;q5KsfpCd8RgMAQgUImCSeMy1v81Wy1lSJBuDhVxR/yGCTPUZWpLwVBHZkriXxBzLBtG+Q/mIVkDA&#10;VCM1VUkVqIIKygjMdTp9ZSolp4653SA5ozI16OHhAV968L0krHCQxgPnyl0ESlR/0pcq65U9F2XD&#10;2U7HJLCdR6m8b6X5hvdCnJhUOczm1kVz+yLr4XLceBoCuREwe45SbX1d3hfHudmu0V7mOo1ecaST&#10;xfUj48aRjyIWy5iI2HmoPkXCOoMAAoaAxYUCQDMmwDjKxvks/rJxtRVDi1RZl6qrffm3bq7oM1f1&#10;WekYIRCAQHIETMUkUznJXPvr2jjmOteEH+WzfvQEulg3jsb9+bt373aKacBTMRMYjsfODhLFzCV3&#10;3eWgWV+SSFjfOx4IVFd3DBjxKRLop2hU9DYFTlR/zo8q69GPpsIGmHVKY2pqq3CDXB/k292L5x19&#10;k3vRPWQn5vZFuS3hVOKGzuOFIe2kbwhAoB4BKaZxLtXWtyRxfVMOsJ7Xk5Zga09F5JjrEhw7mAQB&#10;CEAAAqUJkLBeGhkNYibAAjBm77nRnTHhhitSLRLw9IFsUWNElSAgG4DnElDemZ+f35R/ZyWa8igE&#10;IJAZAdl02jAVk0zlJF+ms07yRJqNb0+gi3XjYNxvkaxajH3MT5nEAEn08fZ+jplVbrrLO4Uqxh6c&#10;Lt9V/P48cPbRhRzk3vDRT+59mGQVYWD+8aeBgKJE9Sccpsr61dXVew140ME9gU6nczYejT667ynS&#10;Hvhm9+I4B9/iXvRW1UmjcXh9c8NBalVOQRkI6CMg3wJ9udlqXQ7YM/frcw8apUTA4hqSdVJKA6Ok&#10;La+MI8ZESY48ro4ACevqXIJCwQhYXDAEs4GOwxNgHIX3gScNWAR6Ap1INy9VWTfBIBMUkuDQUSJm&#10;YgYEIOCIgCQK7E41GiemYpKjLl4Vy3zniThrSE+gi3Vjxr2NsS9z/Z5J/ijWK0/FSkD83Gu2Wh9i&#10;1R+93RKQwOux2x6QbgiEWCNBHgKxE5C1Tj92G6LXX2Gi+nOm7XabpMfoB1lxAyQ+uS83EfNe+BUZ&#10;3+rFB1GNJ218f9foPqmmsi7evb6+PjTfqUkZhjEQgIBVAuam54Vud1+qra+aG6CtCo9RmKficcx3&#10;MQ4OdIYABCAAARcESFh3QRWZqgmwEFTtniDKMSaCYKfTMgQ8fSiXUYlnyxN4lrR+LIHj1a4Eg0xQ&#10;qLwkWkAAArkQMJtLZpNJEiGDJgqwVvI04tgI9wS6eDc1x/7xzMzMQfHeeDJWArffv++K7iux6o/e&#10;7gjIpu+AQyvu+P4i+b/eeqIj1wTwpWvCj/LHwyE3QHhi/Vs3yhPVn+m7Ym6RCYWJfv0TkHXLllRa&#10;H/jvWWmPfKN7cUzN724vOsbWSaPZ3L65vT0haT02z6EvBPwTMDcvLcoN0JK4viO9swbw7wJ6TJWA&#10;xXUka6VUB0kBuyyOowK98QgEvBIgYd0rbjqDAASyIMDCIQs3GyP5QMjG1VYMlc3gc0lU35ybm9t6&#10;vH7bilyEQAACaRKQxIAVs7lkNpk0WMic58kLrCM9gS7eTcWxf/7u3Tuz0cNf4gR+JACMx38kbibm&#10;VSTQbDT6FZvSrDyBXvkmtFBKAF/6cwzvKH+s/+4pnkT1f8g0m01ukfE9TgL2J3HLgRy44zvm6fca&#10;0Bd0DYG6BOT3vCZxxb/u7u7W6sqiPQQgkD4BcxP0/d3dqlh6kL61v1joqWhcxRhzdu7AYAhAYDIB&#10;3ieTGfGEfgIkrOv3ERr6JECCiE/aqvpiUlflDpR5iYCnD2bgOyEwkGT1vYWFhVUJ+vSd9IBQCEAg&#10;KQKSrL4ha5NTs7mkyTDWS568EWEiiycywboxY7/k+N8yyR7BFKZjbwRk8/+TJCWbpHVvfdJRPAQk&#10;4evPeLSNW1N5527EbQHaPxEQX/ag4YfA40H6cz+9ZdzL09o+3rUCVdYzG75yI+SxVFk/yMzsn82N&#10;9/candv4inLrMrOuGo5GJ9yW4ZYz0iGQCgFzI/T83NyeVFvflPfzWSp2vWkHe+9ZuNm7kRbXkqyV&#10;vHtPT4cWx5Eeo9AEAv8SIGGd0ZAlASb2LN2O0RBwQoD3iROsyQiVRPUfVQkkWT3vjZ5kPIohEHBP&#10;4Orqaneq0TjRmqzDvOd+DPzTAwEpj7CLdVVk/EvF7b1Op5PHpk4xbMk+ZW7CkHf19k+/WX63yfq7&#10;omH9iu1oBoEsCTweEFvL0vhARgtz3lOu2Cd0CNVUWf9xqwx/2RCYmZn5KD7P85uG9by3cV7k+9qb&#10;Mgl39CO+2GgcSrxxP2EzMQ0CELBIwBTeWpibWzeFuETswKLobEUx52XregyHgHUCvE+sI0VgIAIk&#10;rAcCT7eKCRCQUuwct6pZndwZR26dlat0TnpH43mpptifGo3WJVF9x1QliEZxFIUABIIRMAkA19fX&#10;h81W61MwJQp2bHXNVLDPbB9jTanO9RPG/7EkdxyoUxqFnBCQjf/DFwUnlKDmBFw+Qs8fqxfnY3Eg&#10;S+/v7zcCdU23JQk83Vjy2v9bUhyPWyAgSShfLIhBxHMCaa4DVm5vb3dxdD4EzG1RcovQjlRaH+Rj&#10;tVjK97c3dxNX8ob6745kbJvDRybu6LlnuoMABCImYApxmYJc8s4+jtiM11Vnzz1JtwY3ivVkcBeg&#10;AAQgEAcBEtbj8BNaOiBAQMQBVERCIFMCvE8ydfwLZstm7/no4WFrcX5+c35+/gwyEIAABIoQMMnq&#10;N7e3J41mc7vI8zyTGQGCnOoc/pRo91wxU4Hw3bt3O+qURSEnBEyCrCTybLwpPM2ENSc8UxQ6Go+P&#10;U7QLmyDwFgFbCekcQvA6zvpee0u5s/Tn/T+osp7yAP7dNnNr1KjR+JiF1en/flW5kb0Uz+54FlMy&#10;N4RJ0vop73PPPqA7CERMwBTkkmrrW61GY9Psf0ZsSjDVmfeCoY++Y8ZO9C6sbgB7gtXZ0TIaAiSs&#10;R+MqFIUABHwQsLrwYyHhw2Vq+rA6dt6yihPfanz+iyIDCfR+fHh4WF9cXDzWqiR6QQAC+gjc3d2t&#10;SbL6X7JptKZPu9c18jbvxQTFpa6sK13SrSz76XcgN6sM5De8YyoRVhZGw6gIDIfDD4UVJgGmMKqU&#10;HpSEdaoWe3KovIM3PHWVbTeTEtFfOsiVLazIDH+8CeI8MrV1qZvJPC+VeXtUWdc19Hxo05Xbo5Kt&#10;qvoEkG9tH0Ppnz6IJXnF/eKtASb+eHNzc2rikZ61oTsIQCBiAvLd0JeK66tmHzRiM/5Vnb32JNyo&#10;zgjWlepckppCrKVT82je9pCwnrf/s7f+1Rc6i4nsxwYAIKCaAB/SqtxjNm6kusD6Qre7b6oNqFIO&#10;ZSAAAdUEZINoWxLaTmWzqKda0VeUIzji2Wt8o3gGXqy7x9/BnqlAWKwFT8VOwLy7J1ZXf8nIp4Q2&#10;fsuxD4FC+s91Ov1CD/IQBAIQKJqAHioRXQ4FrQXAkm2X4mfeV1W8n0mi+i9oqLJeZaxE3mbm71uk&#10;ziM342X1WZd7dSsxJK+43+xMvmdXZL11cnV19V6PVmgCAQjEQMDsg8p+6KocHOcbooDDmPsKQOKR&#10;FwkwdjIeGHyjZOz8vEwnYT0vf2MtBCBQgIDVBSALigLE03nE6thJB0uyloi/z8w1eOY6vMeqZMna&#10;imEQgIB9AnIF7+FUo3FoX7Jficx9fnlPsbb0DHxyd3Lo5EjWAUeTn+SJVAhIhdHi1dVfMzrPJLdU&#10;hsBEO6TiWJ8bFyZisvaArEX+VzYBO+b1SxVbf21jDb4jQeNID3M6wuFc7Hg45EaIopQzP3z2WGW9&#10;/jqoKG+eU0HArGnGzaZJWk/rj29rr/6Mee3lFZTNziaMcVM8Q97rnyVpfddmt8iCAATSJ2D2Qxfn&#10;5zdHDw9bYu0gOospChedy6JQmLVlFG6KWUnW0zF7D91fIkDCOuMCAq8RYFHB2IAABDQT4IM6pHcG&#10;sqG7J4nq6+YavJCK0DcEIBAfAUli613L1buNZnM7Pu1f1phAiWdP8p3iGfjr3cnv+Wy209lToxCK&#10;OCcg1dX3pZMVax2RuG4NpSZBMi+S/OnTIRWTm20kfoeQ4RNtwL6WAvadY9fENSZ5nfn6H0KS3Lgr&#10;6yF7a6FJ7PnvKgjMTk/3x6PRRxXK2FCCb2obFAvLIGZUGJW9B0uMcXmvf/pRVIM/CEAAAiUJLC4u&#10;Ht/f3a1Ks4OSTbN4nPkvCzc7MZKx4wQrQiEAAWUESFhX5hDU8U+ACd8/8xh6tDouSgSHYmCDjm8T&#10;sDp2gK2RwIEJwCwsLBCA0egddIKAcgJ3d3drN7e3f0kVozXlqpZWj/mvNLJ6DVhf1uNnobUkbAya&#10;jcYOVZQtwIxEhDlwJKr+4URdEuGcYA0lVIKtx6H6zrHfxtRUcuuqHP343GZ86ncEPN4Yd+6310h6&#10;Y35+0VGy/qXKeiRD2Kaa8q7YNwd2bcoMIotvaa/YiRV5xf13ZxXGuLzXtyVp/eTxmzeA0nQJAQjE&#10;SmB5eXkwPze3NzUarY9Go756OygGp95FUSpYYe6N0k6Udk/glbHEmto9enrwT4CEdf/M6TEmAiwu&#10;YvIWukIgPwJ8WHvz+Y9AiwRcTODFBGC8dUxHEIBAMgSkCt32aDw+NVfuJmPUL4YQNPHsWRJoPAP/&#10;rbu9TqdzFloJ+vdH4Pb29oNUn3P7Dn/6XROL8OdYyz3Jd8OAd4NlqG+II6nGH2t6SpuArOP7aVtY&#10;0jrW2W8CM4mNVFkvOaZSeXw83jIHd6M1hzW2V9cRI/KK++/OaoxxebdvyLv9xBTbCKA5XUIAApET&#10;mJ+fP1ucn980t1OLKfGuFSz5gTnQEsgMxTB2MnQ6JkMgUwIkrGfqeMz+mQATPyPCOYEagSLnutGB&#10;dQK8U6wjDSZQgivno4eHLRNoMQGXYIrQMQQgEDWBH1frNhpZXK/LHBhgqLLO9A5dDp8cSYXBI+8d&#10;02EwAiYpS5LVd70qQLKcV9y2OpObF/q2ZCFnMoGHh4e1yU/xRGwETMJUbDrHrq/EPr7EbkNt/Tk0&#10;VgohVdZL4UrmYXMjgxzO24nSIL6bvbqN2JBX3NY6MzdCDofDE/n+ZS1mjSqCIJAXAXM7tbmlWr4v&#10;jtRZ7qkIHHOgOs+7VYg1plu+OUlnLOXkbWwVAiSsMwwgAAEIvEKADwqGRhQEPH1gR8HCrpIDqdb3&#10;URIg1hcXF4/tikYaBCCQCwFT9fP65ua00Wxu52KzsZM1VABvE8zyBl1+12eznY6pFsRfRgQkWf1T&#10;MHNJXA+GvkrHksT1Z5V2tKlG4Ptw2KvWklYQgMAvBPrZEmGereR6U2WdKryV0EXfqNvtHpsDvNEY&#10;wm/cu6uICXlH/neHluJCjzdDmqT17UCW0C0EIBA5AXNLtSSu77QaDVNx/VyFOeylq3ADSrxNgDUU&#10;I+QlAowLxkWqBEhYT9Wz2FWawKsveksf+aUVokF6BBhL6fn0DYtYPMbrbvHdsQRS1he63X0TWInX&#10;EjSHAARCEjCb9ze3t3+Z6kQh9QjVN/NgAPKsNZ1DH49GA6mevCO/a9YHzmnr6eD+/n5DtHkfXCMq&#10;vwZ3QUEF+gWf4zELBOSdnOU6ywI69SJIhPXrIlM1WXo0//L4Y0614mc5yBnuQJ8VCxBSlcDjAV79&#10;7wy+kau6uHI7YkGV0dVr6GasH8qNkbzn63mG1hDImoB8Y/QlcX3VFAcTEIMcYDAP5uDlZza6mX8z&#10;g4i5PwgwlhgIGRIgYT1Dp2MyBCBQnAAfFsVZ8WRAApwMtwJffu9n5sT/wtzc1uNmrRW5CIEABPIj&#10;YKoQScWx08eqRPkBeLSYdVQA1xPYcgpdKifvdDqdM6edIFwdAbkS/YM6pagUqc4ljwqd8x3h3TVL&#10;3nukQy8E5GaLnpeO6OQfArJ27yePg/nTqovle3fj8WCfVbkI00/AHOBtTE1tqdaUb2Pv7iEG5B35&#10;3x06HOvyW9+VpPXP5gbJQNbRLQQgkAABUxzMFAmTuGqY7w320BMYRembwDoqfR9XsZBxUYUabWIh&#10;QMJ6LJ5Cz7AEHH7whzWM3r0TYCx5Rx6yQ6+LSD6467h6INfS7Umi+ro58V9HEG0hAAEIyEbO4VSj&#10;cQiJvwl4nQuB/ggd6i6GglRXP+h2u8cuZCNTL4Grq6v3JhlLrYZUiFXlGjmsxjvCs0ckWW7Nc5d0&#10;54nA9+Gw56krunkkIHGRL8nCIFHdmWtVHuxzZi2CnxMwB3mH4/GeSirswXh3C1EI78i9xX/ke/i9&#10;FOY4kX8rgaykWwhAIAEC5nD/4vz85ujhYUu+O84TMOk3E5gLU/QqNkEAAhCAgCsCJKy7IovcKAmw&#10;kIzSbc6VZlw4R5x0B4wf9e49uL+7W5Vr6Q7Ua4qCEICAagKm2tD1zc1po9ncVq1oAOWYC0NAF+ps&#10;0lsDL7/vM9lY0ZmMYc1KBL1EoN1ux3MFOsl4wQexJKynm+wZnO4rCjQaPa2qoVc9As1GY62eBFpX&#10;INCv0EZvEw51efENVda9YFbbSXdm5kC+O3W9O/gO9j5eiPl4R/53hx7Hurzr1yQucnp3d8f6LJC7&#10;6RYCqRBYXFw8fnh4WJd3ykcvNlHszQvmLDuxOA+zlspyBP1r9CtjiXGR+bjIwHwS1jNwMiZaImBx&#10;0WFJI8TESoCxFKvn9OvNh3dhH/24em40Wp+fm9tbXl4eFG7IgxCAAAReIGA2bG5ub/8yGzgAepkA&#10;wZVAI4N1Z23wUll9IBvBuq+7r20lAl4icHt7uyv/+0p0dEjQC+YySdo6DtZ5ph1TYT1Tx2O2EwKm&#10;6qEINv/i/uMAl3f/UWXdO3JVHUql9a0f30wa/vj+9e4FYj3ekQfrUGKePdlTOZVK69vBlKBjCEAg&#10;CQJmT3ah2903e7Q/9moT+GM+TMCJmAABCEAAAl4JkLDuFTedxUCABWUMXvKvI+PCP/OUemT86PGm&#10;uWrOXDlnrp6bn58/06MZmkAAArESMBs1UlH11GzcxGqDL72ZD32R/qUfNu1rgZeNk53HBK5acmgc&#10;FwFza4b8+xCX1i9oS9KeNxfKeOl764yOfhCQNdgKKNIlIIcR/peudXotk/V6nO8yDmsFHVSmyjoJ&#10;jEFdELRz8f/AfDMFVYI1bxD8xHiCYP+707BxnsOrq6v9gNbTNQQgkAgBs0dr9mpbjYZZRwysm0WR&#10;N+tIEfhIwOI8zHoq81FlcSxlThLzIyRAwnqETkNlCEAgAQIsPhJwolIT+AB/zTEDc8XcwsLCqrly&#10;Tqn3UAsCEIiMwPX19eFUo3EYmdpB1SUAFwg/a89K4KVS4EG322XdUIle3I1MdfVms9mL24pn2pPI&#10;596V4/Gf7juhh+cE2u32CkQgAAG7BOSQ/xe7Eh1KY25zCLe8aFk3xX/Qr7zZtHgkYL6ZzLdTECB8&#10;64bBHqRXOv1BQMGYN+98ExM1B73xCgQgAIG6BKRQyNH93d2qfIsc1ZX1T3uPe+Xsd1jzGoIgAIFH&#10;ArxXGAo5ECBhPQcvY2NpAq9OAAoCAaWNoYE1AiwMrKHMUhDjJ5zbTZBDTuiv/7hijj8IQAACFgiY&#10;DZnrm5vTRrO5bUFcdiKYEwO5nG+ZUuDld34mGyZ7pRrxcBIETNXmpJOuqEDpZJxKddG+E8EIfZXA&#10;w8PDCnjSJSC/Kfwbxr3632XMY2FGxuReV6iyPhlSyk+YbyfzDeXVRr5xveJ+6oyYThDsf3eqaMzL&#10;Wm1b3vsnJK0HHA90DYGECCwvLw+k4NiO7OVuyjzjdz2REEdM8UDA4lzMmsqDvzR3YXEsaTYT3SDw&#10;GgES1hkbEIAABEIRYBESinz6/Xo8Oa4ZpglqmOCGCXLIpsm5Zl3RDQIQiIfA3d3d2s3t7V+yMbMW&#10;j9b6NCUYF8gnrD8LgZfqgAPZCN4q9DAPJUdA3u95VAilMq21sTuSd0an0zmzJhBBxQg0myvFHuSp&#10;SAng3wCOe4yd6IufMGcFGA3lu0z6wF95HFm2aDYaOz++pXz88W3rg/JvfRDLCYL9704VjnkTG5Wk&#10;9b9MrDQgGbqGAAQSIiDfI/2Fubl1c2O2mFVtTeFxj5x5MaHBhykQUEKA94oSR6CGcwIkrDtHTAfJ&#10;EVAYFEiOsWKDWCAodk4EqjF+vDlpIInqOyaoYYIb3nqlIwhAIHkCpmLccDQ6kQ2ZXvLGejCQedED&#10;5Je6oCrlRPCSfMpht4mU0nzg/v5+w1SKS9O6N6wiEbCWy+XGleNaAmhciYD8Vv9TqSGNoiFAxc4w&#10;rpI1uo44CnNTmAFQr9eV29vb3XoiaB0zAXOAb9RomAQzt3/s0bnl+4p0YjhBsP/dqeIxb2Kkw+Hw&#10;hFs2Ao4PuoZAggTMjdnm5myZe9TGW5gXExx4k0yyOB8zfibBTvy/WxxLiZPCvIQJkLCesHMxrR4B&#10;Fgn1+NG6IAEWIwVB8VhpAh5PkJfWzW2Dg/u7u1VJVD9y2w3SIQCB3Ahc39x8mmo0DklWt+t51tx2&#10;eZaSxjr0RVxSEfBjt9tVuxlSysc8XJqAbLTnUV39LTIkCJYeN+Ph8EvpRjSoT2A8XqkvBAmaCTw8&#10;PKxp1i9V3YK/0zhcGfXQkoMmHzhsErULayvfnZk5cJZcxvuhtn+qCiB2U5WchXYRxG4eY6WHV1dX&#10;uxYsRgQEIACBHwTM7U9SmGxr9PCwJd8o54Ww5Ls3XggPD0EAAroJsObW7R+0s0uAhHW7PJGWC4EI&#10;AgS5uCKEnSwUQlBPp0+v4yejD3OphNqX0/ar83Nze8vLy4N0RgyWQAACoQmYzfbr21tTVZ1NF0fO&#10;8Do3OrIhWrF81/zsuvG4L5sh+9H6E8VrEXisrr5RS0hqjUkKKurRftEHec4eAVmbrdiThiQIQOAZ&#10;Af/vNA5LJTMAm81mjyrrybizsiEz797tSOPzygJeasi3q1WcZYQRsylDK+9nZQ74dH19fZg3BayH&#10;AARsE1hcXDyWw8zrsk/j/haXgsozNxYEldJjrEVT8ia2QAACCgiQsK7ACaiglwCLTb2+SUozFrhJ&#10;uRNj/BIwp+rN6frF+flNc9reb+/0BgEIpE7g7u5u7ebu7rQxNbWRuq2h7WPdHdADrEV/wJfK6gO5&#10;wn4roCfoOjABOQDJxvprPiCR8NXRKfPXGd8hwX68K8F6pmMvBB5GI9bgXkj/3MnjO819fIW5JYB3&#10;vXX5B1XWvbFW2ZEcKhuMm02TtG7nj29WOxwrSCFWUwGazSYRjn35/W9L0vop84DNgYAsCEDAFCpb&#10;6Hb3TeEyU8DsRSIZFXFjRMRNgPVV3P6rrf0r6zvGRW2yCIiMAAnrkTkMdRURiDBQoIhe9KqwYIje&#10;hUEN8Dp+0v1AH5jT9AsLC6vmdH1Qh9I5BCCQJIGbm5vt4Wh0IsnqK0kaqNAor/OjQvuDqkQV5amp&#10;dnvLJFYE9QOdByNg3vnSOe/7Ih4gwfAnSvJN0i+CjWfsEjCHCu1KRBoEIPCcgKzL3bzbmEOyGGhU&#10;Wc/CzRONnJ2e7suh4PqVUNmHm8ja1QPEaFyRLSg34rEvsZU1+cY+Zc1e0Nc8BgEIFCZgDteaAmaS&#10;uG4Oxg3+aehxL5z5sbC70nkw4jk5HSdgCQQgkBoBEtZT8yj2WCfAotM6UgS+RICFbnbjgndLdZdL&#10;VfUjCUasm9P01aXQEgIQgMDrBK5vbj5NNRqHssHSg5NfAsyPfnn/1luma1KTSGESKgLTp/tABB4r&#10;v30K1H3c3ZJ4ODUaj7/E7cQ4tTfJkHFqjtZlCMha/D9lnudZewQk7mLv3cZcYc8xcUmiynpc/nKi&#10;rSSV7cta+6yy8Ey/TyvzstiQ2IxFmFVEJTD2ZR23MhwOT66urt5XQUAbCEAAAm8RkDXG0f3d3ao8&#10;cwApCMREgDVWTN5yoGsCazwHVBCZKQES1jN1PGZDAAL1CbCgrM8QCZ4IeDxZ7tIi+c2dSaL6plRV&#10;33m8otpld8iGAAQyJGCSFuXaWlNVfTdD89WYzBorsCtyC5pJdWSTSBGYOt0HJHB7e7tL8qsFB2Sa&#10;kNidmTm2QA8RJQlI8staySY8HiOB8XglRrUT0blfy45M54RazBJrbNZWUlmXA4GJ+bWSOePxlhwQ&#10;HpRqyw1gpXDZfpiYjG2iJeUlFJMxhUBkPvj8eKNZSRA8DgEIQOBtAsvLy4P5ubk9s29c64BcCdDM&#10;kSVgpfJoQvNyKi5J0Q7eLSl6FZsmESBhfRIh/jsEhMCrEwQLFMaHTQKMJ5s0o5DldfEZd9L6wFzv&#10;tjA3ty4JZf0onIuSEIBAdATMNbXmulrZTNn4oTzzclAfep0jg1qqtPNMxr9JnOh0OltKvYBaHgjI&#10;e39FuvnDQ1d5dZFJoqJsiPJtEmhkj7kFJxB5z93iZ8/A/+3usUjAeSkFMnn3l2KS+cPybb39uNbK&#10;nETe5pv3yWg02ilMIZNv0cI8PD9ILMYz8F+7S3f8H0qBkMPAdOkeAhBIlIDZN5ZCZ+sSo9kTEweJ&#10;molZCRBgnZWAE+uYkO46rw4V2mZMgIT1jJ2P6RCAQH0CLCzrM0QCBCYQODDXupnr3SAFAQhAwBUB&#10;U+nHXFNrrqv9qQ8CCK6QF5LLOqsQJncP5TD+2+0t+d2zkeFuFKmXLP7/QHV1x25KOYFxPP7TMT3E&#10;v0JAAtr/BU76BOTWo7X0rdRroazF+xO1S/kdP9F4HihCwKy1ijzHM2kT6Ha7x6PxeHJsN4dvUMWu&#10;JgYT2DmJj39ziMncamlutwxMmu4hAIFECUjS+kGr1TKJ68cuTGSedEFVuczE52bl9LNRj3dLNq7G&#10;0F8IkLDOkIBAXQIsVOoSpP1zAoyn7MaD10VoRFXWpfJOX6qqr5rr3My1btkNDAyGAAS8EZDNEnNN&#10;+aG5pvbFTpmbvfnipY68zpNBLVXaecJXsUt19Y+z09N9peRRywMBc7OG2TT30BVdPBFILLFRxg/v&#10;kECjW9YHL6/bAulDtxBIkcB4OPzy6vdRwmvEFH0Z0iaqrIekr6vv2U7HVD09f1UrYi9BHUbsJSj+&#10;bG55NLdaStGQE/MtHpg43UMAAokSMDe7SOL6liSub0ri+uvrjpL2M0+WBMbjvxFgDGU+KPjWyXwA&#10;YP5LBEhYZ1xAoCABFhEFQWX4GGMjQ6djsjMCsiF6Pnp42Fqcn998vILaWV8IhgAE8iZgKvqYyj6y&#10;WbI7kQTBhImIXD7AWssl3YKyU/sNjMd9WWfsF7SexxIlIPOAObDEXygCkSevywHbQafTOQuFL/d+&#10;5fe7ljuDXOy/v7/fyMVWhXb2/9Ep8ne2QrZZqUSV9azc/aqx5mYruTlj67cHOAATfIAQcwnugqwU&#10;kHfBmrnlUhLXWeNl5XmMhYBfAhL37Uvi+qrEDj767ZnekiGQ2n5IMo5JyxDW4Wn5E2vKESBhvRwv&#10;nobAywRYsDAybBJgPNmkGYUsr4tRvVXWByZwYAIIi4uLx1E4DiUhAIFoCZhKPrIxcmoq+xQ2gvm5&#10;MCoXD3qdK10YkILMdH4D55Jk+nuiRAo+wobCBEwCZKk5oLBkHqxEIMJEyEazyTdLJWfbadRsNnt2&#10;JCEFAhB4jcCPIgKmKmE6a0CcHYiAqbLO4ZNA8JV1aw77DcdjU2n97z/eL8E9RKwluAuy/B083nJp&#10;kta3FXgAFSAAgYQJyJ7zvlRbXzW3elc1k7myKjna/bPkBQUEIAABCPxGgIR1BgUEShBgQVoCVmaP&#10;MjYyc7gDc3MeQ1JV/ej+7m51odvdd4AWkRCAAAR+ImA2Q0wlH9kcWQFNXARynivVeCqBhAJT1c9U&#10;91PDFEWCEJB5gOrqQcgX6PR58rrid458w3wpYA2POCBgDh46EItIpQQeHh5Yswf0jRQW6Afsnq4T&#10;IiBrrw8JmYMpNQh0Z2YOJFG9T7J6DYiWmhJjsQSyjhjF3zt1zCrR9lBuv+TbvAQwHoUABMoTMAdx&#10;pVDapiStmwImg/ISaJEdAebn7Fzu1OBXxhNrcafUER4BARLWI3ASKkZCgIVLJI6KRE3GUySOilRN&#10;JVXWzYn2VqOxKSfcd5aXlwkSRDqcUBsCMRF43AQ5fKzkU1515ufyzCy3IIhjGWgVcRFf2W6q+Zmq&#10;flXMpk06BMzBJXMNeToWJW6J3urr/cTJqzWP6upqXeNGsWZzxY1gpBYhIAnrHM4pAopnJhIwN9tQ&#10;ZX0ipmweMDdeyfuFWHBAjxNbCQj/qWtijD9IyPywK/Haz/JO6CnwCipAAAIJEzC3e8t6dFVMPChq&#10;JvNlUVI89xoBxhBjAwIQgMDLBEhYZ2RAoCQBFhUlgWX0OGMjI2c7MtXrGAqbtD6QRPWdxfn5TTnZ&#10;3neEE7EQgAAE/iFgNj1k88NUVd+tjYUNpdoI6wrwOl/WVTbl9pH9FmTcHP+o5sdf1gTMfCDJrlT4&#10;jHUUKElel/fJmanQFSvG2PV+GI02YrcB/UsRWCr1NA/bJkDMxjbRjOVRZT1j5/9iurnxSgqZ7EAk&#10;DAFiKmG4/9RrZPEU18TknfBeDpafyL8V130hHwIQyJuAKZ42Pz+/JxTWJUZ4ljcNrH+RAHM0A8Mm&#10;AcaTTZrISowACeuJORRzAhNgwgnsgMS6Zzwl5lDMMQQkAPDx/u5uVRI8jiACAQhAwAeBu7u7Ndnw&#10;ODUV3az1xxxtDWVVQWywViVnuV08v4XzmXfvSIiw7P4Yxd3e3u6K3isx6o7OvxB4nrzu+V0k3zR9&#10;/AEBCPgh0JiaWvPTE728RODxcM45dCBggwBV1m1QTEdGt9s9ljXVQToWxWEJsRQFfvL87aLA4okq&#10;/BiXcguavBNOLyWOO7EBD0AAAhCoSUCS1s/k9m+TtG6S1wcviWPOrAmZ5lOMIQbBawQYG4wNCExN&#10;kbDOKIBABQJMIBWgZdKEsZGJox2a6XUMeayyLlVz+lJVfXWh2903J9gdIkQ0BCAAgX8ISKL6tlRx&#10;M5XVV6xjYYPJOtKyAr3OmWWVy+n5p6RRxTZLstuWqeKnWEVU80Dg8YrxPzx0RRchCHhMYB+Nx19C&#10;mEiffxOQd/r/YAEBCPgjwCEdf6xz6Em+zz/lYCc2FiMgh2L2qG5ajJWNp4ih2KBYUwaxxN8A/jQu&#10;G41eU+K4Jp5bkzTNIQABCBQiIEnrB/f396uyHjl+3oA5sxC+9B5ink7PpyEtYjyFpE/fERAgYT0C&#10;J6EiBCCQMQEWMhk7Pw3Tx8PhuSSqby7Oz28+VuZKwzCsgAAE1BO4urraFyUPJUm150xZ5mlnaIsK&#10;NsFjAshFaTl+TunvYSiVcjqdzplj6xEfAQG5ceNTs9l0NydEwCArFZ8nsFs2vDszc2xZJOIgAIFX&#10;CFi9JQnKlQhI8gaHdCqRo9FLBOQ3bW5A24YOBJ4IyPp8R94zA4i4JUDcxC3fQtKVxkwK6e7ooRfH&#10;pcRx5X8/fIzrOuoZsRCAAAT+JWCKrEni+lar1dqUNck5bDIlYHmeZu2V6TgqYDZjowAkHsmCQOP/&#10;vn3j95CFqzHSNgGp6PT6X+PN/2pbFeQpJGB1BDCeFHrYvUpWx9AkdZtOzq8N5MP+/5mK6pO6579D&#10;AAIQsEnAVNCVDXCTqP7eptw3ZTFXe0P95hJchRYoIdc4q4EgwY7j2U5nS41CKBKMgMwLK5IM81cw&#10;BehYF4Ea7ylTaXim09nUZVBe2tx9/04sOy+XT3XevdOzuMiMvTGXOTRDp7s3+VwOlK6674YeYiEg&#10;iam7kiRG9X1HDmPh5AhsGbGWk+DKdK312SLjUgoQHD3ITQzL3Jin1Y3oBYEkCVxcXOxLfNvc0NhL&#10;0kCMepmA5bm6yDyHKxIm8MZ4Ymwk7HdMK0XASYZaKQ14GAKREmAiidRxMapteYEcI4Icdfb6jhmN&#10;rCKWqupH93d3qySrW8WKMAhAoAABqZ5rqrWdeE1WN3oxVxfwjvtHvM6d7s2Jtwc9v4fzmXfvduIF&#10;ieY2Cci8cGhTHrIiJ/C8+nrZd9Z4/Gfk1qM+BKIjYBKmo1M6IYUfb8s7T8gkTAlPYIUq6+GdoEmD&#10;brd7IIcCjzXplIouxEkUeLLs94YClbWoIDf3bnckzvtVipNo0Qk9IACB9AlItfX9dqu1Ph6N+ulb&#10;i4U/CFieq1l/Ma5eI8DYYGxA4F8CJKwzGiDggoDlRY0LFZHplgCLDbd8ka6TwEg+3iWIuCkf8zvm&#10;CjWdWqIVBCCQKgGpyPV+OByaZPW1IDay/guC/ddOWYOpcMPfQd6AvwnZUBhIKdYteR+wHlEyJEKq&#10;cX9/vyFjYSOkDvStnECJBHYZS33l1iStnvk9J20gxr1IoN1ur4AmLAFzu0RYDeg9NQJy882H1GzC&#10;nnoEZmZmzGHj83pSaP2cAPERxoNWAqXGpsR5JWn9r0spUqLVHvSCAATSI2AO7S4uLm5KjHlLvoVY&#10;n6TnYiyCgDsCAffF3BmFZAjYJ0DCun2mSMyIQKmP6oy4YKoDAixsHEDVL9LrO6ZelfWBJKrvLM7P&#10;b8pHfF8/WTSEAARSIyDJ6vuy4f1Zksh6QW1jvg6K/6lzr/OnCosVKxHuN7HX6XTOFJNBNY8E5DAT&#10;CVEeeSfR1SsJ7HJAd8C7JayHvw+HYdd6Yc3Ptnf8Ht71kqTxJbwWaJAYAVNlfT8xmzCnBgFz2Fje&#10;NdyQVYPh85gIcRELIG2ICBcTsaG9ExmVxqbEe5tSpOSbFCtxohRCIQABCLxCQJLWj4cPD+vy7joA&#10;UqIELM/Vlea5RNFi1s8EGBuMCAj8TICEdUYEBFwRsLy4caUmct0RYNHhji2S9RCQjYSP93d3q5Ko&#10;fqRHKzSBAARyISDvoN719fVnVdXZWAOqGH6sw1S44W8lPP8mRuPxEesSRf4PrIokQm1TXT2wE1Lo&#10;/jGBXW5uOE7BnJhtaIa6SSdmaAnojt9VOLGvQguUSIKA+VZ7/F77w3zTJ2EURlghYAqhmFizFWGZ&#10;CiEWosjxnmMhiix/VZVa41OS1ttSrOTi6mo3BlvREQIQSIeAuVFcCrbtSUxoXSqu812UjmutW1Jr&#10;nrOuDQIhAAEI6CZAwrpu/6BdBARYeETgpFRUJMCViidL2eH1HVOiyrpUF+xLVfXVhW5333yslzKK&#10;hyEAAQhYIHAnV8FKIuKJJCK+tyAOEQkS8DqHJsjPqklP1YqtCv1dmCQ3nM12OnuOu0F8RARUHWiK&#10;iBuqvkyACsMqRsaSCi1QAgKZEZAk0nMx2fzjDwKVCTxLVP8ho9Fs9m5vb3crC6RhkgTkfbNvvuuS&#10;NM6xUcRAHAMuI569vN9o2RqfrWbz08X19WEZd/AsBCAAARsE5ufnz6Ti+qYUZzGx54ENmcgITID5&#10;OrADEuz+lTFlax2UIDFMypgACesZOx/TPRBgkeMBsu4uWHzo9k8s2nkdRxOS1sfD4bkkqm/KafLN&#10;xw3LWDCiJwQgkBCBK7kCdihXwUqy+ppKs1gDqnGL1zlUjdWKFXH425AKNwOpwLpjrpJXTADVPBKQ&#10;Q0370t2Kxy7pKn0C/fRN1G2hVDTTufbTjS167cTv/4veiAQMkARS3oEJ+DGECb8mqv+iA1XWQzhF&#10;f59b8s7hu66En4h9lIDl+lGHcQ/XqruSb3t8yv7Utty4efqVWzpcuQy5EIDAGwQWFhYOHu7vVyVx&#10;/QhQEHgiYHuugywEIACB1AmQsJ66h7HPCwEWIF4w04khQLCLcRCOwMBcySof4qvmetZwatAzBCCQ&#10;OwFJVt+XirmfJSm1p5oFc7Ya97BWV+OKvxVx99vY63Q6Z8qsRZ1ABGTdauaIPwJ1T7cJEvhxg8Pf&#10;FYb5C0lA+/ovJBv6hoBjAtwy4RhwouInfYtRZT1Rx9c0y6y55HbPnZpismk+6XeWDQgNhrqLd2iw&#10;TpcOUsSkfXNzeik3cOpSDG0gAIEcCJibx2W/fOeh1drkZphIPc6cHanjFKvNmFLsHFTTSICEdY1e&#10;Qae0CDAxpeXPCtYQMKwAjSa/EfA6jn6psi5V1Y/u7+5WF7rdfVwDAQhAIBQBk3wo1XM+S7L6h1A6&#10;lO6XdWBpZK4aeJ1HXRmRklzz27D4+xhJRRtJajhKCRG21CNwe3v7QeaLXj0ptIbAvwSoLKxjNFBh&#10;XYcffGshB1VXfPdJfy8S6MMFAkUJTKiq/quYP+RmHH7nReFm8ly32z2WpHW+8Sb4m1iHoh+ExRiH&#10;Iqtqq+JyjEql9ZWm3MApc8hGbUURAAEIQKACgWUp8La4sLAuce6P0nxQQQRNEiDgcq5LAE/2JjA+&#10;sh8CAHiFAAnrDA0IWCLARGMJJGImEyDwNZkRT1ghIJsC/anRaN2cEjenxa0IRQgEIACBCgTupFqO&#10;bD6cSLLK+wrNwzZh3g7L/1nvrNfVuOJfRSz8Pn5UPe509hRah0qBCJiEJ0lW3w3UPd0mSkC+jb4k&#10;alo0Zj3enBCNvihqlcCKVWkIq0Tg8ZaJ80qNaZQNgZKJ6j+4mCrr40YjnoPp2XgzvKHy3jHfebx3&#10;XnEFMY7wY/QfDSzENhRZY00VL2NUbmCSfkzS+rY1xREEAQhAoCQB2Uffb7da61JU5bhkUx4PQYB5&#10;OwT1tPtkTKXtX6xzQoCEdSdYEQoBCEDgZwLWAzMserIcYtbH0WvB7vH4XKpT7CzOz2/Oz8+fZQkb&#10;oyEAATUErq6u3g+lWo4kq6+pUaqsIszbZYk5e97XXOrMgBQF1/h9jEejQVPWLPJ+GKSIBpuqEZBk&#10;9U/VWtIKAq8TMFU+4ROWwMPDQ7xrwbDokuidAws63MhtEzr8oFGLKonqz+2QNf02VdY1ejasTuY7&#10;T/5thdVCZ+/ENhT5pUZMQ5EV1lXxPUalv8OL6+tD64YgEAIQgEBBAuaA79LCwpbEq7fku+m8YDMe&#10;i5yA7/kuclzZqc/4yM7lGFyCAAnrJWDxKAQmEXh1wiFgMQkd/x0CEChIwPXCVj6iP0oiwLp8WB8V&#10;VInHIAABCDgjIMnq+5J4+Fk2KHvOOvElmPWgL9IT+6mbTDGxAx4oT8D8Pqr9RvY6nc5Z+Q5pkSqB&#10;+/v7DbHtfar2YVcYAiRohuH+a6/fh8P414M6UEapBQcWdLhN3ofcNqHDFWq0sPltRZV1NW5VpYj5&#10;3pMiBtyo9cwrrvcHVA0A7cpUi2Not6q2fqHGqBRh2r68vj75Oh7z3VDbiwiAAASqElhcXDweyj67&#10;xLo/VpVBO4cEmLsdws1UNGMqU8djdl0CJKzXJUh7CEAAAgUJWA/SsPgpSJ7HihCQTcfjVqu1aq4t&#10;W15eHhRpwzMQgAAEXBEwFRSvr68/S7J6WteCM3e7GjKV5Fpfm1XSgkY/ESjxG5FqNQccsGP8/EpA&#10;klnSmjdwsRYCf2pRJGc9pPruWs72YzsElBDoK9EDNQITsJmo/mQKVdYDO1Vx93LTzYGox/tHIBDH&#10;UDRQS8QvFGntXJXQY1Tmko3Ozc3J5d0d3w7OvU0HEIDAawTMPrvZb29MTa1LDJs1TKJDJfSclyjW&#10;ZMxifCTjSgxxRICEdUdgEQuB3wgQvGBQQAAClgjYXOCaa8kkUX1TPpy3zHVlllREDAQgAIHKBO5k&#10;Q0GuAj+RqurvKwvR3JA1oSrv2JxTVRkWszIFqq3L+uVM1i1U2YvZzw50l1s53svcseFANCIzJyDj&#10;qp85AhXmix/+o0IRlAhC4GE04v0ehPzPnT7GjYgdKfBFKBVcJKr/ZEuz+SmUbfSrm4BUWt+S78CB&#10;bi3daef8t+dO9TQlE9vT7Vc56NocDkla1+0ltINAFgTm5+fPpOL65qjV2hGDs13HqHE287caVySj&#10;CGMqGVdiiH8CJKz7Z06PiRMg6SVxB9c0z/r4YBFU0yNZNx9IkH9PEtVXZcOxnzUJjIcABNQQMMmG&#10;Uh3XJKuvqVHKhSLM3y6oVpZpfX1WWRMa/kTgld+JVKUZyJWqW9CCwK8E2u02CU4MC+sERvLOkQSp&#10;M+uCEViewHi8Ur4RLaIn8HSQbTSK3pRUDJBYEjGkVJxZwg5fybJShfL9zf39RgnVeDQTAhInGsi6&#10;zCR7ZfdHzEKZy4npveoQVWO10eg1R6NTKYqyrWwEoQ4EIJAhgaXZ2aOH+/tViWkfZWh+kiarmvOS&#10;JBy3UYyPuP2H9n4IkLDuhzO9QOBvAgQyGAkQgIAlAnUWurK5eHQvH8aSrH5gSR3EQAACEKhNQJLV&#10;95vN5mfZhOzVFhaDANaFqrxUZ15VZUhqyrzwOzFJCtwKk5qj69tze3u7K1JW6ktCAgR+JiDrkmOY&#10;6CAgvuA3rsMVdrV4Skh/7f997I0K+3ax15EmMaUvddrTNi4CvhLVn1NpDIcf4qKEtr4IdLvdY3kH&#10;HfjqT0M/xCo0eOGZDsTyXnWI1rEqeh1eX19zuF3ZTwl1IJAjgeXl5YHsy+88yK3n5vbQHBkEtZk5&#10;PCj+JDtnTCXpVozyR4CEdX+s6SkjAlo/zDNygWpTrY8PFkOq/e1SubJjSRK8+qLPuvkgNh/GLnVD&#10;NgQgAIGiBCQ415ONg0NJVs9vU5o5vOgw8fJc2XnVi1J08veh38ffilRXPzBJCmCBwHMCZh6Rf/nN&#10;IQwDLwRIzPSCuWgnK0Uf5DlFBAompBfQGP8XgOTpERNb4i9xAiES1f9B2mhsUGU98QFWwzw5vLyX&#10;S5IXMYoaA8VFU2J4r1JVP1YbjV2JPX/+KrEDF0MDmRCAAATKEFiWW88XFxbWJd69J+0GZdryrA4C&#10;6uc9HZiy1YLxka3rMbwkARLWSwLjcQjUJkBQozbCFASwUEnBi/HYIEH881artbO4uLg5Pz9/Fo/m&#10;aAoBCKROQK5lXZF/J1IxcTt1W1+1j7WhKtezRlPljp+UkWT1M5OcoFdDNAtFwFRXl0NPvVD902/a&#10;BGZmZo7TtjAO68yaMQ5NM9JyUiL6swNnlqjwnrcEsq6Yx5tuzuvKob1eAhq+iaiyrnd8aNBM1v47&#10;Eu8eaNDFlQ4afoeubENuWgSiGauNxvuOxKBJWk9r/GENBGImYG5Bb7da66PxmLiTa0eyB+eacH7y&#10;GVP5+RyLrRMgYd06UgRC4G8C0Xyk47A0CLAoSsOPFayY9K6R4P3Hh4eHddlQPKogniYQgAAEnBGQ&#10;xKMNeUedSrL6mrNOYhHMPK7KU5PmVlXKZqLMYzLCVibmYmYJAiaJNcsbOkow4tHqBEz1TlmnDKpL&#10;oKUtAu12e8WWLOS8QaBoEnqAtSvfDLpGrrwf+7o0QhsbBIJWVf/VAKmyfnV19d6GXchIj0Cn0zmT&#10;m0Q/pmfZ3xYRk1Do2QBrH4UUflMpurEqMWhJWv/r8u5uLQa+6AgBCKRPwBwGXlpY2HpotTZN8bn0&#10;LQ5goeU5PLq5LwDynLtkfOTsfWwvS4CE9bLEeB4CNghYXhjZUAkZ/gmwYPHPPKce5cP2WKqqr8oJ&#10;7f3l5eVBTrZjKwQgoJ+AbDzvipamsnpPv7aeNGR96Al0sW5UJWsUUznppyQZYeexmmfSdmJceQIy&#10;j3wo34oWEChGgITMYpx8PCWHsFfkumzJ4Krwz4eCWvqowud5Gy12oId6AvJ+/KJeSRQsTEDrt0+r&#10;3f5U2AgezI5At9s9MPHv1Axnz0ihR4nXveiUaMeqxKKbw+GJHH7fVjjaUAkCEMiUwPLsbH8oxeck&#10;5pHsgbxMXYvZEIAABCDwCgES1hkaEHBIINoPdodMEO2QAIEzh3B1i37+rjEnsCVRfVMS1bdI7NLt&#10;N7SDQI4EzLWrF9fXh1INl43nlwYAc7m6nwXr+fAukbXNgSQjJJeIEJ5s/Brc399vSMI6m8zxu1Kt&#10;BVLV+0+1yuWn2Eplk+smccfUvjKkOBqa934cmmahZT8LKxM28ilJXfn3zgoJhQkPQgumzczM7IiY&#10;cwuigovQenAkOJjQChCnC+0BN/1L0rr85g6loMq+mw6QCgEIQKA8AVN8zhSha0sxuvFoxPdWeYS/&#10;t7A8jyv/drJBDBlFCFgeV0W65BkIpEiAhPUUvYpNcRBgIovDT461ZGHrGHBG4mUsDSSha08+Zlcl&#10;UZ0P2Yx8j6kQiIWAbDSvyLWrJy1JLmT+e8NrrBHVDWnGa1CX9GVdsxdUAzpXS2A4HFJdXa130lBs&#10;enqa7yolrpTDjv9VogpqQAACQuCxQMI5MOIjEFtSbKPZZL0X3zDzprEcXjXxcJO0HvUfMQel7iM+&#10;96pjUhmzZo4xhVVMgRWloxC1IACBDAmYb63FxcXNUatl1jiDDBFgMgSiJJDK+ihK+CgdJQES1qN0&#10;G0rHRICJKSZvJaArQbQEnFjeBHnPHDzc369KsvpB+da0gAAEIOCegCSrb8gm4ulUo7H21BtrpDe4&#10;M5+7H5Qle2C8lgRm4XF5Zww6nc6WBVGISJDAjamy22hs8NtM0Ll6TDrWowqayJzQgwIEHh4eVqCg&#10;h4D8Lvt6tEGTSQRiS1R/Zg9V1ic5N/P/bgq3yPvoY6wY+J5R6jnicq86JrUxawqrmAIrJK0r/S2i&#10;FgQyJrA0O3tk9v5NDkDGGKqbbnkuT23+qw4285aWx1XmNDE/cwIkrGc+ADA/MAEmtMAO0NE9C1wd&#10;fohRC3MlWGNqan1xfn7PXBUWow3oDAEIpE/g4upqV+a6E0ks7KVvrUULWSdahGlHFGs2OxxLSNky&#10;FfNKPM+jGRFojEaHT+ZGnICVkcfiM1USn77Ep3W6Gos/1tK1DstKEFgp8SyPOibAe9IxYEviU1gn&#10;mQq4HFyyNCASFSNJ6/syRs5iM48Yg1KPEY971THJjlkpsNK+uTm9vLvjm0PpzxK1IJArAbP3b3IA&#10;TC5AjGudXP2G3fkRSHaNlJ8rsdgjARLWPcKmq3wJMEHl6/sglhNQC4LdZ6fyUXouyepb5kqw+fn5&#10;6ILxPlnRFwQgEI6AqUxjrlVtNZufXtOCNdIE/zCnhxvAr/TMmPXjElMhz1TK89MbvcRGQG7t2Bad&#10;V37VO4WErNh8kbK+cmCGd5AiBzebzZ4idVAlHIGlcF3T8wsEeE8qHhaJrYtWbm9vdxXjRjUdBLbM&#10;LV06VJmsBbGFyYyCPEEc7lXsqY9ZqbS+0hwOT75dXb0PMvboFAIQgMAbBEwuwOLCwvrUeLwnj0Wz&#10;3gnmVMvzeepzYDA/xdax5XEVm/noCwHbBEhYt00UeRAoS4CJrSyxJJ+3vtBlXCU5Tn58hEoC1/Dh&#10;YV2S1Y9TNRK7IACB+AlIMuGKuU7VXKs6yRrrc+CkDvnvEKhJILHkj5o0nDTvmwp5TiQjNHoCj9U1&#10;Xz0IZQzkNxq9mzUYcN7pdM40KIIOU1N3VDpkGDwSkIMka8DQQ0DWa+eijfnHnyICCa+D/qDKuqKB&#10;plAV804ajUY7ClX7TSXiYEq9xJ7aq47JZszK7aDtZvOzuS1U6ShFLQhAIHMCCwsLBw/396uj8fg4&#10;cxTezM9mDvRGNL2OGCPp+RSL/BAgYd0PZ3qBwI9Nc/4gAAEIVCVgPj7brda6fIzumyvAqsqhHQQg&#10;AAHXBCRZfUM2kk+nSiSUsE56wytsmLkespXlM24ro3u1oamIJ0miW/YlIzEVAqa6ZqNgpeWEE7ZS&#10;cadaO+Rd1FerXIaKUV09Q6djcjQEeF/qcVXq6x6z/qPKup7xplWTbrd7LEnrR1r1M3oRR1DqHWJv&#10;r8dplLrMpVrmtlBza6jLPpANAQhAoCoBkyOwtLCw9dBqbZob2avKSbYdc3qyrg1qGOMqKH46T5MA&#10;Cetp+hWrYiPABBebx5zoaz1Yybhy4iffQuVj88x8dJqPz8fqVb5VoD8IQAAChQmYCjQyn51Isnqv&#10;cKPHB63Pg2UV0Pw8c7pa7zBurbtmS6qnDqxLRWASBMztHWLIH2WNST2BqywPnp9MQL7Bvkx+iid8&#10;ERgOh2u++qIf3QRkjbChW8P8tON9Gd7nma1zqLIefsip10Di53ui5Lk2RTP7rWrD/7Y+xNxe5ZNz&#10;zMvcGnp9fX36dTzuxTWg0RYCEMiFwPLsbH9xYWHV3Myei82+7cx5HvTNOtb+GCOxeg69NRAgYV2D&#10;F9AhGwJMWNm4GkMhYIPAQD4y9+Rjc918dNoQiAwIQAACrgiY4L2pPGMq0NTpg7XSG/TYQKsztJy2&#10;ZdzawSsJTx8luYA1jx2cSUoZNxofilZXfwnAU5IIv9kkh4dVo2ZmZo6tCkRYLQIyP/RqCaAxBCDg&#10;kgBrN5d03/o8lP+W25qGKuuBBltk3ZoD0PJP1a1duf1WoxoyxNpedRfjVtDI7aGdm5uTy7u7tajG&#10;NcpCAAJZETA3s8sN7avj0YhvM+b1rMa+N2MZV95Q01FeBEhYz8vfWAsBCCgnYD0IxAJKucdfVk/G&#10;wcHD/f2qfGQeRGkASkMAAlkRMBVvTfDeVJ6xYbj1udCGUlpkMK9r8cRvejBua7umL8nq+7WlICBZ&#10;AneyQdy0NM8YSFQ4THao1DbM3HDFTQ+1MVoV0Gw2/2tVIMKiJvB420bUNqSk/ONNgOcp2aTZFg7f&#10;Se5gs/mB94DmUapDt06ncyY3tJhK68H/iBUEd8HrChBjU+wcRapJ0npzODyRuWdDkVaoAgEIQOAn&#10;Aua7bHFxcVOS1rckrsX3mYXxwRrOAsTERTBGEncw5jknQMK6c8R0AIGfCbw6cREcYahAIHsC5vRz&#10;Y2pqfXF+fm95eXmQPRAAQAAC6gmYYL0EwE5NxRmbyvKh/wZN1ow2h5pVWYzbyjjPJaFAVQW8ypbQ&#10;0BkBmWtq3eDxmmIkrjtzWbSCZaz1o1U+UcWpsJ6oYyua1W63Vyo2pZkjArw3HYF9Jpb1ys+Mza07&#10;7qnTQ+wEut3ugdgQdF1HjEDxKCK29qZzGLu/4Gk0esLEJK1vKx7VqAYBCEBgSpLWj4cPD+umMF52&#10;OJjbs3O5F4MZV14w00meBEhYz9PvWA0BCCgmYD0YxEJKsbf/Vs2cdjanns3p5/n5+TP1CqMgBCAA&#10;ASFwcXW1a4L1kqzeA4hnAsztnoEX745kkuKsnp4017VTzbg8t5xa3Nzfb8hcs+HSZn67LunGJVuS&#10;Yf+MS+P0tZU5wunvP32CaVn4/ft3vj2UuVRiWl+UqZSMOqxPXnaluXWHKuvJDHOnhpiD0fKOGjjt&#10;5BXh1vd4QhiRap/E1N70LGP3dTzC5vDi+vow1Z8GdkEAAmkQMAXxTGE8UyDPFMpLw6oJVlie25kL&#10;sxg1tYxkjNTCR2MI/CBAwjoDAQKaCFheTGkyDV3KEWCRU45XxE8PJFv9ozntbE49R2wHqkMAAhkR&#10;+Doe90xwvtVsOql2+4SSudBvEC6jIezFVMZvMczmmnZzXXuxp3kqWwLDodP55jnXp8QwfsPZjrap&#10;6enpfr7WYzkE9BNoNptr+rXMTkPem5ZdTqL6ZKBUWZ/MiCem5MxrYzAajXZ8suD365N2hb7Yg30T&#10;Gt/Bk8dUSw5NXV5fn5j4+OSneQICEIBAOAKmQJ4plCd5CHuixSCcJvQMgUgJsG6M1HGoHQsBEtZj&#10;8RR6JkWAj/6k3BmHMSyo1PlpNB4ft1ut9YWFhX1z2lmdgigEAQhA4AUCJhjfubk5McF5H4BYM02g&#10;zPzuYxhW7oPx+zY6qXR3/HhNe2XGNEyfgLlyWxJN1kJYSrJJCOrB+zwOrgEK/ETg3tywwB8EIKCa&#10;wOzs7LkoaP7xV4MAh+bKwTNV1u/u7oKsEctpytOhCcg357F8ex740IMYgA/KNfoghvYmPMZv8bEl&#10;c9CGiY9z20dxZjwJAQiEIyB5CAcP9/erkrh+FE4Lhz1bnt+ZDx36KhHRjJFEHIkZwQmQsB7cBSgA&#10;gV8IWF5UwTdeAtYXO4wtFYNBAuRnD63W5tLCwtbjpp4KvVACAhCAwCQCl7IZLMH4v6RE1dqkZ23+&#10;d+vzoU3lNMhiftfghVd1YPy+iuZ8ZmbGa6U71QMF5V4kIOvmXqPZ/BAaD4nroT3gr38Zc1/89UZP&#10;EIBAFQJSYf2/VdrRxi0BeX/23faQrnTWGdV9K+PO2y081bWkpQYCEoPfMzF5l7rw7e+SrgXZxM7e&#10;hMj4rTDGJD4u75VTEy+v0JomEIAABLwSMIXzJHF9x+QnyLvr3GvndAaBGAmwdozRa+gcGQES1iNz&#10;GOqmQ4AAQDq+xBIIFCQwMNduLS4srC/PzvYLtuExCEAAAioImAq3zdHoVJLVeyEUYt00gTrBkxDD&#10;snCfJKH8jkoqZm+Z69kLQ+TBLAnc3t7uiuErWoyn8qkWT7jTQ95LfKe5w1tJ8sPDw0alhjRKloA5&#10;zJSscREbxoGf8s7jG6E8s99aSIXbG27isAAyDxFy4GlH3lVOvkGJWSkfQ8TM3nQQ47fG+JU4uYmX&#10;m7h5DSk0hQAEIOCNgMlPkDwFU239o3TqZF3kzRjTkeU5njnRq/ei7IwxEqXbUFopARLWlToGtTIn&#10;YHlxlTnNqM23vuhhbAUZD+LHH9dtmWu3gihApxCAAARqELi4vj6U99hhDRFWmlqfE61opUgIc7wi&#10;Z7ysCmP4by7D4XCv0+mcqXcYCgYl8JiQ+EdQJd7onCQzrZ6ppdc576Za/GgMAS8E5GDJipeO6KQs&#10;gX7ZBjk+z+E3+15vDIfBb+OxbxUSXRAw67zRaGSSs6z98U1gDaU7QcTK3mRLnMrO0DNx8+vra279&#10;sIMTKRCAgAcCkq+w32611sejEd9xHnjTRWQEWD9G5jDUjZUACeuxeg69kyBAMCAJN2IEBF4lYD70&#10;5INvdXF+fs9ctwUqCEAAAjER+CrVCyXYftpqNLa16M3aaYInCKRoGaqvrw3Ua+hWQUlCPu52uwdu&#10;e0F6CgRu7u4+NZrNnnZbSFLR7qHi+sn7qV/8aZ70RUCSk//nqy/6iYbASjSaZqTo7OzsuZhr/vH3&#10;AgHWCw6HBVXWHcJNT7T5FjXfpDYsIz5lg6JjGcTI3gTMGLY8/hqNXYmjfzbxdMuSEQcBCEDACQHz&#10;Dbe4uLgpuQxbsj6K71vO8jzPvOhkmCUllDGSlDsxRgEBEtYVOAEVIPAiAcuLLCjHS8D64oex5Xww&#10;mA8784FnPvQeN+2c90kHEIAABGwSuLy7W+vc3Pw11Wis2ZRrQ5b1edGGUppkmHmeuV6TR37TJeMx&#10;fD4zM7Oj2jkop4KAXKe90lR0WKoIFCqmFqGk+xn5hvuiW8NstetlazmGv0rg8RYOCCkjwMGf3x1C&#10;orqfQUqVdT+cU+nl8Zv0vI49GX/T18Hmty1xsTd5M4YdDcdG473E009IWnfEF7EQgIATApLLcDx8&#10;eFiXPSWrN9E4UdaRUOZFR2BjFMsaMkavoXOkBEhYj9RxqJ0OARZA6fgSSyAgBAbmg25xYWHVfOBB&#10;BAIQgECMBCRRcLs5Gp1KsnpPq/6snwp4hsBKAUjhHsltDEsC00Cq5G7Jv0E46vQcCwEZJ4ex6PqS&#10;niSnxek9SV7i+02h6+R9sKZQLVQKTODh4YFxEdgHL85/HPz5gYVDbAEGp6myLnGMAD3TZYQEzDep&#10;fJ9WPkid27d8hC6miEOUTktIafl+MUVgTDGYhKzCFAhAIHEC5pb4hYWF/cbU1Lq5PV69uex9qXdR&#10;agryDZCaR7FHAwES1jV4AR0g8BoBFluMjUcC1hdBjC37Y2s8Pmq3Wuvmg86+cCRCAAIQ8EPg4vr6&#10;UOacKBIFrc+NfhD77YX53i/vkr1lltS61+l0zkoi4vEMCdzc32/IgamNFEwnYS0eL0rS0hkHavT5&#10;iyra+nyCRhCYQKCfM6HM1vbqXN1oNj+oUwqF1BKQG1H7ss4oXUWUOJRal/6rGHGwiU5iHE9EVP8B&#10;KQLTHA5POExVHyUSIAABvwTm5+fPzO3xo1bLHO4b+O29YG+W53rmxYLcc3jM8tjKARk2QqAOARLW&#10;69CjLQQsEWAhZAkkYiAQgIBJbnhotTYlUX1Hgt3nAVSgSwhAAAK1CZirSq+vr09bjcZ2bWEeBbCG&#10;KgCbIEsBSGEfSX0cj0ajI1kjHYWlTO+xEGgMh0kmG5HEpnsEyjddX7eGeWpHFe08/V7E6uFwuFbk&#10;OZ7xS+AxJpZVXIzDaX7H2ITeVkgMVOUP9crIO2vfxPWLKMpavgglBc8Q/5rohNTjTxMB+HxAktZN&#10;UZirq6t9n93SFwQgAAEbBJYklv9wf78qt8of2ZCHDAjETID1U8zeQ3fNBEhY1+wddIOAIUCQhXHw&#10;SMD6YoixVXdsDcwJ48WFhfVlqcpSVxjtIQABCIQiYK4oNVeVSkXbtVA60K9jAsz5jgHXF299nVdf&#10;JSsSTAKAJALsWRGGkOQJ/EgySqS6+mvOIrFN5zBut9t/6tQsb62+f//ey5sA1r/6LpXDttDRSSCX&#10;A0Akr+ocf1RZ1+kX5VptyXtr8JaOqX6rK/dLefWIe01kxlieiMjJA2ZuMjeaOhGOUAhAAAIOCSwv&#10;Lw9MsT5TtK/oIT+H6vwt2vJ8z9zo3GPxdGB5bMVjOJpCIBwBEtbDsadnCPxEgAURA6IIAevjhMVX&#10;Eey/PSN+ODAni80J40oCaAQBCEBACQGTHNgcjU4lQbCnRKXSalifG0trEEkD5nz1jkptLJuN/2az&#10;udNoNAbq4aOgCgK5JRmR7KZi2P1QYnp6uq9HGzR5IiBzyBo0IPASAVlb/AcyOgnI+u+LTs3qa8Wh&#10;s/oMPUigyroHyCl1YW6GkBvBdl6zKbVv9JR895MtxLsmupaxPBGR0wfMjabmZlNzw6nTjhAOAQhA&#10;wAEBU7TPFO+TZPGPIn7goAtEQkAtAdZQal2DYgkQIGE9ASdiQgYECLhk4GRMjIHAeDTqt1ut1cX5&#10;+T1zsjgGndERAhCAwGsETHUXczVpCoQIGhT0ImvKgqDCPZZYAutep9M5C0eTnmMiIAeo9kXflZh0&#10;tqUrCXC2SFaWc1y5JQ1dE1hy3QHyoyWQ5XwRibf6kehZWM3E1ueF7Y74wU9ycKIXsf6o7plAt9s9&#10;lqT1o1+7Jc7k2RFVuyPONZEcY3kiIj8PyM2m7ZubU3PTqZ8O6QUCEICAXQJSbX1fciTWR+NxmDia&#10;5Tmf+dHu+IhamuWxFTULlIeARwIkrHuETVcQmESAhdEkQvx3Q8D6OGERNnFgyUbHuSSrby0uLm6a&#10;yisTG/AABCAAAcUETDUXU9XFVHdRrGZp1azPj6U1iKQB834Ujop9PJsNf1kzHUUBGyWDE3hMKvoj&#10;uCIKFCApzr8TUq4G7J+m3R6livaaXYlIS4hALyFbkjLlMWYWfdyMw2TxDku5sad3e3u7G68FaB6C&#10;gLy79qTfH+8u1uMhPFChTxPbIr41EVzssaWJBkb2gMTiV5rD4cm3q6v3kamOuhCAAAR+EDDfe0sL&#10;C1sPrdamyZ0ACwRSJsA6KmXvYpsGAiSsa/ACOkCgCAGCL0Uo8QwEbBMYmCuu5KqrVUlWP7YtHHkQ&#10;gAAEfBMwVVw6Nzd/TSWaAEQAoeCIYl1ZEFTYx2IdzxKsPnvc8A8LkN6jISBJRR9MclE0CntQlEQ5&#10;D5Afu5Ck6L6/3uipJAHeCyWB5fI4hxl0e1rWglG+V5l7dY+rktr9QZX1ksQyf1zmlYH824r1Gzw7&#10;9xHTKuRyxnMhTP4fajR67Wbz88XV1a7/zukRAhCAgB0Cy7Oz/eHDw7rJobAjcYIUy3M/c6QXr8XR&#10;ieWxFYfRaAkBHQRIWNfhB7SAwD8EWCAxGIoQsD5OWIz9jn08PjJXW5krror4hGcgAAEIaCdwc3Oz&#10;3RyNTiVZvadd1zr6WZ8j6yijuS1zv2bv/PRtENOYlsSQQbPZ3DEb/lEARsngBGRuWpFk9d3giihW&#10;gAQ6p84573Q6Z057QHhlAiQlV0ZHQwgEJRDbzRVUUw46XJx0TpV1J1iTF2rWhKPh0FRa508zAWJZ&#10;hbwTUxypkEEJPtRqNj9dXF8fJmgaJkEAApkQWF5eHpgcCsmlWJVb6vvOzLY89zNHOvNUUoIZJ0m5&#10;E2OUEiBhXaljUAsCLxKwvCCDMgQg8DsBUxXUXGUlH1k7j1cZgwkCEIBA9ARMAFw+sLMJghNMKDhk&#10;WVsWBBX+sYjG9B7Jn+HHS1QayCZtVPoGVpakOrsOiLUKsF0KOqWZwyw6NUMrLQTu5OYoLbqgx28E&#10;+tqZcBhMu4es6EeVdSsY8xLS7XYP5P2g/h2Wl1eeWUsMq5DrI4ofFbIn5Ydajcb25eXlydevX3sp&#10;24ltEIBA2gRMLoXcUr85arV2xNJB2tZiXVIEWFsm5U6MiY8ACevx+QyNMyBAQCEDJ1sw0fo4YVE2&#10;MB9TiwsL6+YqKwsuQgQEIACB4AS+jse96+vrUxMAD66MZwWsz5Oe9ffWHfO/N9R1O9I+piXx80AC&#10;1Ed17aR9PgRu7u83GlNT7/Ox2J6lJNrZYRlbFWA7Vschpd1ur8ShKVqGIiA3uvRC9U2/bxN4LP5w&#10;ro0Tc6c2j7jV57HK+ge3vSA9RQKznc6WuTksRduitonYVSH3aY8bFTIip4dkXMuadkMKP5xI4vpa&#10;TqZjKwQgkB6BJdkXeLi/X5W56MCadZbnf+ZJa55JWhDjJGn3YpwiAiSsK3IGqkCgEAHLC7NCffJQ&#10;PgQyHV/m48l8RJmPqXycjaUQgEDqBC6l6mDn5uavqUYj24A3gYWCozzT+b8gHVWPaR3T5oYaSU7i&#10;+nRVo0W/Mo3hkCQiC24iAa86xJmZmePqrWnpksDDw8OKS/nIjp8AY0S3D7XcYMEcqXucuNZOktZ3&#10;ubHDNeX05DcajcF4NDIVQvnTQoCYVSFPaI0XFVKeh9Ykcf1E5qwNUEAAAhCImcDy8vJgcX5+z9xk&#10;b/YLYrYF3RMnwPoycQdjXgwESFiPwUvomCUBggtZur200YyT0sh+aiDB53671Vo1H0/mI6qeNFpD&#10;AAIQ0ENAAtzbzeHwRJLVe3q0CqMJc2VB7gRoCoIK/9hT4k14Tf7W4LH63JYWfdAjDgJXV1fvZY7a&#10;iEPbeLQkMa+4r8zGmUlIKt6CJz0TWPHcH93FR4AxothnoW+w0LZeVuyq5FUbNxockEzey/YN7Ha7&#10;x+YGMfuSkViaALGqQsiIfRbCpOuh38d2T947Jml9W5eiaAMBCECgPAFzk7250V42DkyBm2qxN8tr&#10;AObK8n7MsQXjJEevY3MoAiSshyJPvxCoQ8DyAq2OKrQNT8D6wimD8SWBn3NzundxcXHz8ari8I5E&#10;AwhAAAKWCFxfX3+SueGQZPV/gVqfKy35Sp2YDNYA6pjXUEjLuB5J9TnWUzUcmWnTVrv9KVPTvZlN&#10;8vrbqOWb8E9vzqCj0gTkMMF/SjeiQW4ElnIzODJ7+771Zd7zTTyO/pqNxjZV1uPwlTYt5+QGMSqD&#10;BvYKMapCDtASGyqkLA/9TeCNsS3vncOLi4tDUEEAAhBIgcDCwsKPG+5H4/FxCvZgQyIEWGMm4kjM&#10;iJ0ACeuxexD9kyZAoCFp92JcGAIDCQZ9lFO9q+Z0bxgV6BUCEICAGwJfx+Pe5fW1qaq+66aHuKWy&#10;riroP4I1BUHpeCz0uDZV50z1OR000CIWAle3t2aeWolF3xT0JInvdy+2222+B3UPbt4Ruv0TXDs5&#10;1LAWXAkUeJXA42HGc9eImN9cE05DPlXW0/BjCCtazebO441iIbrPu09iU4X8HzomVEhJHvqZQIGx&#10;3Wq1tqUgzeevX7/2wAcBCEAgdgLmhvulhYUtU0jQFBQsZE+Bd2UhOY8PMV+WoZXvs4yTfH2P5WEI&#10;kLAehju9QqA+AcsLtfoKISEkAesLqBTH13h8ZE7xymne/ZC+om8IQAACLghc3t2ttW9uTqV62IYL&#10;+anItD5fpgLmVztSXAek6iux6ylRx7eJptqcJCOZaz35g0BhAjJues3x+EPhBjxonUCod4Z1Q2oI&#10;lJshBtPT0/0aImjqmIAkI6847gLxEICAYwIy5zt5z5Kk7thxCYr/UWX9/p5YSYK+dW1Sp9M5a0xN&#10;8c3rGjQxqUqEiXFWwha2Ubl463t5B51wS0hYl9E7BCBgj4ApJGgKCprCgm9KLfeutKcgkvIgwPjK&#10;w89YGQUBEtajcBNK5kyAoEPO3sd2GwTGo1HfnNqVRPUdc4rXhkxkQAACENBEQALX283h8KRFYk8h&#10;t7C2KoTpzetpC0rgMc8EfI7txypzW55NpLsECNxKdfVGs9lLwJToTcg54a/ZbPajd2D6BqykbyIW&#10;1iEga5G1Ou1p656A+OiLrV5ynrNsMcxdTmM45MBk7oOgov1ySPtI3mfHFZvTrCwBkogKEfMZ/ymk&#10;EA9NJlBtbK/J++f08vKSde9kwjwBAQhEQsAUFmy3Wqsmf8OHysyZPijH3wfjJH4fYkF8BEhYj89n&#10;aAyBfwlU+8CFYKIErC+k4h9fg1GrtbO4uLhpTu0m6nbMggAEMicg14N+kvf/4VSj0cscRSnzrc+Z&#10;pXqP6OH41wIRwbajqq+xLdWJd2Tj/tyO1kjJhYCpDCbJ6iQLKXT480RAX++RkBhsJlGGtCPVvu/k&#10;5qBUbcMuewTk4AnfP/ZwupJUKxZHkrort2QqV26jo8p6pr63YPbszMyOvJP4/rXA8k0RxKBcE0Z+&#10;nAR6su49NQVr4lQfrSEAAQj8TsDsK5j8DUlaNwVxBv88YXktkEOMk/FVgoDl8VWiZx6FAAReIEDC&#10;OsMCAhEQYDEVgZNSVTHWhZtcJ/Vwf7+6JBVQUnUNdkEAAnkT+Doe9y6vr08kUX03bxLVrWd9VZCd&#10;WQvEuh4oaGJqjz0l97iySxI9D7rd7rEr+chNl8C40SBZPRL3pp4kSJVM3QORRGTd/tGknTkIpUkf&#10;dPmZwOPhxvMyXFKff8qw4Fn7BKiybp9pLhIbjcagMR7v5GJvEDuJOxXGTjyzMCo9D1oY3/INe2gK&#10;1+gxCk0gAAEI1CcgSevHJp9D5raD+tKQAIFqBFhbVeNGKwjUJUDCel2CtIdAaAIWPnRDm0D/9gjk&#10;vqAy10eZa6TMdVLLy8sDe2SRBAEIQEAPgUupOtm+uTltSoUwPVrFqUnu82Ypr7HmLIVLw8Muxrds&#10;kJ1J8tGeBvvQIS4CpqKlzFvbcWmNtoZAgsmD59wQoXtsD4fDNd0aop0WAu12e0WLLujxMgFZO/Yn&#10;sUlwnplkMv89FAGqrIcin0S/sn7sj6RIThLGaDOCeFNhj7iI8xTunAerEbA7vncvLi4Ov3792qum&#10;DK0gAAEI6CNg8jkW5+f3GlNT62bvwZaGzJm2SCYix+58nAgUzIBAWAIkrIflT+8QKEyARVVhVNk/&#10;aH2sRLCAkw+Y84dWa9NcH0XyQfY/AQBAIGkC5vrP5nB40mo0VpI21KNx1udNj7p77yqCNYF3Jso7&#10;tDm+Zb01mJmZ2VRuMuopJUBFS6WOKalWCkmFRZInS2LhccsExEc9yyIRlyiB79+/M1aU+1Z+z19+&#10;VfH5XGJzraocBeppITAcUp1Wiy8i1KM7O7sv761+hKrrVJkb/Ur5hTmzFC4dDzuIo7Zare1Op3NC&#10;0roOF6MFBCBgj8D8/PyZ5Hmsi0RTLGdgTzKSIPA6AdZXjA4IhCNAwno49vQMAXsEHHz02lMOSRBw&#10;SmAwJZVNFhcWVpelyonTnhAOAQhAIDABc+2nfDwfTjUavcCqJNc9QYkSLmXdWQKWjkefkoIsaLNl&#10;rkK3IAcRmREw1dVl7trIzOzkzY01eV2qd/+ZvHMiN7DZbP43chNQ3xMBGStrnrqim+oEfsTqYp0z&#10;qptNS60EpHLjmikEoFU/9NJPoDEe75jD3Po1Va4hsaVSDiJuWQqXjofdjvE1SVr/6/LykrWwDm+j&#10;BQQgYJHAwsLCwcPDw6qIPKoqlnmzKrlE27mdkxOFhlkQcE+AhHX3jOkBAtYIsLiyhjJ5QdbHisaF&#10;3Hh89HB/vyofLvvJOxQDIQCBrAl8lSqTl9fXJ5Lst5s1CMfGW587HesbVLzGdUFQIHF0XmeMy4b8&#10;R3MFehyWoqU2Ao3R6FCbTuhjl0BM1XLn5uZ4l9l1v3VpVFi3jhSBEAhGwNyCKHPEeTAF6BgCTwSe&#10;VXKWQ7gfAAOBqgR+vNdGo52q7WknBIgplRoGdWI5pTriYXsE/IzxnhzePOEQlj23IQkCENBDYHl5&#10;eSD5HzuSuL4pMaJS35PMm3r8qF0Txop2D6Ff6gRIWE/dw9iXDwE/H8D58MTS3wkoGWMSEO4/tFqb&#10;5kPFfLDgKghAAAIpE7i8u1tr39ycNqlM68XNBChKYFayLiihMY+afeFqFPqyKb9frSmtcifwuHm6&#10;kjuH3OzXWklXNrnOuClC/2gUP63p1xINNRCgGr8GL0zWYTQe9yc/xRMQcETgWaL6sx5WSPBzxDsT&#10;sd1u91j2KI4yMdeumcSSSvGsGMMp1QcPR02gJ99Oh1dXV8TsonYjykMAAq8RkDyQ/uLioqm2/lH+&#10;DSAFgdIEWHuWRkYDCPgiQMK6L9L0AwFLBN4MUDDhWqKchpgEg1mDUau1Ix8mm8tU+ExjkGIFBCDw&#10;JgGzgdocDk9ajcYKqPwRSHD+dAePtac7tg4lPyWSFunCXHUu1wxvFXmWZyDwK4HHKsmfIJM3AU3J&#10;6zIm/8zbG3FYL0nIvTg0RcvQBKjGH9oDxfpvjMdfij3JUxCwSODlRPV/OqDKukXWmYqSQ9175jBk&#10;puZXM5sYUiluxCdL4dLzcIBxbua0i4sLbrbTMwrQBAIQsExAihjut9vtdVl79d8SzdxpGXzC4hgr&#10;CTsX06IhQMJ6NK5CUQj8S4AJlNEQjECAYMsPW8fjjw/396tLs7NHwWynYwhAAAIeCVxfX3+S+f5w&#10;qtHoeeyWrh4JsNYqMRRCrQ1KqMijLxMoOM63qEbMCKpK4Pb2drdB4mlVfEm2e568XvAdZJWDbG71&#10;rQpEmHUCd3K7kHWhCEyWgKxRVpI1Li3DePem5U/d1kxIVH+m/IpUpN3VbQzaaSZgvpNbzeaOZh1V&#10;6UbsqJQ7QnwrlVKQh18JtIXzXKvV2pb9hNOvX7/2cA8EIACBFAnIYcFzU9RQkta35N95ijZik2UC&#10;rD8tA0UcBOwSIGHdLk+kQSA8ASbe8D5QpEG48IgdCHK1Zr/daq2ak7Ny7dPAjlSkQAACENBL4Ot4&#10;3Lu8vj6RRPVdvVrmoVnsc6hXL7H+9IrbZmdvVVuXwO9HCQT3bfaHrHwIyC0hK2LtH/lYjKVVCPis&#10;vj4ajQbT09O806o4ymMbqqt7hJ1GV2au4U85AZNYICqaf/xBwC2Bkt+lMud84KYGty5JXbrcRnY2&#10;Gg73Ureztn0lf5u1+4tcAPHISB2oY5yvySHt08vLy7VIKaI2BCAAgYkEJGn9eDgcmmrrB88fZv6c&#10;iI4HHgkwVhgKENBBgIR1HX5ACwiUJsBEWhpZtg2sjxUPgRdzMvah1do0J2UfN7ay9R+GQwAC+RC4&#10;lIqS7Zub02ajsZGP1bottT6H6ja3nnbFK9nV64fWTgi8MNb7sgbbd9IZQrMgMJYrqamunoWrrRnp&#10;uvq6JKX1rSmLIGcEHh4eWAc7o5umYJJN4/DraMLV7XFYgZZqCVT8FpUK2T1zI5Bau1AsCgLdbvdA&#10;1rGsM1/zloe9pCgGSkEliUMWBKXtMUXjXCqtr8i378m3b9/ea8OEPhCAAARsETBFDiWHZE/W8yZx&#10;nXWYLbApyVE0N6eEFVsgYJMACes2aSILAloIMAFr8QR6lCcwmBqP9xYXFlaXqehZnh4tIACBaAlI&#10;Jdrt5nB40uJae3U+ZLOopEtYh5YEpufxp7EuQd6BVIrb0qMZmsRG4E4OYMnhq+3Y9EZfXQRsJ7DL&#10;u+2LLgvRBgIQsEFADjms2ZCDDLcEGryD3QLOVXrFRPVfcP3BwZdcB5A9u2fl+9l8R9uTmIgk4kOl&#10;HEn8sRQuPQ/rHOc9qbT+2ew36AGFJhCAAATsE5ifnz8zxQ/lVsUdkc5azD7i5CSy3krOpRgUMQES&#10;1iN2HqpDgAmVMVCUgPWx4iIIMx4fPdzfry4sLBwUtYvnIAABCKRA4Orqal/e04dTUt0rBXtStMH6&#10;PJoipOc2uVgnpM5MiX1mrEslpk2pTkKAV4lPYlRDkjU+xag3OusmUDeBXcblsW4L0c4QkPnnf5CA&#10;AASSJNBP0iqMCkPATqL6D92psh7Ghan1ar6fG1NTHPp+cqzF32hqY+U1e4g7Rupp5fFP+QY+vLi4&#10;OIyULmpDAAIQKExgaWnpaPjwsDqamjoq3IgH0yWgfH5OFzyWQaAcARLWy/HiaQjEQ4CJOB5fxaqp&#10;pTE2Ho36EtBdl0T1HXOFU6w40BsCEIBAWQJfx+Pe9fX150az+aFsW573T4DNo5LMLa0TSvbK4zUJ&#10;jIbDPamuflZTDM0zJnBzf78hmT8bGSPAdE8ESiawn8/Ozp57Uo1uIAABjwSGw+Gax+7oqiKBx3cw&#10;7+GK/Gj2SMBdEuwfUoV2Bc4QqENA3nN9SQ49qCMjibbEgkq7kXhjaWQ0KEGg1WptX15ennz9+rVX&#10;ohmPQgACEIiOgMkx6UmuiSSub8qa7Cw6A1DYOQHWXM4R0wEEShEgYb0ULh6GgD4CTKz6fKJVI21j&#10;RT4Wzket1o65qslc2aSVG3pBAAIQcEHg8u5urXNzcyJJfe9dyEemGwLa5lI3VlqUykalRZjuRZnq&#10;w91u98B9T/SQNIHhkOrqSTtYr3FvJbDL+62vV3M0e05AKpRuQAQCZQjI77tX5nmeDUdgxLs4HPzY&#10;e3aXqP6DjKmyLu8SCgnEPk4U6D83O7uXdYIUMaDSo5A4Y2lkehpENN7lJsUNKU5xIonra3oAogkE&#10;IAABNwQkcb2/tLi4LnPsR+lh4KYXpKolENH8rJYhikHAEwES1j2BphsIBCHAhBwEu+ZOrQfAqo6x&#10;8fijnHBdX5qdPdLMC90gAAEIuCDw7du3983h0CSrEyR2AdixTOtzqWN9g4uvulYIrnheCsi4Pp+d&#10;mdnJy2qstU1AKlNuS8IPc5ttsMirROB5ArtUYP6zkhAaQQAC6gnIvPMf9Uqi4A8CjfH4CyggUIqA&#10;40T157pIMt82VdZLeYeHXyHQajZ3JGl9kB0gYj+lXU58sTQyPQ3iHO9rMtedyFy3oQckmkAAAhBw&#10;R2BpYWF/ut1eH41Gx+56QXIsBFh3xeIp9MyJAAnrOXkbW5MlwASbrGuTM0yqKR23W63VBflIMFcz&#10;JWcgBkEAAhCYQODq6mq/3W5/lsd6wIqXAGuvkr6LcyOnpJFxP95qNLYk4Yu1WdxuDKq9qXDbaDap&#10;TBnUC3T+GoG5ubk+dPQTuL+/39CvJRoqJLCiUCdUepkA72JGRjECHhPVnytElfVi7uGptwlIFeOz&#10;xtTUXlaciPmUdjdxxdLI9DSIe7ybG0VM0vq2HqBoAgEIQMAdgdnZ2fPe0tLW1Hi8Je+/c3c9IVkF&#10;gbjnaBUIUQICPgmQsO6TNn1BIAQBJuYQ1FX3aT0YVmCMmY+Ah1ZrU06zbpmPA9WAUA4CEICAAwJf&#10;v37tXV9ff5aE0H+T+Qq8Px2ogkhLBKzPp5b0UismUNKBWh6KFBsNh3tmU12RSqgSIYHb29tdUXsl&#10;QtVROXEC8i16xoGcOJz8/fv3XhyaoqUyAowbZQ55TZ3HeCAxwUj8FUTNwN+MVFkP4vUkO5X33ZGs&#10;QY+TNO5Xo4htlnYz8cTSyPQ0SGS8y/vpUPYpPukBiyYQgAAE3BJYXFw8lj2QdZmDP7rtCekaCbD2&#10;0ugVdILA1BQJ64wCCCRCgIk2EUfGasbrgZqBnFrdW1xYWF2ene3Hah56QwACEKhD4PLyck2SQU9E&#10;xvvf5CQS6K7DJ+a2rL8qeI8xXwGauyZmE73b7R646wHJORAw1dXFzj9ysBUbIyQwHv8ZodZZqiyJ&#10;gmtZGo7RtQjIgRTGTS2CfhvLzYt9vz3SWxQEAieq/8KIBL4oBo1+JWdnZnYkZnSuX9MaGhLfKQ2P&#10;OGJpZHoapDfedy+kuI4psqMHMppAAAIQcEdgeXl5IIUV95uNxrrEsvkudYc6jOT05ukwHOkVAh4J&#10;kLDuETZdQSAYASboYOi1duwlMDYeHz3c368uLCwcaOWAXhCAAARcE/j27dt7Sb4xyeprr/bFPO3a&#10;DU7le5lTnVoQQDhjPgD037s0m+dmE12FMigRNYGbu7tPjWazF7URKJ8ugXa7n65xyVm2lJxFGAQB&#10;CPxEoDEefwEJBP4hoCtR/Ydacgjm/c3NzQZegkBdAuaGH3nnpfm9rfC3W9dfPtoTP/RB2VEficYx&#10;G1Jcpy1FdmTeW3FEDrEQgAAE1BGYn58/W1pc3ByPRmadNlCnIAqVJ/DGPM36qzxOWkDAFwES1n2R&#10;ph8IeCDAhOsBckJdWB8vj4tBWeD3JdCxLonqO+a0akLIMAUCEIBAKQJXV1f77Xb7szTqTWyYaOB7&#10;ot2JPGB9Tk2Ey5tmMOaDe7nVaGyZTfTgiqBA1ATMxqZUptmO2giUT5aAfJsOZqen+8kamJhhVMpO&#10;zKEezbm7u1vz2B1d1SPAO7kevzRaK092lfnoQxqgsSI0gVm5cVZulvgYWg+r/RPLqYSTuGElbDRy&#10;SGD0KFv2cteG4/GpuSHWYXeIhgAEIKCOwNLS0tHw4WF1ajw+UKccClkhwPrLCkaEQMAZARLWnaFF&#10;MASUESCQpMwh6akj1yedj1qtnUU5lWpOp6ZnIRZBAAIQKEbAXKV5LVdqlt7kZK4uBljpUwQ/KjiG&#10;MV8BmqUmUumt0+mwXrOEM2cxMtcd5mw/tisn0Gz2lWuIej8T6AEEAlUIyI1WjJ0q4AK0keTNc+nW&#10;/OMvRwLKE9WfuWSDKus5DlA3NndnZ/clXpTGmpQYTqVBQrywEjY9jRIc90/J6s8g96aazVOZ+7b1&#10;gEcTCEAAAu4JmMKLkteyJ4nrm5Lncua+R3qwTiDBedo6IwRCQCkBEtaVOga1IFCVAMGPquTybGdx&#10;vHwcDofrS7OzR3mSxGoIQAACfxMw1UgkCfRE/r/vYZIfAYvzaj7wCCh597VUHD6SZCHWbN7Jp9fh&#10;YyLPhlSiSc84LEqCgFS0/JKEIZkYQYX1TBztwMyHh4cVB2IR6YiAvJv7jkQjViuBeBLV/yFYugCB&#10;VvbopYJAQw6MSxLUQIUyVZXgm68SOb6UK2HT0yjBcf9Csvo/vKXS+uGF3BirxwFoAgEIQMAPAUlc&#10;7y8tLq7LvL0nPca9ZvODTH0vrMHUuwgFITBFwjqDAAI5EUjw4zon92m0dTQaHbfb7dWFhYV9cwpV&#10;o47oBAEIQMAXgW/fvr2X6n4mWX2tcp/M1ZXRaWlIIKSCJyJMYKhgpYomplKIJKubwCt/EKhN4KdE&#10;Hn7HtXkiwD6B5nh8bF8qEl0QkPmp50IuMrMhsJKNpQkYKombHCZKwI+FTIh7fUiV9UJO5qEiBMzt&#10;EnJwfKfIsyqfIVZZyS3EByth09MowXH/VrL6E3gT57m4uDg0N8jqcQaaQAACEPBDYGlh4WC63V43&#10;+S9+eqSXWgQSnKtr8aAxBCIjQMJ6ZA5DXQgUIUAgpAglnnkiUGW8yGbyuVSw2lxaWtp6vM4XoBCA&#10;AASyJnAl1UfkAM9ngVA/mMtHdvRjqcrcGr3RNgxg7Nug+KoMU9Gt1WzuyObTwGlHCM+CwONV0Ru/&#10;GRt3YlIWvsvIyHO+VePxtsQX1uLRFk0hAIGaBPo129NcO4FE1oPy3XSoHTX6xUOg2+0em9vO4tH4&#10;UVPiNJVcRlywEjY9jRIc90WS1Z8c0Gi1tttygyxJ63qGJJpAAAL+CJhYYk/yX4aSB2PyYfz1TE+2&#10;CLAOs0USORBwS4CEdbd8kQ4BfQQS/NDWBzk+jUos3AZi3d7i4uKquR4pPkvRGAIQgIBdAiZwe319&#10;/dn6ddHM13YdFUBaibk1gHaKu2TsO3NOQ9ZwnU7nzFkHCM6KwMR5L5FEpaycmpixo/GY79WIfPr9&#10;+/deROqiqjICMif9T5lKqPMGgcfDROdASpBAeuu/lcdDmgk6C5NCEDC3nZlbz0L0XbrP9H7PpRFU&#10;aWBigcQDq5BT1Ia45A9nSAxxbbrT+evy8nJNkXdQBQIQgIA3AiYPZjQcrsu8/tFbp3RUnADzdXFW&#10;PAkBpQRIWFfqGNSCQF0CbwZFmMDr4s2yvQRTD6Tq2eqCXIeUJQCMhgAEIPALAROwleTPE/mf3zuB&#10;w3ztBKtPoWxSVaTN2K8I7vVmppKbbI4fWReMwCwJSOLOvhi+Ush4Eh0KYeIh+wTGw+Gf9qUi0RWB&#10;ZrO55ko2ciEAAX0EOFSkzye1NEp4vTfxkGYtcDTOjYC57czceqbebmIylVxEDLASNl2NEh37Zaqr&#10;/+KQ3lSzecLhLV3DFG0gAAF/BCRpfbC0sLA/3W6vSp5M31/P9FSVAOuxquRoBwH/BEhY98+cHiEA&#10;AQioJPDaAs4swCWYui5V1ffMwlyl8igFAQhAwDOBb9++vZfEGpOsvua060QD5U6ZKRNOgKSiQxj7&#10;FcH93sxUcDOV3KwJRFDWBGQ89QTAH6UhJJzIVJoFDbwQmJub63vpiE6sEJCYw3+sCEJIlgRkbnL7&#10;TZYlVbdGN8bjL257QLoXAnms76iy7mUw5dOJufVMqnXq/T4nFlNpMBL7q4RNV6NEx36NZPUn//SG&#10;4/HhxcXFri6HoQ0EIAABfwTMLWFLi4ubU+PxlvQ68NczPb1IINE5G29DIDcCJKzn5nHszYoAVdaz&#10;crd1Y2XD71z+bUmi+ub8/PyZ9Q4QCAEIQCBSAldXV/vtdvuzqN/zYgIf314wu+yEjauKdBn7FcH9&#10;20zWcj8quJlKbrWFIQACQuD29vaDjKfq899TYhO/b8aTQwLmoA7vPYeA3YhecSMWqakQMOvp1/41&#10;ms3q81IqgOKzox+fymj8D4E8EtX/MZcq64x92wS63e6BzGn63oN8o1VyNTG/Sth0NUp07FtIVv93&#10;Lmy1PknS+qEux6ENBCAAAb8EJGfmePjwsCqJ6wd+e6a3IgRYkxWhxDMQ0EOAhHU9vkATCDghwMTs&#10;BGuyQh/Hy0AM/DgcDk1V9eNkjcUwCEAAAiUJfP36tWcCs0E2KxMNnJd0QdSPsyar6L7MkiEqUnq1&#10;WWNqas9UcLMtF3l5EpBroFdkDty1Zj2/b2soEfQLgfH4T5jERUDeLStxaYy2tgm8lZBeZB1t5ijb&#10;OiHPHQFToU6km3/8xUQg37WbqbK+H5Or0FU/gdlOZ8scMFejKXHHSq4oskapJJhGEKhJwGay+pMq&#10;jVZr++L6+tTskdRUj+YQgAAEoiWwvLw8kPyZvWajsW4KZkRrSKyKs2aN1XPoDYHfCJCwzqCAQM4E&#10;mNBz9v6Lto9Go2OpGry+sLCwbxbcAIIABCAAgb8JmAQISfo8aUlgNhgT5u1g6G11zEZWDZKM/9Lw&#10;xqPRkSQDHZVuSAMIvE7gkxM4+SY/OcGJUCHQbvfhEB2Bleg0RuHCBCYlo1tZI7fbjKHCHtHx4Gg8&#10;5l2twxVva8HtOE98/pCElF4MLkPHOAiY24DkgPlWcG35FqvsAivrl8q909AagQTjjS6S1Z94y3tr&#10;TfaQTy8vL9es+QBBEIAABCIkMD8/f7a0uLgu64E9UX8QoQlJqcy6LCl3YkwmBEhYz8TRmJk3ASbo&#10;vP1fxHpzAlSuMNrsLS1tPVY5KtKMZyAAAQhkQUCS1TfkPXkqxhKIzcLjbo1kXVaDb4KbSDVovNnU&#10;rO3m5uZ2XMlHbn4EzFwoSRXvnVpOsoRTvLkIl8M6g9np6X4u9qZgJ5Wx4/RikST0p2fitBCtXRNo&#10;jMdfXPeB/BoEWJf9BE/Wwb3b29vdGkRpCoHfCMg+TF++3Q+CoSHGUhk9sb3K6HQ15DdQyR9SaX1l&#10;qtk8MXGiSgJoBAEIQCAhAksLCweSY7NqikImZJZOU5i3dfoFrSBQkQAJ6xXB0QwCyRBgYk/GlRUN&#10;GZiTn+YEqFRU71eUQTMIQAACyRK4uLjYlc2jEzGwp8JI5m0VbqirBBtbNQjyG5gIz1wrrqJS20RN&#10;eSAmApKk88GbviRIeUOdZEfNJt+1sTlWKmMXSX6OzaxY9C3C/qVn1Nn38LChTicUmkSA9/UkQiH+&#10;O+uwt6hTZT3EmEy8z7nZ2T1z4Ny7mcRWKiMnplcZna6Gif4GXFZX/8WBvaHsmUjS+rYux6INBCAA&#10;Af8EJMdmYIpCmuKQsq47969BBj2+MW+zNsvA/5iYJAES1pN0K0ZB4HcCTNSMit8ISPUOc+LTnPyE&#10;DgQgAAEI/Ezg69evPUlWP2y1Wp/UsUk0oK6Os2OFWJvVAEwSxZvwpLrwDjfm1BhfNP2NwNXV1Xv5&#10;Hze8o3n6rTPveUcfdYej0Z9R65+j8g8PK0XMrppY/Vq7In1qfAYOGr2CTlUIPK5Xz6u0pY0DAnxj&#10;TYRKlfWJiHigIoFWs7ljDp5XbF6+Gd9X5Zk9tiCWVxmdroaJ/gY8Jqv/409JWj80eyi6HIw2EIAA&#10;BMIQMMUhpUjkqqwXPobRgF4hAAEIxEOAhPV4fIWmEHBHINGPc3fA4pYswc9+s9FYX1xc3DMnPuO2&#10;Bu0hAAEI2CcglUFWOp3OiSSrb9uXbkkic7clkGHFsNFVkz+/g98AmuvEu93ucU2yNIfATwRUHN4i&#10;iYpRWZxAv/ijPKmEwEoIPWwnfvuSF4JVFH02m/+NQk+U/InASGKUIAlIgMOBpeGbW4dMzKh0QxpA&#10;4A0CEoM8k1vS9rxAIo5SGTMxvMrodDVM9DcQIln9ybEN2UP5dnl5YgoA6XI22kAAAhAIQ0CKRe5P&#10;t9urJicnjAaJ9Up19cQcijkQ+JsACeuMBAhkRICASkbOfsHUH1cQjcdbcrJzc35+/ixvGlgPAQhA&#10;4GUCsvG4Ie/LU/mva+oZJRpgV8/dsoKsz2oC5XfwD0Bzjbi5TrwmUZpD4CcCUl19V/6HFTVYSFxX&#10;4wqlipxzw4RSz7ylFonGETpNn8qN8binTys0mkRA/PZl0jP8dwcEWE/VgirfXR9qCaAxBF4gIGvY&#10;Ixlbx87g8LuvhZbYXS18ehonGkMMmaz+5Nxms7nRlgJAl5eXa3ocjiYQgAAEwhEw8UmTk2Nyc37k&#10;6PBnnQDrM+tIEQgBrwRIWPeKm84goJhAoh/qion7VG1grh4aDYemqrq7oKdPi+gLAhCAgAMCcn3l&#10;rgQOTkR0z4F4NyKZv91w9SyVwEpN4PwOJO45HkhFtq2aJGkOgZ8IyLjqyaajzoQcEi4YrS8QGI9G&#10;fO9GODJINI7QaRpVbjRWNKqFThMJ9Cc+wQP2CLB+ssJS1sfbVFm3ghIhvxCYnZnZkfjQuXUwxExq&#10;ISVmVwufnsaJ/g40JKs/OVnikmtTzSZJ63pGPZpAAAIKCJjcHJOjIxs4BwrUiU+FROfv+ByBxhCw&#10;T4CEdftMkQgB1QTeDK4w4av2XRXlRrJhL1cOrZurh5aXlwdVZNAGAhCAQOoEzHWVkqx+2Gq1PkVp&#10;K/N3lG77VWmzRmMTrIYrM/8dSJLmDlWFa4wfmr5I4Pb2drfRaPRU43lKvMr8HaDaRx6Vk+9fKvV6&#10;5G2rKzkcs2ZLFnKyJrCStfWRGv+4fj2PVP141CZR3bqvqLJuHSkChYB8ew3kIN+OVRh8J9XCSZyu&#10;Fj49jfkd+PRFT5LWT+Vg17bPTukLAhCAgGYCJkdHEtf3mo3GunxH9DXrGoturNFi8RR6QuB1AiSs&#10;MzogAAEIJEhAFrtnw4eHzd7S0hbJSwk6GJMgAAFrBExVrI5cVynJ6nEHUQm8WxsToQURaKnhgUwT&#10;MWTdd9Dtdo9rkKMpBH4jYOZHSZjQWV39NX9l+g5g+P5LYG5ujk2fCAdEo9nsRag2KkMAApYIjNiw&#10;t0TyFzEc6nPD9VEqVdad4s1auOzl9OW9+NEKBGKFtTASn6uFT0/jhH8Hmqqr/+rw4Xh8eHl9HWdx&#10;ID2jF00gAIHECMzPz58tLS5uyhpjT0wbJGaefXMSnsPtw0IiBOIjQMJ6fD5DYwjUJkCV9doINQsY&#10;mEWuLHbX5bRmX7Oi6AYBCEAgNAFJxtuQRM9T0WMttC5W+ufj3QpGDULYFKvphYx+C+aQ4tzsrAlw&#10;8gcBqwSirhpJ4rrVsRCNMEl4NFUpo9EXRX8QuLu7S2Mdjj9VELi5v99QoQhKlCIg1YS5HaMUsQkP&#10;sw6ySfNNWbLuOPTWGR1lRaA7O7svcaF+ZaN5D1RG99SQuFxthDoEJBwf1Jys/sz5uxfX15/N7bY6&#10;BgRaQAACENBBYGlh4UAKT67Ku/xIh0ZxacE6LS5/oS0EXiNAwjpjAwKZEmAiT9DxUl3TLG7NIjdB&#10;6zAJAhCAgFUCFxcXu5KMdyJC0wqYJhyItzoAIhDGWq2mkzL4Lcg7bDA7M7NZkxTNIfAbAXOgy1SN&#10;jB4NlUWjd2EZA+SdSMJjGWBKnh1RXV2JJ1ADAkEJ9IP2nkLnrHlCeXHDrJtDdU6/aROQwzw75pu/&#10;tJUZxEJKMynRwMTiiMeVAMajQQhEkqz+g01jaup9W263Nbf4BYFFpxCAAASUEpDCk4PewsKO5PZs&#10;yprvXKma4dRiTRuOPT1DwBMBEtY9gaYbCERFgAVAZO4a96fb7dXFxcU9s7iNSnmUhQAEIOCZgKno&#10;Icnqh41WK90rKZnHPY8qd92xSVaTbeK/Bdn02aKacM0xQvMXCci4+pAcGqoMJufSXw2SQxbHyRuZ&#10;oIGj4XAtQbMwKRABxlMg8DW7nZ2dPRcR5h9/ZQmwvilLzPrzSa6brVNCYBUC5t04Ho12SrVNPAZS&#10;ikWFh4nBVYCmuUmiv4eYktWfhofEL9eGcsvt5eUl336afzPoBgEIBCEguT39pcXFVVmHfBQFBkGU&#10;iKhT1msROQtVITCBAAnrDBEIZEyACT1u5/84bTkeb8kidvNxcydug9AeAhCAgGMCppKHqeghyerb&#10;pqsYA7yFESUalC9sf0IPsl6r6cxEkzhG4/FHWf/1a9KhOQR+I/BYJXIjWTRUIE3StZLMM+h0OmdJ&#10;Gpe4Uc3xuJe4iZjnkQDjySNsy13J2pZ1bRmmiX7jlEGg6FmqrCtyRmqqdLvdY1nnHhWyizhgIUyv&#10;PUTsrRY+fY0T/T1EvpfRm2o2TaX1bX0DBo0gAAEIhCewtLCwLwUq10ej0XF4bQJrkOg8Hpgq3UNA&#10;HQES1tW5BIUgoIQACwEljnhRjYE5ZWlOW0pVdRatmj2FbhCAgBoCJgHPVPIwFT2eKxV5oFcNXxRx&#10;S4CNMwt8E1rbynjod2dn9y1QQQQEfiMgVSIPs8FCslc6rm42++kYk5cl8s75X14WY61LAuNG4z8u&#10;5SPbHYHGePzFnfREJHPoTq0jqbKu1jVJKCYH1fekcNHZq8bwTVPbz8TcaiPUJSCh+F+Cexg92Z85&#10;vLi6Iqap61eDNhCAgBICpkBlb2lpyxSs/FG4Mse/N+Zx1mw5DghsTpkACespexfbIFCAABN7AUiK&#10;HpHEyiNzutKcslSkFqpAAAIQUE3g4uJiV4KhJ6Jk7yVFk01aTzRAr3qwOVSONZsFuAn8JiRQOZjt&#10;dLYs0EAEBH4j8FjpaiU7NCSAxe/y0ejP+I3AAghAoC4B2ejIbw6rC01P+74eVZRpQjKqMoe8qM7G&#10;1dXV+xgURcf4CMiBiEGr2dx5UfMEYhyhPUKsLbQHLPfPb8IyUDfizEEv2a85/Pr1a89ND0iFAAQg&#10;EDcBU7ByNByumwKWcVuC9hCAAAReJ0DCOqMDAhB4nQAf92pGh6miMXx42OwtLOyY05VqFEMRCEAA&#10;AooJmKCnCX42Wq1Pk9QkaX0SIf67BgJspFnwQuTrW7klYstsWFsggQgI/ERAvjd68j9MnC+Tx0ZS&#10;WKwu7seqePZ6Nxob2TMAAAQgMPUY6yTe+TQWOEwX3a+iVSDuFJ1RKKyGQKfTOZOkpb1fPuDU6Ber&#10;IsTYYvXcK3pHHu97yxsp7lvIfs12u9M5IWk9sd8h5kAAAtYILC8vD0wBy2ajsS5x+zzinlRXtzZ+&#10;EASBGAiQsB6Dl9ARAo4JvBmYSfgj3zFWW+IH49FoZ2lxcV0WpnksRm2RQw4EIJA1ARPsNEFPE/zM&#10;GoQxnrk8qSHAhpoFd0aakDoajz9KMg/rQQtDABG/E7i9vd2VwxA92DwSIFEspqFwzqHumNyFrhBw&#10;SIADEA7huhcta13WuZF+p7gfHVH0sPJ4W1EUyqJkfAS63e6BxIP6P2J8xPlqO5DYWm2EugQk/JtI&#10;MVn9afBIUY616U7nr8vLyzVdAwptIAABCOghMD8/fyZ5QpsmX0i0GujRzJ8mrNv8saYnCPgkQMK6&#10;T9r0BQEIQKAMgfH4QKqqry4tLR2VacazEIAABHInYIKcJthpgp5lWKQcAGYzq8xI0P+sCdAQpLHg&#10;p4g2tMzGdHd2dt+C1YiAwG8EJLlmRf7HP0DzCgGSQlQPDdmwOVatIMq9SuDm/n4DPBCAAASeCDTG&#10;4y9Z0uCQXDJul8OfH5IxBkNUEpjtdLakwuZApXIRKUU8LSJnFVE1otheEXOeP5P0XsW/hvamms2T&#10;b9++vS/Lh+chAAEI5ETA5AuZvCGZG46StDvh+TxJf2EUBCwQIGHdAkREQCAFAlRZ1+NFc63PdLu9&#10;uri4uGeu+9GjGZpAAAIQ0E/gR0WrZvNUNO1V0TbpQDAf/FWGhOo2bLJZcE8EvwuzIW02pi1YiwgI&#10;vEhAxtgHqqsXGBwklBWA5P+R0WiUZ4Kjf9T0CIEoCNzd3a1FoShKvkSgnw0W1hSpupoq66l6Vold&#10;8s02kH/EBmr4gzhaDXgam0YQ06uKLek9it+h9Jrt9ueLi4vdqrxoBwEIQCAHAiZvqLewsCOJ65sS&#10;zz/LwWbWbjl4GRtzJUDCeq6ex24IvECACT/ssJCF5blUwN0y1/pwpXlYX9A7BCAQJwEJah4Ox+PD&#10;utonHRBOOJBf1++xtmf9ZsFzyqsnt5rNTbMxbcFSREDgNwImsa/ZbG6DpiQB5e+NktZE/fjc3Fw/&#10;agNyVv7hYSNn87HdDYFRs9lzIxmprgk8xkLPXfcTVD7rh6D4PXX+SWL8vIc8wc6xG3lX9mWMHeRo&#10;ex2buamwDj2lbROOcSe9N/HGcGq0Wp/M/o7SEYdaEIAABNQQkMT1vuQTrcv6Zk+UGqhRrKoiCc/p&#10;VZHQDgI5ECBhPQcvYyMEbBBgoWCD4msyBrKg/CgLS1NV/dhlR8iGAAQgkCKBr1+/9i6ur08lqLlt&#10;y76kA8PM6baGiRo5JK1bcoXC38ZoONzrdDpnlixEDAR+IyDJDp/AUoMAFVJrwLPQVG4n40CPBY6I&#10;gEBKBB4eVlIyJzdbRvJeT85m1grJufQtg8ytRbe3t7tZGY2x3gnIgc29XKpq2oBLzMwGRWUyFMbv&#10;bBFKek+iACSzv2P2ecx+T4HHeQQCEIBA1gSWFhYOptvtdbl98jhFEKzhUvQqNkHgXwIkrDMaIACB&#10;nwgw8fsdEBJ8ODILSVlQ7vvtmd4gAAEIpEHg8vJybbrT+asxNbVm26KkA8QJB/Ztj4NY5LGGs+Qp&#10;Rb8N2YA+7na7B5YsQwwEfiNwc3OzIf+j+cefDQIkpNmgWEqGvCe/lGrAw6oISFLf/1QphDKpEFhJ&#10;xZAc7Wik8l5nTZDj8H1u8x9UWc99CLi3v9Vq7cg4G7jvKe4eiJXF7b8XtVcUt7NNN+m9iBKwzD5P&#10;u90+Nfs+JZrxKAQgAIEsCZibynpLS1vDh4dNWRueRwch4Xk9Ol+gMAQ8EyBh3TNwuoNA1ARYMFhz&#10;n6mAYRaOvYWFnccrb63JRhAEIACBXAhIot32VLN5Kvb2XNmcdKCYed3VsAkml404S+ifEkwsiasi&#10;Rnx5Pjszs1OlLW0gUIIA1dVLwCr1qIL3SCl9I3242WweR6o6agsBmeucreEBDAEIxElgZmYm7vc6&#10;83+cA8+y1lRZtwwUcS8SMDexyVjbA8/rBIiRJTg6iGUn6NSXTZJK6yuy73PyWGghG7sxFAIQgEBV&#10;AsvLy325rXdd1j8fq8rw3u6NeZ11nHdv0CEEvBMgYd07cjqEgH4CLACc+mgwHo12lhYX183C0WlP&#10;CIcABCCQMIGLi4vD4Xh86MNEktZ9UKYPWwRYx9kiKXICboS1Go0t2XweWLQGURD4iYA59CVjbA0s&#10;jglQYdUZYPmuHphEHWcdINg5Ad5BzhFn2QGV++N2u1n/miIfUVnBXB+VuzwqS5V1j7Bz7UoKIR2Z&#10;m9lytf8tu4mNJTgqAsbofNBMev+hOsCe7P+YpPXt6iJoCQEIQCAfApJ7NFhaWNifbrdXZY3Yj9Vy&#10;1nGxeg69IVCOAAnr5XjxNAQgkHhQwKWDzYlGqaq+urS0dOSyH2RDAAIQSJnA169fexfX16dSZcNr&#10;oDLpoDFze3I/GQI6Fl0a4PchlTD2SMK06ENE/UZAAtY9SQj7ABrPBEhoswu82Yx248UuiDilmfdQ&#10;nJqjNQQg4JxADBvrzOnOh0HsHTxWWWe9HbsjI9BfktZ3ZF11HoGq3lQkJuYNtb+OAsTm/Bk3NZX0&#10;voMFkKZokSleZEEUIiAAAQhkQUDWh+dSPHPTFNEUgwcqjU58blfJHKUgoIwACevKHII6ENBC4M2g&#10;DguIUm4yJxjNSUZzotGcbCzVmIchAAEIQOAfApeXl2vTnc5fjampNbBYJsDcbhloeHFmLccmnSU/&#10;PCWkWBL3lhhTHa3b7R546IouMiZwe3u7K+avZIwgvOkkutX3wWj0Z30hSAhF4PbhgfV8KPiJ9ytr&#10;KcZW5D4ejUZfVJrA3K3SLZqVkqT1XakKy5pbs5MS0M3cTCH/TDISf8TB0hwDicesSVYvNmxN8aJv&#10;l5cnpphRsRY8BQEIQAACpoimKaYpNwkfxEKDPc1YPIWeEKhPgIT1+gyRAAEIQOBFAqayhSwCN80J&#10;RnOSEUwQgAAEIFCdwI+rH5vNU5EQLCiZfAA58Q2A6qMv7pYEeCz6z/FvRHx1Pjszw0azRZch6ncC&#10;j1WN/4CNIgIkwFV1Rr9qQ9qFJzD6/j3Ymj689WjgkkCj2WRsuQTsQfbc3Jyu97vHw6se8NKFZwKy&#10;9qbKumfmOXYne099OezzMUfbn9tM/CvBEeA4DheaWPJ7DZYBN5vNjXanc8JhMMtgEQcBCCRNwBTT&#10;XFxc3DM5S/JtcqbC2MTndxWMUQICERAgYT0CJ6EiBEIRoMp6ZfIDYfdREtVXZRGoa5Olskk0hAAE&#10;IBCOgLny0Vz9GE6Df3tOPpBMoEDDMLOuA5t2FpE6/I20Go0tUx3NoraIgsBvBGRj75OMsx5olBIg&#10;eb2oY845FF4Ulc7nJNlgTadmaJUCAZJY4vaiWQ8H30hnPo57ECnSXua7bd5JihySsCpyU9u+uek3&#10;YRNfNY0bBhP1usP4mwZiye8xOIJsbt6VfaJTcxOvoy4QCwEIQCBJAiZnSXKX1mXdtCcGDjQayT6m&#10;Rq+gEwTcESBh3R1bJEMgCQIsDMq5UYIMP67WWVpY2C/XkqchAAEIQOBXAuaKx4vr61Nz5aMmOskH&#10;lBPfENA0lnzqwprOIm0XVRbH451Op3NmUUtEQeA3AiZZxiTNgCYSAiTLveqo8Wh0HIkXUfN1AkvA&#10;gYAzAu32ijPZCPZDIETSJfOuH99m2AtV1jN0eiCT5cDPjoy3QaDug3RLrCsIdjqtSSD5vYWafAo0&#10;75mbeH/cyMsfBCAAAQiUIiA5TAcml0lu5wkTW2X/uZS/eBgCKRMgYT1l72IbBFwTYEHxD2FTvcJc&#10;pdNbWNgxV+u4Ro98CEAAAqkTMFUypjudv0zVDI22Jh9YZo7XOOxq68RGXm2EPwuw9DuRxMsjqRR8&#10;ZFk7xEHgNwKSwKDithJcU4EASXQ/QZNNlS8VKNJEEQF5H6lc4ytChCoQyJqAt/c882vW48yX8ebA&#10;6N3dHfOeL+AZ92NuIJJ9qp1cEBDjStjTluJtGgklv6fgEbq5kffy+vqTxy7pCgIQgEASBEwuU29p&#10;acvkNsna8dybUW/M76zrvHmBjiCghgAJ62pcgSIQ0EuABcKbvhlIktGOXKGzaa7S0etFNIMABCAQ&#10;D4Ef1TGkSoZo3NOsdfIB5oQ3BzSPK9e6sa6zTLjm70QCgmeyqWyuYeQPAk4JyNy6IR2Yf/zFToDk&#10;uqm5uTm+vWMfx43GSuwmoL9iAg8PzHeK3VNENafveebRIi7gGcsEJKmOhDrLTBH3MoFut3sscYaj&#10;1PkQ20rYwzXjbJrJJL+XEAb+rtzQ+9nc1Bume3qFAAQgEC8Bk9skOU6rsq76GK8VaA4BCMRKgIT1&#10;WD2H3hDQQiDh4MEkxGbxZq7MWVpaSj4AOIkF/x0CEICALQIXFxeHpjqGLXmu5SQfaM54nnc9dkLK&#10;Nxt7bO5Z9MBT0ktJkeaq7lazuSNVZgclm/I4BEoTkHH2oXQjGugnkGPSndxuxntT/9AsoOFKgWd4&#10;BAIQyJSAec+bg53WzM9xvrQGD0F1CZhvb7k9cOPxAGldcbSHwEQC5lC81XfoxB79PkA8yy9vr70l&#10;HIdOfg/B60D5uTOZY9+3O50TktYDOoGuIQCBqAksLSzsT7fbq7J+7DszhOrqztAiGAKxEiBhPVbP&#10;oTcEPBN4MwiUcBDhJcxmsWYWbWbxZq7M8ewKuoMABCCQJAETUJRqGKeNVms7NgOTDzhnNs/HNv7q&#10;6MsmXx16L7Qt+VuRDZW9TqdzZlkLxEHgNwI/bi6hunr6IyOTZDz5Hv+SvjPTtlDeSStpW4h1wQk0&#10;m/8NrgMK1CdQd7M8k3mxPmgkuCLw60HxMQdIXaFG7i8EzKGfVqu1kyIY4lgpevXRppIxtYRJYFoF&#10;AhJjXZvudP66vLxcq9CcJhCAAASyJyAHHs+l2vrm1Hi8JTAGvoCwtvNFmn4goI8ACev6fIJGEICA&#10;UgKyMX4uFdU3zWLNLNqUqolaEIAABKIjYAKJJqBoAovRKf+oMEnrsXoOvQkIWR4DBTfYxqPRkawn&#10;jyz3jjgIvEiA6uoZDoyEk/SazeZxhh5Ny+R2eyUtg7BGG4HGeNzTphP6lCcwGo3KHVB6PvcVXJOX&#10;14oWEJhM4LUbzaiyPpkdT9gjYA7Hy3t0z57EsJK4KTAsf+e9Jz5vJ79v4HyAFO6gN9VsnjwWbSjc&#10;iAchAAEIQOBfAouLi8eSD7UqiesH1rgkPs9b44QgCGRGgIT1zByOuRCoQyDjKusDsf2jJKqvSkX1&#10;fh2GtIUABCAAgZ8J/AggSiBR/tde7GySDz4TVIh9iL6qP0nrll37lCzzilhzNbe5ottyr4iDwIsE&#10;ZJ7dl/+wAp6MCSSUvC6HfQbcTJHAWH544J2UgBtVm9BoMMZUO6iYcnNzc5NjsAnNccWo8JRmAkUS&#10;aqmyrtmD6enW7XYPzG3BsVtGzCp2D07QP/F4c/L7BfqGZ284Hh9eXF2ZWBh/EIAABCBQgYDkQw0k&#10;cX2v2Wisu1xLssar4ByaQCAhAiSsJ+RMTIGADwK5LRwkmHBkThEuLSzwcetjgNEHBCCQFYHL6+tP&#10;JoAoRveyMjxmYxPfRIjZNXV1z22NV5dXofYv/F4kwDdoNZs75oruQjJ4CAI1CMh4M/PrHzVE0DQ1&#10;ArEn9jWb/dRckqk9K5najdn+CDDG/LF21pNZL5uDnr91EPtc5owYgkMRKJKo/qTbY5X17VC60m9+&#10;BOSw/JaJQ8RqObGqWD1XUO/E48wkqxccBw4eMzcNXlxcHH79+tXExfiDAAQgAIEKBObn58+koOem&#10;rMdM8aVq68nE5/oKWGkCAQg8EiBhnaEAAQjYI5DQgsOcFpRE9c3ewsKOOUVoDxKSIAABCEDABAq/&#10;XV6aquq7qdHIIhCd0Hyf2viraw8bgXUJvtD+l9+LJCjsUR3YAWdEvkjg9vb2g2zS9cADgRcJPE/4&#10;i2VuH43+xJvxE5Dqsv+J3wosgAAEvBB4qgxMkroX3HRSjkCZRPXnkqmyXo4zT9cjYA7/yL+telLC&#10;tCZGFYa7t15j+QatCCSLPYKKbHw1a7Ra2+1O54SkdV/E6QcCEEiVgBT2PDAFPk2hz1I2vjHXs84r&#10;RZKHIZAkARLWk3QrRkHALYHEFxADuWZ8x5wWlET1vluSSIcABCCQH4HLy8u1drt92mw2N1K1PouA&#10;dOKbCqmOzSJ2Vd10LyI722ceE2xkjXkk1c3KBfWyhYbhdQnc3NysSGLCbl05tM+IQBzJgHyjJzAk&#10;JRi9koAZmKCcwM39fbLfm8rRW1VvNBp9meLb0ypThNkhUGd/RA4xr8hafduOJkiBwGQCEofoS4Gm&#10;g8lP6nmizm9MjxVo8iqBxOf2LPYGIhneMuf+2Isye1KRqIyaEIAABFQSMAU+TaFPU/BT1pXndZRk&#10;nVeHHm0hkA4BEtbT8SWWQEAHgYgDDbI4+mhOBy4tLR3pgIkWEIAABNIi8GNDrtk8keoWK2lZ9rs1&#10;WQSmI57zUx9/NuwjaGSD4r8yJIh3JpvE5upE/iDgi8AnXx3RT4IEdCavn8t79DxB2vmZ1Ggk/y2Q&#10;n1OxGAJuCMzNzfXdSEYqBKoRsHXAmyrr1fjTqjoBeZ/umbhEdQl+Wtr6jfnRll4qEUg8npzFnkAl&#10;x4dr9GMvSvakvn379j6cFvQMAQhAIA0CpuCnFP5cNXlVYtHgVasSn+/T8CZWQCAsARLWw/KndwhE&#10;S+DNJKbIFiBSred4ut1elets9s3pwGidguIQgAAEFBO4vL7+NByPD0XFnmI1raqWRYA6sjnfqoMz&#10;EEbSuh0ny6bwjyu4zVXcdiQiBQJvE5ADYhsy3t7DCQJWCDxPXg8478stFcdW7EGIBgIrGpRAh7QJ&#10;jIbDtbQtzMM6s36OIcEyD2/kbaXtJFpTZf3q6mo3b6pY75tAq9XaMfEJ3/0W7Y8YVFFSET8X8HvS&#10;B7Us9gJ8gHTTR6/Zbn++uLhg7nXDF6kQgEBmBExeleRXrcvasl/GdNZ7ZWjxLATSJkDCetr+xToI&#10;QOANAua6GnNtTW9paYtKbQwVCEAAAm4IfP36tfft8vJEpGcZDMwiUJ34ZoObX0Y8Ugkg1feVrDl3&#10;WGvW54iE4gQkuetD8ad5EgIlCQSqvi4Hzb+U1JTHFRK4u7tbU6gWKiVIoDke9xI0K1eT+rkajt3h&#10;CdhOVH9uUaPZ/CDfiryrwrs5Gw06nc6ZfCuqvPmN2FMGwzDx+HEWewAJDFOptv5JktZNUSX+IAAB&#10;CECgJgGz5yXV1jenxuMtk3f1j7jE5/ya2GgOAQg8EiBhnaEAAQhUJhBxlfWB6L5nrqsx19ZUBkBD&#10;CEAAAhB4k8Dl5eVau90+bTabGzmjyiJgTQAi6SHOxmF190qg7qDb7R5Xl0BLCJQjIJUa30uLrOfd&#10;csR4uhYBj9XXeZfW8pSaxqNms6dGGRRJmsC40fhP0gZmZBwHljJytiJTXSaqP5kpicO969vbXUVm&#10;o0oGBCSx6EjiFKpiFMScMhh4iceNs4j9JzRMJWl9++L6+tQUWkrILEyBAAQgEIzA4uLisdxyty5r&#10;uo+SvP6qHqz5grmIjiGgkgAJ6yrdglIQiIdAbAsLCRwcSVX1Vbmm5iAeymgKAQhAID4CNzc321PN&#10;5okEAFfi096+xlkErhPffLA/KuKS6GPDPi4ik7WVTeCzubk5ldXLJmvPE7ESkGveP8WqO3onQMBV&#10;AnvJ62UTIJmsCbKBtZascRimioBsevAdqsoj1ZWR9XS/emtaQqAcAd/fvY2pqT+osl7ORzxdn4Ak&#10;re/8VAWzvsjKEmLbX6xsaM4NE48XZxHzT3D8yvy71u50TkzBpQTNwyQIQAAC3glIkdCB5F/tSwG7&#10;dVln8g3v3QN0CIH4CJCwHp/P0BgC8RBQFIgwC6Nmo7HeW1jYMQumeCCiKQQgAIH4CFxeX38ajsfm&#10;asVefNq70ziLALaiud+dJ/OWzGZiMf/L2nMgFfO2ij3NUxCwQ0Cqq++KpBU70pACAQsEniew1xA3&#10;nJr6s0Zzmioi0ByP+T5Q5A9UgUAMBGRNPTAHQWPQFR3jJeA7Uf2JFFXW4x0zMWtu3qvybyekDaF+&#10;cyFtzrLvxOPEWcT6Ex64JmndFFySwksbCZuJaRCAAAS8Epifnz9bWlralG94s9YcPHXOvqJXN9AZ&#10;BKIgQMJ6FG5CSQjoJvDmAiNwQMJUihiPRjtLi4ubZoGkmyTaQQACEIibgLlG8dvl5YlYsRu3Je60&#10;zyKQHXjud+c9JBNcKj4GTEBOqpadF2/BkxCoR8BUZpQKJh/qSaE1BBwSqFF9vd1o9B1qhmifBJrN&#10;//rsjr4yJtBobGRsfYqmMw+k6FUFNmlImqXKuoKBkKEKEq/oj0ajjyFMJ2EpBPUAfSYeH84ixh9g&#10;2ATosieFl0zS+naAvukSAhCAQLIEJGn9aDgcrsp684i1X7JuxjAI1CJAwnotfDSGAAQ0E5DFz0e5&#10;bnrdLIg064luEIAABFIgYK5PbLfbp5Ist5GCPS5tyCKgnfimhMvxEYtsgkyve0oShw+63e5xLL5E&#10;zzQI3N7e7poKjWlYgxVZECiYwC4H0AedTucsCyYZGNmgwnoGXsZECNgnIJvcX+xLRWLOBDQkqj/x&#10;N2t4SZT7lLM/sD0MAYlb7JubiX32TizJJ+2AfSUeF84ith9w+ITo2twWfHFxYW4M5g8CEIAABCwR&#10;WF5eHvR6vR3J1zIV14ntWuKKGAikQqDxf9++8X2YijexAwKBCUg1kNf/Gm/+V6uayybGcefduz2q&#10;WlrFijAIQAACrxIwFSgkqGc213pgKk4gi5OjHuf/4uR50jYBf6s825rbl2cCb3Nzc+v2JSMRAq8T&#10;kHl4RRJd/oIRBJIi8LiGGI3HR3MzM+YaWf4SICDvq6+NZpNvhgR8GYMJskZd58BLDJ6arKO5Sebu&#10;7u7r5Cd5AgJvE1C9GToer7KfwQj2TcB8S8o79tTH4WfVvz/f4FPuL/FkdeM6EtbTHcCSX9Af3t9v&#10;mSTLdK3EMghAAAJhCPzf//3f/lSj8Yf0TlwwjAvoFQKqCGSRJ6OKOMpAIGECoQNOElg7Hz48bPaW&#10;lrYI7iY80DANAhBQReDy+vqTqUDBB2Z5t2QR3M5gk6K859NrEXoNqIWorEUHssm7pUUf9MiHgIy9&#10;D/lYi6XZEHiswC4Vuamqm5DTSVZPyJkRmDLicEQEXiqmoqyxB1RkK8aKp14moKmi+ms+Yk3P6A1B&#10;wOyjydhzejg0ht9fCPZJ9plBHDiLeH6Sg7OYUeb24Hanc2IO8xRrwVMQgAAEIFCUwNLS0v5oenpd&#10;btM8LtqG5yAAgXQJkLCerm+xDAK6CLgNVAwk6LW3tLi4Kqee+7oMRxsIQAACaRL4+vVr79vl5YlY&#10;t5umhX6syiLI7XYN4MdR9DKRAEnrU1IcosGhyYkjhQdsE5BNtA1JAN3mN2ibLPIUEeAbX5Ez6qhy&#10;c3+/Uac9bSFQlsDo+/de2TY8r5oA84Fq9+hULqZEWbOmJ0FO5zhKXatut3ssSetHLuzkO9UFVaUy&#10;M4j/ZhHHVzq8fKoltzStSYGm08vLyzWf/dIXBCAAgRwILMthyV6vtyVz6taUFCPNwWZshAAEXiZA&#10;wjojAwIQsErgzQCUg4CFLGaOpKr66tLCwoFVQxAGAQhAAAKvEjDBuna7fWoqToCpPoEsgt0O1gD1&#10;ySPBNoGcNyLlytiPUpmsb5sp8iAwicC40finunpMCTmT7OK/Q8AQMNV0uT2NsQABCFQlIN+ra1Xb&#10;0k4fAVlvc+OGPreo1SjWdTFV1tUOqeQVkzX3nu2bLHKOESU/YH41MIO4bxbx++wG7psG96aazVM5&#10;SLYNFghAAAIQsE9geXHxWL7x1yX4+9G+dCRCAAIxECBhPQYvoSMEIPAbAQme9ZuNxnpvYWFHqqoP&#10;QAQBCEAAAn4I/AjSNZsnjVZrxU+PefSSRdA7g82LPEbr21bGmhhQx3dmXSoVyfbryKAtBKoQuLq6&#10;ei+VnzZ+bZvj77AKP9pEQaAfhZYoWYzAw8Nv76tiDXkKAhCAwNTU3NwccwIDYSKB2NfBj1XWmS8n&#10;epoHbBOQG+MGrVZrx5ZcktVtkYxATgbx3izi9hEMtRAqSqX1w8vr608h+qZPCEAAAqkTMDleS0tL&#10;+6Pp6VWzx5a6vdgHAQj8TICEdUYEBCBgnYDLKuuyWDkfj0Y7S4uLm/Pz82fWlUcgBCAAAQi8SuDi&#10;6mrfBOnkgR6YIFCJQAabGJW4JNgol81JWZsOpBLZVoIuxKQICMjhsTc3zWJP2InABajomADVdB0D&#10;RjwEEicgyXf/S9zErMwzyZS2q/9mBTBxY1Na9z6/QSlxt2GeMgKdTudM1t97ddXKJR5Ul1MS7TOI&#10;85KsnsRIrWvE7sXFxeHXr1/ZE6tLkvYQgAAEXiCwPDt73lta2hyNx+bw5ABIEIBAHgRIWM/Dz1gJ&#10;Ae8EXASlRObH0XC4LiftjrwbRIcQgAAEMiZggnEX19efZYP4Q8YYnJueTQA8g80M54Mlkg5crAe1&#10;mS7vxS2TPKNNL/RJn4C58USqq68UsTSlBJ4i9vJMOgTk9orjdKzBEpKHGQMQgIAFAn0LMhCREIEU&#10;17nmBiVZ628k5CZMiYiArL8Pqla4TPH3GJHr/KpqYrsZxHezidX7HT1R9iYFI7bb7fYJSetRug+l&#10;IQCBSAgsSw6Y5IKtyirjIBKVURMCEKhBgIT1GvBoCgEIVCRQMpAhVR2Op9vt1aWFhX1zNUzFXmkG&#10;AQhAAAIVCFxeXq61O50T2TB7X6E5TUoSyCYQXnItUBIjjysikHLSuqxRP0p19b4i3KiSCQFJIOjJ&#10;b6v0lcQkEGQyQNIxk/drOr7EEggEISDz5VqQjunUGQFu3nCGNjrBqa9rqbIe3ZBMSmFzi5y5Ta6M&#10;USnHfspwyOLZTGK62cTosxi0FowcjabkAPba9PT0X2a/zIJEREAAAhCAwAsETC5Yb3FxTxLXN7lh&#10;jSECgbQJkLCetn+xDgJBCbwZpCoQ1DCLkOHDw6ZcAbMlQbLzoMbQOQQgAIEMCXz79u39VLNpktUJ&#10;wnn0fzYB8QJrAY/Y6cohgRSTCUzFMak8tu8QG6Ih8CqB69vbXdko61VF9PSbJKmgKkHa+SAwHA7/&#10;9NEPfXgk0GhseOyNriAw1Wg2K8+V4NNJYG5urq9TM7TyRSDFb8uX2FFl3deIop8Xx5/cImdukytK&#10;h+/KoqQSeC6TWG42sfkEhqQXEyRZ/dmf+b44MbceeumbTiAAAQhkSkAS1/uSI7YuN7rsCYJBphgw&#10;GwJJEyBhPWn3YhwEoiUwkCDX3tLi4rpZjERrBYpDAAIQiJjAxdXVfrPd/iwmmCAcf54JZBMYz2Sj&#10;w/PwUdtdKpuYptKYqTimFjSKJU1ANsVWJIHlD1tG5pL0Y4sXcvwRkOu2iQX4w01PEEiWgLmVJFnj&#10;MjRMEigHVFnL0PFico5rVqmyfpint7FaAwFzm5y8bw/e0iXH36UG3wTTIZMYbjYx+WADKbKOf05W&#10;f1K+JwfsDy8uLvYjswZ1IQABCERHYGlp6WA0Pb0+Ho2Oo1MehSEAgTcJkLDOAIEABJwSKF1lXYJg&#10;UlV9dWlh4c1gmFOlEQ4BCEAgYwJfv37tXVxff5aN4A8ZY1BhejYB8kw2PFQMKgVKpJC0biqNmWQZ&#10;BThRIUMCkjTwoU519deQkWyQ4WBSbLI5GNTpdM4Uq4hqJQnc3N9vlGzC4xCwQuD24WHNiiCEaCLQ&#10;16QMurgjkPutQHJIdYUKru7GF5InE5BbLfZeOySUQmxnMgGe+IdAJrHbbGLxDO1iBF5OVv+nrdk/&#10;k6R1DpcVo8lTEIAABCoTWJ6dPe/1eluj4XBTKq6fVxZEQwhAQBUBEtZVuQNlIJAmgSLBKwl89ZuN&#10;xvri4uKeVFUfpEkCqyAAAQjoJnB5ebnW7nROZFPsvW5N89Eum0B5Jhsf+Yzcty0tsjbUymo0Gu2Z&#10;SmNa9UOvtAnc3d2tNZrNbZdWkrjuki6yixKQ+MBx0Wd5Lg4Co+/fe3FoipYQgIB2ArIe/6JdR/Sr&#10;R4D16L/8pMo6xSTqDSda1yTQarV2zGHS52JijunUxJFn80xittnE4PMcxeWtnpCs/iRQkta3JWn9&#10;1BSBKt8JLSAAAQhAoAwBySHrS8X1VUla/1imHc9CAAI6CZCwrtMvaAWBbAjI9S3nsqjYWlpc3Jyf&#10;nz/LxnAMhQAEIKCMwLdv395PNZsmWX1NmWrZq5NNwDyTDZDsB/QjgBiTEEwCZbfbPcCHEAhFYDge&#10;f/LVd4y/UV9s6Mc9Adn0JRnRPWavPTSbTb4xvBKns38IPDxsQCMtAlLxt5+WRVjzRID15+9jgSrr&#10;/D5CEzC3HsnafO/57zS0TvTvkUAmsdpsYu8eh05OXck7cq3dbp+aYlA52Y2tEIAABEIRkKT1/dH0&#10;9KopiBpKB/qFAATqEyBhvT5DJEAAAgUIvFB1YSCLiI9SFcdUVT8uIIJHIAABCEDAEYGLq6v9Zrv9&#10;WcT3HHWB2JoEsgmcZ7IRUnM4JNU8lspcsm49l8rqO0nBx5ioCNzc3GxIwsqGb6VJHPJNnP4eCfQh&#10;kRyBpeQswiAIQCAIAUkKMjHlsyCd06kTAqw338ZKlXUnww6hJQhILOTIHOCPJX5TwjQefYtAJjHa&#10;bGLujPbiBApWV38uUNanK/J/n/woCsUfBCAAAQg4J7A8O3veW1ralHl8SzobOO+QDiAAAesESFi3&#10;jhSBEIDAJAKSpH48PT29bk6/ydUtLCAmAeO/QwACEHBEwFxVeHF9/VkCalwx7IixTbHZBNAz2RCx&#10;OTZilxXDpqdcg71lkmNiZ43+8RKQRJXDkNo/JRLF8HsNyYm+6xMwSYiSFHNeXxISNBEwVec06YMu&#10;GRFoNv+bkbU5mdrPydhUbSVRvZhnTZX1q5ub/WJP8xQE3BC4kwP8cuMXa3Q3ePVJzSQ2m02sXd8I&#10;06tRhWT1Z8b05GaxzxcXF7t6DUQzCEAAAmkRWJbCqKPhcFW+LQ/SsgxrIJA+ARLW0/cxFkJADYGR&#10;bDwPh8PNXq+3xQa0GregCAQgkCkBc0Vhu9M5kY2v95kiiNLsbALpmWyMRDkIHSmtOVlBDlvumWuw&#10;HZmOWAhMJCDV1bdNosrEBz09oPn36gkB3bgl0HcrHukhCMh7oxeiX/rMlID5lnj81xiPGXsJDgNZ&#10;n39J0KwsTOIQZDU3y7fAH3Koj/dZNXy0skBgWQ7wN+QgvwVRiNBOIJOYbDYxdu3jTZN+9ZLV/7FE&#10;Dmt/kqT1oEUnNGFFFwhAAAKuCZgCqb3Fxb1Ws7nObWyuaSMfAvYIkLBujyWSIACB1wkMZKNoT65l&#10;WZcFQx9QEIAABCAQlsCPqwmbTZOsvhZWE3qvQiCbgHomGyRVxkDKbbRVbzbXXne73YOUmWObbgIm&#10;MUWqq6u8CYXEdd1jJ1btSEKM1XNv602F9TT9GsyqZwnpT4npP/2/zxQjwTOYl5x2PDc3R3zZKWH7&#10;wlk31mMq82jv+vZ2t54UWkOgHoF5Ocg/Ho0+1pNCa9UEMonFZhNbVz3YlClnKVn9ySqZt7dlD+7E&#10;3HCszFLUgQAEIJAsgfn5+TOTj2by0sTIQbKGYhgEEiHQ+L9v37TlBCSCFjMgAAFDwFy/Mh4OP5qT&#10;bRCBAAQgAIHwBC6urvYlYKYy8S08nbg0yObkaUOOVvCXHQENXpcEp3O5FWhd3pmsY7MbgXoMvrq5&#10;2W9GMm9r+N3q8RyaVCUwMzPDUKoKT2k7kzB89/37V6XqoZY2Ag4SpXivaHOyHX3kBppTDsPYYelS&#10;CpuP9ujKfDqYnZlZ5fvUHlMkVSNweX19It+oG9Va00otAQdrMI22kqyu0SuBdbKcrP7cGlPpV+bt&#10;HZNEGdhKuocABCCQFQFzYEjev4eNZvN9VoZjLAQiIpBNnktEPkFVCCRBQD7C+ubaFXP9CsnqSbgU&#10;IyAAgcgJmI+zi+vrzySrR+7IZ+pnE2DPZMMknZFpxxINiQ0tue6aZAA7/kRKNQImyVMyd/+o1tp/&#10;q6fKmRp+v/6tp0dLBPqW5CBGEYHbh4c1ReqgSigCk6qiP/33UPrRb4wEmDMUe42K6vadQ5V1+0yR&#10;WI1AS5IvpXLloFprWqkkkEnsNZtYuspBlqdSj4crT+Sg5UaeBLAaAhCAQBgCJj+t1+ttjYbDTVm3&#10;nofRgl4hAIG3CJCwzviAAATsEpAJXz76t+S6lU1ODNtFizQIQAACVQlcXl6utTudE0l6e19VBu10&#10;Esgm0E4Ci84B6FirkEkOo9ForyPXXTs2EfEQeJOAbGh9MokpMWIK+fuNkRc6/01gOBz+CYsECTw8&#10;rMjmkFzBx3GW5LxbNAk9sO9JEElu5P0wSNbrX9K0LF6rOLzo3nfmMKu801bc90QPEHidgNxEd/4w&#10;Hu/AKBECgddpvihmE0P3BTSVfhxWV3+GqCexDpO0vp0KNuyAAAQgEAsBSVzvLy0trUpM8qPoPIhF&#10;b/SEQA4ESFjPwcvYCAE/BAZmopfNgvXlxcVjP13SCwQgAAEITCLw7du391PNpklWX5v0LP89TgJZ&#10;Bdwz2USJcyS609p3eptUtT7qdrsH7ixCMgQmEzCJKHJl5fbkJ3U/QeK6bv9o067dbve16YQ+Vgis&#10;/COlTILzr89aUQUhvxHAJwyKSAnMzc0xZyjxHes9f44wh1nle/WDvx7pCQIvE1jsdo9lP5C4SewD&#10;JJM4a1ax89jHpE/9/SSr/2ORJK0fXlxcHPo0kb4gAAEIQOBvApK0vj+anl6XbyniCAwKCCghQMK6&#10;EkegBgRiJjAejY7NBG8menO9Ssy2oDsEIACBlAhcXF3tN9vtz2JTLyW7sOV3AlkF3jPZTGGc/0zA&#10;V9K6BKzOpFrYHvwhEJrAuNFIahOLipuhR5T+/uX9O+BmC/1+qqKh+PY/Vdr91qZOYvWktlYUdChk&#10;kv51/rtDtbWIluIaa1p0QQ97BCRxd2DW7vYkIqksARLVyxKz87w51EqVdTsskVKPwN3s7EdJWuc9&#10;XA9juNaZxFezipmHG03x9ew5Wf0fQI3G9v9dXHz++vVrLz5oaAwBCEAgbgLLcktQb2lpU9YGW7KG&#10;PY/bGrSHQPwESFiP34dYAIFgBMymwGg43Oz1eltmgg+mCB1DAAIQgMBPBEzAy1RrkA1cqi5lNDay&#10;CsBnsqmS0fAtZKrrhAiTLNlqtXZM8kshhXgIAo4ISALKhtyMsuFIfHCxrn/LwQ1EgUoE5B18XKkh&#10;jdQTaDabK+qVrJPw7aOteoC6FZQx2NOtIdrVINCv0ZamFQhwCLECNAdNqLLuACoiSxNYltjJSGIo&#10;pRvSICyBp7VrWC289J5VrNwL0UQ6CZSs/lSMpdlovG+12yccPktkPGEGBCAQHYHlxcVjKWywLu/l&#10;g+iUR2EIJESAhPWEnIkpEPBIYDAaj3fkBNq6VFRnY8AjeLqCAAQgMImACXS1O52TRqu1PelZ/nt6&#10;BLIKxJO0nt4ALmiRq2rrkqi+R3Xfgk7gMacEZIx/ctqBEuEkritxhBI15B38RYkqqGGfwIp9kUiE&#10;QCkCS6We5uFoCMgmM3OHJ2+xbvMEumA3VFkvCIrHnBOY73TOhqMRt9Q5J22pg4xiqVnFyC0NjyzE&#10;BEpW/5WtxD/WHobD08vLy7UsuGMkBCAAAWUEJMdt0Ftc3Gs1m+tyGLivTD3UgUAWBEhYz8LNGAkB&#10;ewTMSTOpqr66vLR0ZE8qkiAAAQhAwAYBU5F1OB6fSlVWAl02gEYqI6uAfEYbLZEOR2dq205al6DU&#10;0ezsLOtbZx5DcFECMpdvm42ros+n8ByVOlPwohUb2BywglGlkBWVWqFUNgRym1ezcawYOjc3x9zh&#10;2OEkqjsGXEN8LodcayCiqScCC93uwRS3JXmiXaObjGKoWcXGawwJmvoj8Eocuyf/++n/SRzQnyb0&#10;BAEIQAACzwnMz8+fSZHWTVnLmgOYA+hAAAL+CJCw7o81PUEgagLmZNloenrVnDQzJ86iNgblIQAB&#10;CCRI4OLiYleS1U/EtF6C5mFSSQJZBeYz2nApOQySf9xW8oSsc88kWZ2KYMmPmDgMHDcaH+LQ1I2W&#10;tn7XbrRDqisCj+/hc1fykRuOANech2NPzxDIgYAcRhiYOSQHW33ayGFCn7Sr9yXj/70pXFFdAi0h&#10;YI/A3ezsjiT6DOxJRJJVAhnFTrOKiVsdJBkIC1RdfVLRleZweCh7e/sZeAATIQABCKglsLS09KNo&#10;63g0OlKrJIpBIDECJKwn5lDMgYB1AuPxuXzgb5mTZcuzs+fW5SMQAhCAAARqEfj69WtPAlqHjVbr&#10;Uy1BNE6OQFYB+ow2XpIbqBYMmhT4f6sLSXAZtFqtHZPsYkEVRECgFoGrm5t9uSVlpZaQRBqTKJWI&#10;I4ub0S/+KE9GRoB3WmQOS1TdjUTtwqy/CTCHWBoJHBy0BNKjmNwPu3pETVcTCCxLTEXiKluAUkgg&#10;o5hpVrFwhUNNtUpKk9X/YSbFK8wen9nrU80R5SAAAQgkTMAUbe31ejuSuL7JwfiEHY1pagiQsK7G&#10;FSgCAXUEBlIR4aOcJltdXlw8VqcdCkEAAhCAwJSpWNhut09kQ2AbHBB4iUBWgfqMNmAY7b8TqJq0&#10;Lu/PvU6ncwZTCIQmIEHQniSr/xFaD439kzyl0St2dRqNRl/sSkSaIgIrinRBFQhAIEECzCH1nMoh&#10;wXr8QreW74cNqqyH9gL9PxGQm+v6sqd4ABFFBDKKlWYVA1c0xKJQRXuy+hNE2eNryV4fSetRjCqU&#10;hAAEEiYgiet9Kea6bnLlxMxBwqZiGgSCEiBhPSh+OoeATgLmqpPR9PS6JKvv69QQrSAAAQhAwGxI&#10;DYfDU0m2XPtBI1DgDU/oJ5BVwD6jjRj9I8+/hmWTWiVB+Eg2VI/8a0qPEPidwM3t7QeZ03uweZ0A&#10;CVXpjo5ut3ucrnXZW7aSPQEAqCBwd3f393czf8kRmJub6ydnlAeDyn47eVCJLioSoMp6RXA0c0JA&#10;3sl7ktxz5kQ4QssRyChGmlXsu9wo4OnI9szMXl97evqvy8tLvl0YvRCAAAQCEzC5ciZnTnLnjgOr&#10;QvcQSJIACetJuhWjIFCNgLnaxFxxYq46WZ6dPa8mhVYQgAAEIOCagFwPuCvJ6ifST++nviILwLnm&#10;hPx/CWQVuM9oQ4Yx/jKBItXWzbpXktX3YAgBDQTMjSmyKbWrQZdYdCDJKhZPFdKzX+gpHoqVwH9j&#10;VRy90yIgVbh//nZOy7ysrZE11IDruosNAQ7/FeMU21OmyvrV1dX72PRG33QJyHt5S5LWB+laGIFl&#10;GcVGs4p5RzD0VKkYcK+sSGz6DVY9aX/yfzc326p4ogwEIACBDAmYnDnJnduS9YZZ355niACTIeCM&#10;AAnrztAiGAJRERiMxuMdc7WJueIkKs1RFgIQgEBGBMx1gJKsfiiB/0+vmh0wEJeRK6I0NasAvtmY&#10;yWhzJsoB6Vjpt5JZJaFlYDZQTXKLYzUQD4FCBGS8vj6vF5KQ70MkXsXvezmE+Wf8VmDBawS4OYKx&#10;oYUACetaPOFMD+LZb6DloJ+zcadGcKPV4ntCjTdQRIoDnMsakAIBoYZCRvHQrGLdocZTrP0G3COr&#10;maz+RLzXHA4PTeGqWF2A3hCAAARSIrC8uHgscaV12Xf+mJJd2AKBkARIWA9Jn74hoICAfDgdSFX1&#10;1eWlpSMF6qACBCAAAQi8QsBUX2232ycS8N+eCClgQG6ibjwQlEB2gfyMNmmCDizFnb+0SSAJ6ztm&#10;A1Wx2qiWEQGZ3zdkbn+fkcnOTCUZyxlap4Jlfdt32gHCgxKQOXctqAJ0DoFHAs1mk7GY8GiQjeMv&#10;CZtXyTQO9VXCFm0jqbK+It8Vk+OF0VqI4rERkJjLkST0HMemd/T6ZhQHzS7GHf3gzMMAS8nq/8KS&#10;wlWmgFUe9LASAhCAgG4CUvh1sLS0tN9qNtcl3kk8W7e70C4CAiSsR+AkVISACwJmEh1NT6/2Fhf3&#10;zOTqog9kQgACEICAHQImmU2qT55KQttaYYkkrRdGlduD2QX0M9qsyW0sF7X3+WaBrIEPut3ucdG2&#10;PAcB1wTGjcYH133kJp8Erag8ft7pdM6i0hhlSxGgwnopXDwMAQhUJDA3N9ev2DSpZqyBknJnaWP4&#10;riiNjAaOCdzNzu4Mx+Nzx90g3hDI7KbJ7GLbjPJyBALti1lPVn+yWgpYfbu4ODW3L5cDwdMQgAAE&#10;IOCCwPz8/FlvaWlzJIWxRP7ARR/IhEAOBEhYz8HL2AiB5wQkQCQf81tmEl2msiRjAwIQgIB6Auba&#10;P0lWPxFFCUip91Y8CmYX2CdpPZ7B6UjTH8kb4/GZJLNwLbUjxogtT8BUQZRqiBvlW9KiKAESt4qS&#10;CvOcVMTth+mZXn0QuLu7W/PRD31AoAgBOTzxvyLP8UycBMS/A7PWj1P7+lpzy0x9hilIoMp6Cl5M&#10;y4ZleTc3Wq2ttKxSaE1mMc/sYtoKh5xqlVJLVn+EbQpZtdrt08vLS76xVQ9AlIMABHIisLy0dDQa&#10;DlfHo9FRTnZjKwRsESBh3RZJ5EBAP4GBZOl8lGtKVpcXF4/1q4uGEIAABPImYCommOv+JBj1qTKJ&#10;QAG6yvrS0CuB7AL8mW3geB1MMXQ2Hg/kfcpGaQy+ykhHqiD6dTbJXH55F+lN3stfijzHM3ESkAMJ&#10;vTg1R2sIQCBSAv1I9a6kNofyKmFLvpH5vpDDG8y/yXs6HgPn5TYlSeL5GI/GkWmaWawzu1h2ZMMx&#10;uLqJ74VJ/GRF1n8n3759ex+cNQpAAAIQgMAPAsvLy4Ner7cjieubOR+iZzhAoAoBEtarUKMNBCIj&#10;YE51jaan1yVZfT8y1VEXAhCAQJYEpOLqSrvdPpEg1HZtAIkH6mrzyVxAdoH+zDZyMh/eP5n/INfz&#10;zXK7EENCEYGrq6tdUwVRkUrZqEKClx5Xz8zMHOvRBk1sE5CE9TXbMpEHgaoEZOOQ8VgVXiTt5J2T&#10;/CEo1jCRDMaAaprvi+vb292AKtA1BH4j0O1290fjcR80lglkFuPMLoZtebgkLy7gHphZn3n86zWa&#10;zc//Jzc2euyTriAAAQhAYAIBSVzv95aW1qWArLnheQAwCEBgMgES1icz4gkIREvAnOIyp7nMqa5l&#10;EnSi9SOKQwACeRGQZPWN4XB4aq75s2Z5wICdNRsQ5IxAdgH/zDZ0nA2cmASPxweL3e5xTCqja9oE&#10;TNVD2WD6kLaVcVhH4lc4P5l4hax3CeCHc4HznpvNZs95J3QAgYIE5H3DeCzIKtbH5ubm/j97Z2PW&#10;RrI0as1IXq8wP0MEB0dwcAQHZ2AygAgWIjCOwNwIcAZmI0COADJYMmAErDEf0syt9tq7rA3Mj/q/&#10;X57Hz7n32+7qqrdK0kx1dfUkVN2b9OaWmCZC/Pf7BKRo/Te6rBMTvhEYZtmuFPDw7K/LMYnlNpPL&#10;XeuKk1TkONz7slys/rdH8/n8SN3OnIqLsRMCEIBAKASkgeyhaiQrDWWPQ9EZPSHgigAF667Isy4E&#10;zBIopWPBrjrFpU5zmV0K6RCAAAQgoIuAJJn2pFj9ROQVumT+Lcdh4k67LQjUTiC5xH9iGzvaAyYk&#10;gVIQKcUrqqsBfxDwhoDqekjhnDfu+FsRisGs+4RchXXkdheU77n/2V2R1SDwNAEKOOOOEHUIKqYr&#10;uDlUF3e8mrROvWfQZd0kYWT3IaBuvFM33/WZy5wfCCSW00wuZ03AdyPgcM/LVbH634DkdubLy8uT&#10;i4uLohs0RkMAAhCAgEkCqpGsNJTdVo1l5cDmucm1kA2BkAlQsB6y99AdAg8RqOt38uP3cn1t7QOA&#10;IAABCEAgDAIqqaQ6Isim0nujGjtM4Bm1C+FaCCS3AaA2eBLb5NESKCEJke5d8r26HZLK6Bo/AblJ&#10;ZSPPMrqre+xqCsSsOed3ayuxEAQgAAEh8OXLl01ARE9gErKFPIOE7D2/dKfLul/+QJu/CHy9+U5u&#10;wIPHAgQSy2Mml6teIDSSnOpwr8t5sfo3h8vtjVvD0ejk+vqa95wkPwQYDQEI+ExANZatquqVPP++&#10;81lPdIOAKwIUrLsiz7oQ0ExAOshM5HqRl3LNyIH8+JWaxSMOAhCAAAQMEVDF6iNJKklR5Y6hJf4t&#10;1mEiz4p9LLIQgSQ3AhLb7FkoQAKbrIrVVRevwNRG3cgJyHsbxeoB+ZjCMXPOku/niTnpSPaEwJYn&#10;eqAGBCCQCAHZDP4Umqk8a4TmsTD0pct6GH5KUcvb8fidFO2cpWj7wjYnlr9MMke9cJAgwAYBX4rV&#10;v9sqv/mbotPJxc0N7982AoA1IAABCHQgoOr2VP2equNT9XwdpjIUAtEToGA9ehdjYPQE5BoRdZ1I&#10;sbb2Wl0vEr29GAgBCEAgIgKq88GzZ8/+UEklq2ZRtG4Vd2iLqQ2B5DYFEtv0CS0m++hbV9U7iiH7&#10;kGOOSQLSXX1Luh/tmFwD2eYIUFCmj60k6I/1SUMSBCAAgdYEtlqPZGCQBJaWliYhKM4zRQheCl9H&#10;dauTut0pfEuwICYC61lWVsPhbkw2GbclwRsik8tLGw+iCBdwtL/lW7H6Pc8Wo/n8ZHpzQ84xwnDH&#10;JAhAIHwCqo5P1fNVda2eg8vwLcICCCxOgIL1xRkiAQKuCJTq+hA5kfVSXSfiSgnWhQAEIACBfgRU&#10;8kgSXKcyu+gngVkQMEsguc0BitbNBpRF6ZL0mbx48eLA4pIsBYFWBGopGmk1kEHeE6DQbDEXhdgB&#10;dzGL05utDuikZzUWQwACrglIM4BSDkWdudbjsfW/Pz/4qh96xUeA253i82kMFi0/f342r6r9GGwx&#10;bkOCucrk8tHGgyjCBRwVq4dAMp/Pjy6vr9+HoCs6QgACEEiRwPra2gdpRvtScgOHKdqPzRC4T4CC&#10;deIBAgESkI6RX3/I1PUhAaqPyhCAAASSJ3B1dXWkkkcKhLOuDCT2ko/DNgCS2yRIcCOoTRwENaau&#10;y7vxeDsonVE2CQJfu6sPBltJGJuYkRSvd3f4aDSadJ/FDAhAAAILE/jvwhIQEAIBr35jeE4IIWTi&#10;1VHd7kSX9Xj9G7JlKy9eHEpDruOQbTCue4I5yuTy0MaDKMIFHO5pOdvH6+hGyT3uTa+uPl5cXBQd&#10;pzIcAhCAAAQsEJBmtGWxurov9X6vfT5wbwEFSyROgIL1xAMA88MiID9YE/XDVRTFrvohC0t7tIUA&#10;BCAAAZUkury6Oh1k2Y4XNBwm+LywHyVaEUhusyDBDaFWgRDIIOmquK2umA5EXdRMiIB0V/96UI2/&#10;uAlQlNbKv+fPpatiq5EMCpnAVsjKo3ucBOQ5sYjTMqy6T8CHWzx4HiAmfSJAl3WfvIEu9wncjse7&#10;UrRO/uahsEgwN5lc/pmvg+4EHO5lhVKs/h1qnmVvhqPRCYfWuocZMyAAAQjYIiD1fpNibe2VPA+r&#10;m4d4JrYFnnW8IUDBujeuQBEIPEmgrOp6V36wXqsfLlhBAAIQgEB4BK6vrzdHz579IZvkmz9q7zTh&#10;5TDRF54X09U4uU2DBDeGYohuuYXo3Xg85lk5BmdGZoNsEO1Ih6ONyMzCnAYCFKs9DEgKCfme5tMD&#10;AQg4ISBFm4WThVnUKoGlpSUnvzP87lt1M4t1IECX9Q6wGGqVgGo2oJoOWF00hMUSzEkml3cOIQ59&#10;09HhHpbTvbsF/KD2IWfz+anal1xADFMhAAEIQMAwgbW1tUNpWvtS9jePDS+FeAh4RYCCda/cgTIQ&#10;eIBAXb9TP1Dra2sf4AMBCEAAAmESmEqhmiS2TkX74jELnCa+HCb8wvRomlont3mgNogS3CQKNbrl&#10;cOfkxYsXB6Hqj97xElDFcfJt8j5eC7GsDQGK2P6hJJumn9owY0zYBMTP/wvbArSPkcBDh8djtDN1&#10;m8TPpa1rtfl9Tz3awrGf257C8VVqmn5tOlDXh6nZ/ai9ieUhVa45uXwzwd6dgMO9K6d7dt1JPTRD&#10;5SRP1P6kHnFIgQAEIAABEwSkaW1ZFMW21AW+lmfjcxNrIBMCvhGgYN03j6APBL4RkMT6pHr27KWc&#10;qDpQP1CAgQAEIACBMAlcXV0d5fP5URvtnSbAHCb+2rBhjB8EktxESGyzyI9I66iFXCF9Nx7Tlasj&#10;NobbIfD5y5c9KZwq7KzGKiEQSL247ddffz0OwU/ouBgBOlkvxo/ZEIDAwgQmC0t4REDqv+OmuCLX&#10;LIGsrrfk1qcts6sgHQL9CMjNGPtSmHPWb3YksxJsmpFkjjmScLVqhsM9K6d7dXohF2p/UvYpD/SK&#10;RRoEIAABCOgmIHWBE6kPfCnPxu90y0YeBHwjQMG6bx5BHwjIiSl1cqpYW3u9Ph6fAwQCEIAABMIk&#10;cHFxUVxeXZ0OsmyniwVOE2EOE4BdGDHWLYEkNxQoWncbdA2rqyuk1VXSXiuJckkSkKKQjWww+C1J&#10;4zG6FYHUit5Ux1vV+bYVHAYFTYBO1kG7L2rlKdiM2r1/G1dVldbbPFL7vU4jShKy8ls+Q57D3iZk&#10;NaYGRkDldaQwJ833hARzjknmlgP7THqhrsO9Kqd7dKbgZ9lb1VxL7VuaWgK5EIAABCCgh4Bqaqua&#10;26omt3okIgUC/hGgYN0/n6BRugRKdVJKnZhSJ6fSxYDlEIAABMIncH19vTl69uyPvoUaThNiDhOB&#10;4Xs+HQuS3FhIcAMphIiuq+rd1yuk+YOAhwRUUQjd1T10jKcqJVIMx/e1p/GnUy26q+ukiSwIQKAP&#10;AenWu9Dvzf3fZKf5mT7GMwcC3wn80LFZ3kvosk50eEtA8jrnEqP73ipoSrEEc41J5pRNxQ9yIdCV&#10;gDTXGo5GJxStdwXHeAhAAAL2CajmtqrJrTw7qdulS/sasCIEzBKgYN0sX6RDoBUBKbT5IF3VX6qT&#10;Uq0mMAgCEIAABLwlML252ZENzVNRsFhESaebohStL+K6ZOYmucGQ4EaS1wFd18cvXrzg+dlrJ6Wr&#10;3O3t7WaW5zvpEsDyRQhEXLz++yJcmBsGgS9fvmyGoSlaJkpgI1G7kzJb3eahbvXoYnTEv71dMDA2&#10;BgI/FKrfN4ku6zE4OF4bpGj9gzT1Oo7Xwh8sSzDHmGQuOZmA1myow/0pp/tymjE+JE412VLNtlTT&#10;LQvLsQQEIAABCCxIYH119VjVEsrv0+GCopgOAa8IULDulTtQJjUC6goP+XF5XRTFrnRVL1OzH3sh&#10;AAEIxEZAXamXz+dHUdjlMCkYBb9EjEhyoyHBDSUfw3le1+e34/Guj7qhEwQUAYnR95CAgA4CMRXQ&#10;cSOGjojwX0ZVVYX/WqJhwgQ2ErY9NdMnTQbH9BvbZCv/PQECTxSqf7f+W5f1nQRoYGKgBFSeR+V7&#10;AlW/vdoJ5haTzCG3jwhG3ifgcF8q9mL1e5gLsfXk8vLyDcEHAQhAAAL+E1C1hMXq6v4wz1+pGkP/&#10;NUZDCDQToGC9mREjIGCCQFnV9a66wkN+XPhBMUEYmRCAAAQsElBX6F1eXZ0O5Eo9ncsmlCDTiQ1Z&#10;lgkkueHQYiPYshuSWy4bDrfXpXNicoZjcBAEbm5utrLBYCsIZVEyKAL3C+tCe06UZPpxULBRtjeB&#10;PM83e09mIgTME1gzvwQr+EBADs98ekgPitR98A46aCXQMT9Bl3Wt9BGmmYDK86h8j2axfomjWN0v&#10;f6CNXwQoVrfpj0JuhvwoTbj2bC7KWhCAAAQg0J/A8vLymaoxlFuJ9kVK2V8SMyHgngAF6+59gAap&#10;Eajrd+rKjvW1tQ+pmY69EIAABGIkoK7OU1foqav0TNjntBjJYYLQBEtkmiOQZNG6wpngJpO5KGov&#10;eV5V+8vPn5+1n8FICNglIL/ddFe3izzZ1UIqunuscDBZ58VtOAXBcfs3aOtMvbcHDSVS5ZeWliZf&#10;X9l++BepuZiVIoGOherfEcn34IYcsN1JERk2h0FA5XvqqnoXhrYdtOz5me2wgpdDk80Ze+kNz5Vy&#10;uBfldA/OtVuy7L26Odq1GqwPAQhAAALtCaytrR2qmkN5Zv7QfhYjIeAXAQrW/fIH2kRMQF3NUT17&#10;9lJ+PA7UlR0Rm4ppEIAABJIhMJUNHklmnYrBhUmjnSbMHCYKTTJFtn4CyW5AULSuP5iekigdelde&#10;vDi0uyirQaA9AVX8QTFce16M1EfA9+L10Wg00WctknwmwHegz95BNwikQ0C+i9QNp2fpWIylyRDQ&#10;UPRKl/VkoiVYQ1+8eHEg3+HxvD8kmjtMNlcc7CfPoeIO96Cc7r05RP6vpeXmaHWDtLpJ2heV0AMC&#10;EIAABJ4moGoOi6LYlcJ11XH9HF4QCI0ABeuheQx9wyMgPw7qR0JdzbE+HvNDEZ4H0RgCEIDAgwRU&#10;14F8PrfWecBp4sxhwpDwC4uA2ohIcjMi0Y0n29E5l+fq2/F41/a6rAeBtgSk8KOos+xt2/GMg4Ap&#10;Ah52kz1/zs0Yptzto9wNH5VCJwh8I7AFiaQITJKyFmPjJ6Ap90CX9fhDJQYLh1m2K8U3ZfC2aPrc&#10;hsYhyfxwaE7yRV+He09O99x84f9ND3XwfDganaobpT1TDXUgAAEIQOAJAlK4PpGmuS/luVndUBT+&#10;szPeToYABevJuBpDHRAo5UdhX/04qB8JB+uzJAQgAAEIGCCgugyobgMD6TpgQPyTIp0m0BwmDm1z&#10;Zr3FCSS5KZHoBtTi0dJeQjYcbq9Lp8T2MxgJAbsEPn/5spcNBht2V2U1CDQTcN19vaoqciLNbopp&#10;BN+DMXkTWyAQMAG5HvtTwOqjOgT+IaChq/qPOOWw7Xt14BbMEPCVwFgagM3qOuymBYnmCpPMC/v6&#10;QfJdL4d7Tk732jz1izrQJlxOLm5utjxVEbUgAAEIQOARAlKXeFA9e/ZK3vHIwxMlQRCgYD0IN6Fk&#10;aAQkGf5Buqq/lB+Fw9B0R18IQAACEHicgOouoLoMuLzm3mkizWECkbgMj0CSmxMGNpHD87wZjedV&#10;tb9Md14zcJGqhYAq9pBi9d+0CEMIBAwScNF9XZ6dKRg06FOfRN/c3Gz4pA+6QOAhAsRpOnGxtLQ0&#10;ScdaLI2SgMEcgzyfFZ8/f96LkhtGRUNg9cWLY2kMdhikQRSrB+k2lLZIgL0mi7A7LVWM5vOT6c3N&#10;TqdZDIYABCAAAecE1uXAZ7G29lr257flGfrcuUIoAIEnCFCwTnhAQCMBdVppmOeviqLYla7qpUbR&#10;iIIABCAAAccEVIJGdRdQXQYcqzKgaN21B1i/LYEki9YVnEQ3pdrGRedxdX288uLFYed5TICARQJS&#10;/PZeFX1YXJKlIKCFgI0C9l9//fVYi7IICYGA83elECCho3MCxKlzF9hRQJ7NSsnXn9lZjVUgoJGA&#10;wUL1+1rKZ+Q3uqxr9BuijBC4HY/fSZ4tnO9yS59fI7AXEKpywMnmgRfgluxUx8XqTvfXAnF6Pp8f&#10;XV1dHQWiLmpCAAIQgMA9Auurq8dy4+kreYZ+BxgI+EqAgnVfPYNeYRGQ00mVXE2nTistLy+HkzgJ&#10;izLaQgACEHBG4PL6+r1K0IgChTMlfFrYcULRJxTo0kwg2c0Kitabg6PNCNmUlM3JsK+AbmMnY4Im&#10;oDq1Znm+E7QRKA+BbwTuF7DrgKIKBVXBoA5ZyAiCwEYQWqJk0gRk0473+rQiYJKWuVgbNAHLha50&#10;WQ86WpJRfl3eJarhMIy8UKK5wGRzv8l8CjUb6nhviWL1Dv7Msp3Ly8uTi4sL3p86YGMoBCAAAR8I&#10;qAa7a2trB6rhrmq864NO6ACB+wQoWCceILAoATmVpE4nra+tfVhUFPMhAAEIQMAvAioRoxIy2WCw&#10;55dm0sDZtUKOE4uuzWf9bgSS3bhIdKOqW3Q8Mbquv25Kqs1JbTIRBAEDBOoso+OQAa6IdE9AU/d1&#10;EuLuXWlTgw2bi7EWBPoQyPN8s8885oRJoK6qT2FqjtZJEbBcqH6fLV3Wk4q0YI1dfv78bF5V+14b&#10;kGgOMNmcr9fBiHKPEXC+pxaga6RBx9ZwNDq5vr7mHSpA/6EyBCAAAdVwVzXeVQ14hUYJEQj4QoCC&#10;dV88gR7BEZBk93H17NlLdSpJnU4KzgAUhgAEIACBJwmoBIwkYk5VQsZXVM4TbBSt+xoaXuqV7AZG&#10;ohtWOoJQNs731aakDlnIgIApAtJdfUsOtnn7rGDKbuSmSaBnAfvvadJK02rp2POfNC3HaghAwFcC&#10;S0tLE191Qy8IyBXt0pHCbXZPdVmXd5q3eAMCvhNYefHiUD4vx17q6fhz7IpJsrleV8BjWNfhfpLb&#10;X9uwnSfPCpvCj6L1sN2I9hCAQOIEVAPeaj5/KXWOHxJHgfmeEKBg3RNHoEZABOr6XL7IXxdFsb0+&#10;Hp8HpDmqQgACEIBASwLTm5sdlYCRRMxGyynOhjlPtDlMMjqDzsK9CSS7keHBJnRvpzmaOK/rD+Px&#10;mMSJI/4s256AdFenuKM9LkZGRqBNAbt8l08iMxtzniAgnau9f3/CgRCQ9/z/QSEdAuLvUg7TnKVj&#10;MZYGQcCzHIF8TvakaJ3f8CCCJ20lb8fjXSlaL72iQLG6V+5AGY8JONxHcr6H5rFbOqhWCMdTtXfa&#10;YQ5DIQABCEDAIwKqEa/UOe6qekfyJB45JlFVKFhP1PGY3YtAKYmQfemo/lK+yCe9JDAJAhCAAAS8&#10;J3B5ff0+n8+PRNHCe2W/Keg84eYw2RiKj9DzHwLJFq0rBIluYnWOfykomY3Hfl/13NkoJsRIQIo6&#10;duiuHqNnsakvgR8L2CXxfdxXFvOCJbARrOYoDgEIxExgErNx2BYQAc8K1e+Tk+c2DuIGFEqpqrou&#10;h5DkgMW2F/Z7/Hk2zSfp3K5puLHKd7h/5HzvLDKfqr1TtYcamVmYAwEIQCApAqresVhbeyV71u/E&#10;8DIp4zHWGwIUrHvjChTxmYC6FkNdjyHF6oc+64luEIAABCDQn8DFxUVxeXl5IoVne/2luJtJ4s0d&#10;e1buTiDpjQ2K1p8OGOmUVQ2Hu2oTsntkMQMCdgl8LergM20XOqsFRaCqqk9BKYyyOghs6BCCDAgY&#10;JkCcGgbsm3jJ7fN75JtTUtMngMJWKQLeoct6aoEZpr1fb3Cq60On2iecB0g6p+s06AJenGL1gJ33&#10;sOpqD3V6dfVR7alGZxwGQQACEEiIgNQ/HlTPnr2SnMlxQmZjqicEKFj3xBGo4ScBKUCYDPP8lboW&#10;Q12P4aeWaAUBCEAAAosSuL6+3hyORqdZnm8tKsvlfKdF6w4Tjy6Zs3Z/AmqDI9lNjoQ3tpoiRjbJ&#10;95efPz9rGsd/h4BrAn/++eeBxOvGVz0CKEBxzYv10yQwGo0maVqeptW3t7ebaVqO1QES+Ov3m79k&#10;CCwtLfF7lIy3PTM0sPcEuqx7Fj+o8ygB+V7fl/fwMyeIEs7pJZvHdRJokSzqcM/I6V5ZJO57yow8&#10;y97InuoJResJOBsTIQCBqAmsj8fnUg+5Lc952/J8fR61sRjnFQEK1r1yB8p4Q0C+iKu63pVrMF4v&#10;Ly+7SXp4AwNFIAABCMRNYHpzsyPJq5O/i84CN9dpIs5hAjJwtyWtfrKbHYFtXNsI0nldf5BOWR9s&#10;rMUaEFiEgBRyFPLc8NtPMvhcL4KVuZERkGfS8+ccQIrMq0+bIx31i6QMxtigCajf8qANQPlOBOS5&#10;rRSfk+PvRI3BCxEI9L3gW5f1rYVsZzIELBGQeFVFNaWl5f5ahmJ1q7hZLHACDveKnO6RBe62LurL&#10;9/Dm6NmzP1RDsC7zGAsBCEAAAv4RWF9dPZbc7it53n3nn3ZoFCMBCtZj9Co2LUZAvoDVF/H62tqH&#10;xQQxGwIQgAAEfCdweX39Pp/Pj0TPwnddu+jnNCHnMBHZhRFj/SKQbNG6ckPCm13/ikIpIJmNx/t+&#10;RSbaQOBhAjc3N29lU+bxZ4dAC1TwNwS0EqiqiVZ5CPOegOTSNr1XEgUh8I3Aly9fiNf0ooHfpfR8&#10;bt/iCN4D6LJuP2xYsR8BaXhwrm7p6ze746wIPtsdLf57eNI3ZPaFxjy5VjXpbH9qEVCohmCqMVhq&#10;hmMvBCAAgdgIrK+vl2trawfVs2cv5b2QHEpsDvbMHgrWPXMI6rgjUFfVsfriVV/A6ovYnSasDAEI&#10;QAACpgmoa+ouLy9PssFgz/RaruRTtO6KPOv2JZB0Gjv1onXpiFUNh7vr0vmwb/wwDwK2CEix+oZs&#10;ird7fkh4U9uWP1jHXwLyOfnkr3ZoZoJAnueFCbnIhAAEIKCDgOT++V3SARIZDxOI6LlfnuG25J1n&#10;C1dDIAQCX2/pq+tjo7omnLNLOldrNKgiF+64WN3pvljkrn3CvEI1Bru6ujpIFwGWQwACEIiHwLoc&#10;DC3W1l5Xdb0rVpXxWIYlPhGgYN0nb6CLGwJ1fV7N56+LothWX7xulGBVCEAAAhCwRUBdTzccjU6z&#10;PN+ytWaS6zhOTCbJPAKjk94ISXgDbCZJj+Xnz88iCGFMSICAdJZ439nMiApYOtvOhGQJ/Prrr8fJ&#10;Gp+u4f9N13QsD5AA+YAAnbaIyktLS5NF5jMXAg8SiPQ5ny7rxHtIBG7H49257PMa0TnhXF3SOVoj&#10;wZSIUMd7QhSrO46zLHsrRetHqmGYY01YHgIQgAAENBBYX1v7ILWUL+X39VCDOERA4F8EKFgnIFIm&#10;UMrJ+33pqP5SOqqTsE45ErAdAhBIhoC6lk5dTyfdgjZSMNp5gs5xgjIFH8doY9IbIpFudj8Zp3V9&#10;uPrixXGMsYxN8RFQnQblGeJNb8u+f8YT3vTuzY6JQRGQIqcz+ayUQSmNsgsTEJ8XCwtBAAQgAAFD&#10;BNTvkvp9MiQesakRiPzdnS7rqQV02Paq2/qy4XBbuxUJv7cnnZvVHkgJCXS8F+R8LywhVz9papbt&#10;SMOwE4rWCQgIQAACcRCQWsqyWF3dV02AyanE4VNfrKBg3RdPoIdVAuoEkDoJJMXqh1YXZjEIQAAC&#10;EHBG4PL6+r26lk4UKJwp4WBh54k6x4lKB8hZUgOB5DdGUtkUk4IR6XS4ryFkEAEBKwS0dhqMvMjF&#10;ikNYxGcCE5+VQzczBOQ7ctOMZKRCQD8Bidf/6JeKxAAI8PsUgJO8VjGhZ/heN0t57TyUi5mAurWv&#10;rqp3WmxM6HP+EK/kc7JagihBIY73gJzvgSXo8qdMloNvX2+5VrddgwYCEIAABOIgoJoAF2trr1RT&#10;YLGojMMqrHBJgIJ1l/RZ2zoBSbJNhnn+Sp0AUieBrCvAghCAAAQgYJ2AOsl/eXl5kg0Ge9YX92RB&#10;5wk7xwlLT9yAGh0JqA2SpDdJYi9ar+tSktf6O2B1jDOGQ6AtAemuvqM6DbYd33pc4pvhrTkxMCgC&#10;8tz9e1AKo6wWAnRY14IRIZYI5Hm+YWkplvGIgBQzfvJIHVQJhUCitySpYjP1DhSKm9ATAi9evDio&#10;ZA94IRKx5+Ia4CSdh10ocBKf7Hjvx/neV+Luf8x8dcu1uu1a9mbfgAgCEIAABOIhoJoCV8+evZL8&#10;ynE8VmGJCwIUrLugzpr2CdT1ubxob8uJn9fLy8tn9hVgRQhAAAIQcEFAneBXJ/mzPN9ysb5PazpP&#10;3DlOXPrkC3TpRiDpzZKIN8pmdb07Ho/Pu0UDoyHgjoDW7uoPmUHhujvnsrJWAvJZKeX7faJVKMK8&#10;JyAFbcm/b3nvJBT8FwH5ripAkh4Bud2J36f03N7fYp7PpXle/bY/QGZCwD6BYZbtSuCWvVaOOAfX&#10;hkfS+dc2gBjzMAHHez7O97yIiyYChezNfry6utprGsh/hwAEIACBcAisy95uURTb1Xz+Wp69z8PR&#10;HE19IkDBuk/eQBcTBEr5gnxXVdWr9dXVYxMLIBMCEIAABPwkoE7uqxP86iS/nxra18p5As9xAtM+&#10;cVbURSDpTZMYN8nr+nD1xQuezXV9QJBjnMCff/65Z+15IsbPvHEPsYBnBCae6YM6EIAABH4ioDoH&#10;gyU9AuL3Ugpwz9KzHIs7EeB5/G9c6h2ILuudoofBjgmoxgiqQUJnNRIuVk/+hsvOwcKEvwk43utx&#10;vtdFKLQnkGXvpWj9qP0ERkIAAhCAQAgE1tfXJ9Jx/aWqyQxBX3T0iwAF6375A200ElBXUKirKOQL&#10;8kC+KEuNohEFAQhAAAKeE5Dkx4E6uS9qFp6ral0954k8x4lM68BZUBuBpIvWFcVYNs+kQEQ6G+5r&#10;CwwEQcAwAdWBVQo17HcWpFDGsGcRb4qA5GI+mZKNXK8JbHmtHcpBAAIQ+IfABBgQeJAAz9+PYKHL&#10;Op+YsAh8bZAgjRJaaZ345z75XGurIGHQgwQc7/E43+MiLLoTyLKdy6ur04uLi6L7ZGZAAAIQgIDP&#10;BFRNptRmvpS9NPItPjvKM90oWPfMIaizOAHVJUVdPaGuoFBXUSwuEQkQgAAEIBAKAZXsmF5dfRy4&#10;KCwLBZLo6Tyh5zihGZCrUPUHAslvpIRetC7XMkvh7zaBDYGQCHz+/Fl1V3e3mZL4BnpIsYKufxHI&#10;8/wYFhCAAARCICBdg7dC0BMd9RLgYJVenlFI43n7STeqLuvqxqkofI0RyRC4HY/fSdH62ZMGh55j&#10;W9CbyedYF+SX9HTHezvO97aSdv5ixqtbroaj0cn19fXmYpKYDQEIQAACvhFQtZnF2tprecZUe8Cl&#10;b/qhj38EKFj3zydo1J9AKQmIffkSfKWunugvhpkQgAAEIBAiAZXkUMmOPMvehKi/bZ2dJ/YcJzZt&#10;82Y9fQSS31AJeDNdXcusrmfWFw1IgoBZAlLItiHFt/a7qz9k1vfPfuKb6mY9jvRFCcjz5Tnf84tS&#10;DHO+bDz/L0zN0RoCEEiNgNz2xL5Bak5/zN6A361tu1DdOKVunrK9LutBoC+B9Swrq+Fw99H5ib9X&#10;J59b7RtYzBsMHO/pON/TIgYWJqCK1sWPJxccHl6YJQIgAAEI+EhgfXX1WBoMv5Tv+kMf9UMnfwhQ&#10;sO6PL9BkAQLqy0596clVE3zpLcCRqRCAAARCJXB5eflGJTlUsiNUG1zo7TzB5zjB6YI5a+ohwMaK&#10;cAxsc006Gb77ei0zfxAIiIAUZfhRrP4jM4prAoqixFStqkliFmMuBCAQNoGNsNVH+z4EJG9Uqhta&#10;+8xlTgQEOATay4nqxil181SvyUyCgCMCy8+fn82rav9fy/MuPSCn6iggWRYCELhPoBjN5yfTm5sd&#10;sEAAAhCAQHwEpMFwWayu7g/z/BX5l/j8q8siCtZ1kUSOEwLy5TZRX3Lqy0596TlRgkUhAAEIQMAp&#10;gaurq4Mszz+KEoVTRQJdnKL1QB2H2l83WJLfZAmkaL2SZ/YXL14cELYQCImAdFffksIMvzdO2GwP&#10;KaSS0FVyNL8nYShGPkRgCywQCJDARoA6o7IeAhM9YpASDAGemxd2lbwb/UaX9YUxIsAygZUXLw6l&#10;4cPx12UDyaGZRJR8HtUk3BRkO24+5HwfKwUfW7Yxn8+PZH/3yPKyLAcBCEAAApYILC8vnxVra6/k&#10;OVwdIi0tLcsygRCgYD0QR6HmDwTq+lxerLfly+21+pKDDwQgAAEIpEfg4uKimF5dfRzItbTpWa/X&#10;YufJPsfJTr00kWabQPKbLb5vuNV1eTceb9uOC9aDwKIEvO2u/pBhFOAs6m7mayKwtLQ00SQKMRCA&#10;AAS0EFDvuk/8W9OyCEKCIyC3P30KTmkU7keA5+R+3B6YRZd1bSgRZJnA7Xi8K0UypeVlvVqOph9e&#10;uSNMZRzv3zjfvwrTa2FoLc1C5AbtE7XfG4bCaAkBCEAAAl0JrK2tHVbz+UvJxRx3ncv4eAlQsB6v&#10;b2O1rJTEwruqql6tr67yZRarl7ELAhCAQAOB6+vrzeFodJJn2Rtg6SHgPOnnOOmphyJSXBGgaF0+&#10;wZ4Wrsum9vZ6lpWuYoN1IdCHwJ9//vlGYnerz1yncyjIcYo/9cXV9Z7yueH7PsFAUDdSJGg2JntC&#10;oKEg/Wkts2zTEzNQwzIBDlhZBu5iOZ6LjVCny7oRrAg1TEDlpFRuyvAy3opPPmfqrWcCUszxvo3z&#10;fauAXBWqqnKD9pba75XcwkaoNqA3BCAAAQg8TWB9fb0simJbCtdfy372ObwgQME6MRAMAXXapnr2&#10;7JWcvjlQX2bBKI6iEIAABCCglYCctn8jSaoTSTRvahWMMPcEHCc/3QNAg0UIsAEj9DwrWpfn93fj&#10;8XiyiF+ZCwEXBOQZ472LdbWt+b1Ax7PvBG32IchLAvJ8/ruXiqGUcQLSVKIwvggLJEegqRD9+39P&#10;DgwGayGgDlipg1ZahCHELwIUqhv1h+qyLsVkYb8rGSWEcF8JfMtNHfqqnym9yJWaIpuQXMf7NRSr&#10;pxNrar93Np+fqmZl6ViNpRCAAATSIyC1nhOp+XypGhWL9WV6BLD4OwEK1okF7wmo5LE6ZaNO26yP&#10;x+feK4yCEIAABCBgjMDV1dWBnLb/KAsUxhZJWLAXCUDHSdCE3R+F6WzEiBs9KVCt6nry4sWLgygC&#10;CyOSIiAFGDuySbIRjdEU7UTjSt8NkQTjxHcd0c8MgTzPN81IRmqMBHwqRM8Gg60YGWNTawL8brVG&#10;5flADmtadZC8K+3QAdUqchbTREBu19gXUWeaxHkvhhyp9y7yX0HH+zRe7FX576XYNCzE76dTyc3G&#10;Zhj2QAACEIDAvwmoRsWqYbHUg5KbSTQ4KFhP1PGBmF1Kwc1+sbb2Sp2yCURn1IQABCAAAQMELi4u&#10;iunV1cdBlr01IB6R9wh4kQh0nAwlIMImoDZkkt+UcV2gWtfl3Xic7HXLYX+C0tZekmOF/IuzY6Dr&#10;74W0Qyt66+VzU3KjRvRuftRAeX9Y86kIOV1PuLG8re/piO7GP6z6OAG5DeoTfAInwPOtMwfKsx/5&#10;WWf0WXgRAnLgQuWqykVkhDA3+bxoCE7yXUfH+zNe7FH57qOI9cvn86PL6+s487MR+w3TIAABCHQl&#10;oBoWSz3oa3l23Zba0POu8xkfNgEK1sP2X7Tay4vIoXRVfymnag6jNRLDIAABCECgFQF1BdxwNDrJ&#10;s+xNqwkMWpiAFwlBx0nRhSEiwDkBNmfEBY66rasNwPUsK50HAQpAoCOBz58/76lr7jtOC2s4HSjD&#10;8lc42k7CURVNtROQq7vbyuxa3Hx/fNs1GNeNwCI+8eK9sZu5P42mS/CCAAOeLp12+e0K1X8Uqjv3&#10;HF3WnbsABXoSkEO25xK/qtN6tH/kQ6N1rT3DHO/LxPCOYc9Z8a4kt2HtyY3bR6qZWbxWYhkEIAAB&#10;CCgC66urx1VVvVJ1ohBJhwAF6+n4OghL1XUPcu3Dy2J1dV+6qpdBKI2SEIAABCBgjMDl5eUbeTg9&#10;kUTyprFFEPwgAS8Sg46To4RG+ATYpBEfWi5al06F7+iyG/5nJ0ULVMGaPG/8lpTtFPsk5W6TxtKl&#10;1iTdAGTL7RQ2tFy0sLrLfBv2PLVGF10XHevaVg/W3/BAB1RwQECe+0rZizhzsDRL9iHAocs+1IzO&#10;ifZmKqPUEO4DAclZfRA9jn3QRacO3Dipk2bCshzvx3ixJ5Ww+70zPct2VDMzita98wwKQQACENBO&#10;QNWHqjrRYZ6/UnWj2hdAoHcEKFj3ziWJKiTXO6hrHtR1D+rah0QpYDYEIAABCNwjIKfnD7I8/yj/&#10;pwIwbgh4kSB0nCR1Q55VdRKgaF1oWipKrSSJ8OLFiwOd/kMWBGwRUNfaR99d/TGYlr4jbPmSdewT&#10;yPP82P6qrOgLgRgPFy9aBL7ofF98m4Ie0sGJfEMKjn7cxkna5gdgPc+p3jpJfv/fyKHfLW8VRDEI&#10;PEHg9vZ2dz6fn8cCidxnLJ50bIfjfRgv9qIcu4Dlfyag8g2jZ8/+UDdxwwcCEIAABOInsLy8fKbq&#10;RmVfW92KVMZvcboWUrCeru99sbyUL5p3a2trL9U1D74ohR4QgAAEIOCOgDotP726+jjIsrfutGDl&#10;7wS8SBQ6TpYSDeETYOPmmw8NdlufywHUu/F4O/xowYIUCchm9aa61j5F2/9lM50rkw+BPgDkWfFc&#10;uhSe95nLnPAJyGGfInwrsCBpAnm+mbT9iRvPDSEeBwCF6h475x/V1KHfIBRFSQj8QEB1cJQcQBQ5&#10;LHKehLcWAo73X7zYg9ICEiGGCBTqJu7pzQ25W0OAEQsBCEDANwJSQ3pYzecvJW/zwTfd0EcPAQrW&#10;9XBESg8C6oulevbslXzRHPSYzhQIQAACEIiQgDolr654y6VLT4TmBWsSCcNgXYfi9whwNe43GIaK&#10;1rPhcHs9y0qCDgIhEpDOau9D1NuozhQJGcUblfCqmkRlD8Z0IvDly5fNThMYDAEIQMAjAktLS/yG&#10;eeSPv28GM/TO6pOpsegiBb9bdFmPxZvp2aG6N8qhi3chW06xesje80h3itU9cgaqPEGgyOfzI3Uz&#10;N5QgAAEIQCANAuqQaVEUu1K4/lqe28/SsDodKylYT8fX3liqvkjUF4r6YlmnC5c3fkERCEAAAq4J&#10;XF5evlGn5GO8Ut41Wx3rOy9ad5w41cEQGX4QYDNH/KC5EHVeVfvLz5+TLPAjxNGiIwFVYKEKLTpO&#10;S2c4XdfT8XVPSyXH83vPqUyLg8BGHGZgRaoE5Bngf6najt0DudgvK9n09CASNL+femBRUirQZT0p&#10;d0dn7IsXLw6qQA/gkt+MLhzdGOR4z8X5npMb6qy6CAG5mVuK1o8WEcFcCEAAAhAIi4AUrk+KtbVX&#10;sretDpuWYWmPto8RoGCd2LBJoKzqeld9kagvFJsLsxYEIAABCPhNQBIMe1mefxQtC781TVs75wlE&#10;xwnUtL0fl/Vs6nzzp47OdXV9vPLixWFcEYI1KRGQAgs2Odo6nGKitqSSGkd32qTc/ZOx8ky1kTYB&#10;rIcABCIgwD6FCydyKNIFdSNr0mXdCFaEWiQwHA53ZbnS4pILLcUNkgvhY/J9Ao73WpzvNREN4RLI&#10;sp3Lq6vTi4uLIlwj0BwCEIAABLoSWFtbO6iePXtVV9Vx17mM948ABev++SRKjeSl41C6qr9cX1v7&#10;EKWBGAUBCEAAAr0IqITC19PwWfa+lwAmWSfgPJHoOJFqHTgLGiNA0fo3tAsUrc/r+vx2PFYbe/xB&#10;IEgC0l19RwosNoJU3qXSFK67pO/V2qorrepO65VSKGOVQFbX/7G6IItBQD8BngP0Mw1Komx0fgpK&#10;4dCV5TkydA8+qD+HgKN0azJGjeUm8NlsFkRui1xmMmFp3lDHeyzO95jME2YFwwTUTd3D0ej0+vp6&#10;0/BSiIcABCAAAY8IrMuze1EU2/JcvC0d1889Ug1VOhKgYL0jMIZ3IyCJqomccHlZrK7uS1f1stts&#10;RkMAAhCAQMwEpEhsQxIKJ1KsvhOznTHa5jyh6DihGqNPU7WJjZ5vnu9ZNJANh9vrFCqm+vEJ3m55&#10;Vy24vn5BN9IZc0GA4U+XZ8Lfw7cCCxYikOcbC81nMgQcE8i4JcCxB9wvz00hFnzAM6MFyG6XUIeA&#10;1WFgt1qwOgT6E1hdXT2W2Yf9JZifSQ7TPONkVnC8t+J8bykZR8dvqHr+kNzuyeXl5Zv4rcVCCEAA&#10;AhC4T2Bdnt+rqnolRevvIBMmAQrWw/Sb/1rLSRZ1oqVYW3utTrj4rzAaQgACEICATQIXNzdbs/n8&#10;VJ2Ct7kua+kj4Dyx6Dixqo8kklwT4Crdex7o0G19XlX7y8+fn7n2H+tDoC+Bz58/79FdvS+9B+b1&#10;PPiiUQNEOSAgScWJg2VZ0i8CG36pgzYQ6E5AHWLrPosZsRBQN4WoG0NisccrO3g+9ModppRR+UH1&#10;b1bXb02tgVwI2CBwe3uril28/D2gWN1GBCSyhuM9Fed7Som4ORkz/9rLKOR5/qPc5L2XjN0YCgEI&#10;QAACXwmopslra2sHwzx/pZopgyUsAhSsh+WvELQt1QkW+VJ4qU60hKAwOkIAAhCAgF0CKnEwms9P&#10;VCLB7sqsppuA8wSj4wSrbp7Ic0uAzZ9v/NsUrdf18cqLF4duPcbqEOhPQBWmyWbGb/0lMPNRAnTQ&#10;TCY45HNUjsdjEsHJePxhQ+lOnXgARGL+ly9fNiMxBTP6E+D3rD+7f8/kWVAXySDk3M8LDumyHoTP&#10;UPJxAqrgRbo07vrEiCYbPnkjAl0c76U430uKwIWYcI/Az3sY72Xv+QhGEIAABCCQHoHl5eUz1Uy5&#10;qmv1LF+mRyBMiylYD9NvXmpdV9WH6tmzV+oEi5cKohQEIAABCDglcHFxUXxNGGTZe6eKsLhWAs4T&#10;jY4TrVphIsw5AYrWv7ngiU54c7lJ6XY89moDz3ngoEBwBOS6+vdSsF4Ep3hoClOwFJrHuuo76TqB&#10;8XERkO/SjbgswhoIQCBVArKv8SlV27XZTTd1bShDEPS9q/qPutJlPQTvoeNTBFSxy3w+3/eBEjlK&#10;H7wQkQ6O91Cc7yFF5EpMEQKPN9zZuby8PFF70XCCAAQgAIH0CKyvrX2o5vOXqnY1PevDs5iC9fB8&#10;5p3G6spM+dC/Lopid308PvdOQRSCAAQgAAHnBFQxw3A0OpFi9R3nyqCAdgLOE46OE67agSLQKQE2&#10;hO7h/zH5K910s+Fwez3LSqdOYnEILEBAPZNIsTrPIwsw7DWVIqZe2HyeRHGfz96xptuGtZVYCAIG&#10;CUg31U2D4hEdAIGlpaVJAGr6pyKHE/3ziWGNHitU/76s6rL+559/HhhWA/EQMEpgZWXlUBY4NrpI&#10;g3Byky7pR7i2470T53tHEbo0aZMaboeVnO/WcDg8ub6+5h0v6UDBeAhAIFUC6tYkVbuqalhVLWuq&#10;HEKwm4L1ELzkr46lulJBrlZ4JR96krr++gnNIAABCDglcHFzszWbz08lUUCCwKknzC7uPPGoEq+O&#10;k69mCSPdJgGu3L1H+14SWL7H95efP+cF32YwspZ2ApKk4npY7VQ7CKSwqQMsv4fmeX7st4ZoZ4HA&#10;hoU1WAIC5gnkeWF+EVbwmYC855RsZHbwEAcRO8CKY2hTofp9K+Xz9NtFXfO9Gofrk7Xi9vZW3SxY&#10;ugBAsboL6hGv6Xi/xPmeUcSuxbTHCai9aHm2V53Wt+AEAQhAAAJpElA1rKqWVW7lULcnOXmuT5N8&#10;e6spWG/PipH3CMgLxqG6SkFdqQAYCEAAAhCAwGMErq6u9kbz+Yn89wJK8RPwIgHpOAkbv5fTspBN&#10;om/+loKE+Wz2YTwe8+yf1kcgOmulu/qW6rQTnWGhGkSxU6ieG8gz37n8JpwHawCKayEgz0kbWgQh&#10;BAKOCWR1/R/HKrC8HwQmfqjhqRYcOvTUMWbV6lKo/rcmWVb88vnznlnNkA4BswRUZ0bJHWybXeXf&#10;0mmeYZN2ImuxT5KIoxMys6G7+g8kipHc+j2dTncSIoSpEIAABCDwA4G1tbXD6tmzV3Jb7DFw/CJA&#10;wbpf/vBeGzmNOJEP88tidXVfvbB7rzAKQgACEICAEwJycr2QYvWjQZa9d6IAizojQNG6M/QsbIgA&#10;RetfwZ7NZjN1Cp0/CARNQN5neS7x0YMUQPnolad1qqpJeEqjsW4C2WDwX90ykQcBJwTyfMPJuizq&#10;FQHZvPzklUI+KMMzmg9ecKJDr0L1e5rSZd2J21hUMwE5oKveeQ41i31QHLlHG5QTW8ODYnUv9okS&#10;c3vU5nYrVv8bhdwOePR1r5o/CEAAAhBIlsC6NN4pimJbmjK/lo7r58mC8MxwCtY9c4i36siHVn14&#10;5cqE1+rD7K2eKAYBCEAAAs4JSPfSjaGcXJdi9R3nyqCAEwJeJCM9SMo6gc+iRggkvnFUVlW1y2FV&#10;I6GFUIsE5PlkR10Ja3FJlupDgMKoPtSsz5HDH79bX5QF/SMgHVT9UwqNINCDQF0Tyz2wxTZlaWlp&#10;EptNve3hFpze6EKfuGih+t/202U99FBA/28E5LdBNW84Mwkk8ZyjSbTpyvZgX8SL/aF0IyA+y3sW&#10;q98DsSOd1j+qRmvxwcEiCEAAAhBoS0D2uSey3/1KitbftZ3DOHMEsunlJc+M5vjGILmUD+v/k2sS&#10;DmIwBhsgAAEIQMAsgYubm63RfP5RVuHF3yzqIKRL10X3fznnM907IS4NUosoKfDdla5SH+LyItak&#10;SODz589/SDxvpGh78DZnXjxRBI9RpwG/Pn++Lp+nUqdMZIVH4PPNzYXEAe994bkOjR8gMP71V35s&#10;iIyBfK+dJnvAcfFCICIoYAKmNonli/Wl5BPOA0aD6hAYqOY8cmD3VFBof+6lWJ0A006AYnXtSBHo&#10;mIDGZ1T5Lj979uzZNs8mjn3K8hCAAAQ8ICA1TRvZ//3fkeSAtjxQJ0kVUqu3SNLJfY2WazA/SFf1&#10;lxSr9yXIPAhAAAJpEZBr1fakWP3ERPI2LZLxWGtqw6sTIQ+StJ30ZbD3BFLaTJrP5x8oVvc+JFGw&#10;BYE///zzgGL1FqB8HULXda88ozb4KFb3yiXOlKFY3Rl6FoYABMwRmJgT7aFknrE8dIp9lUzm7mZ1&#10;/da+RawIAb0EVGGjPPeqTuva/lRuMaX8ojZwCHqagAf7ICZ/U3B/ggQ0Fqsreupg6mw2O72+vt5M&#10;kCYmQwACEIDAPQLr8oxfrK29rup6V/7PJXDsE6Bg3T5z71eUzceJFKq/LopiV65E4IPpvcdQEAIQ&#10;gIBbAuoaNSlWP5K3/fduNWF1Hwl4kaT0IFnro2/QqT+BRDaVziSBq3VDrj9xZkKgPwF5vy1kQ+K3&#10;/hKY6RUBCqucu0Oe7X53rgQKOCdwe3u76VwJFICARgLEtEaYAYuSBj6fAla/neo8S7XjlMAola8z&#10;nbMbZtmO6k6dAE5MjJzAt2YOxzrMTCSnqAMVMroQ8GD/w/RvShccjIXAEwQKKU48nU6nO1CCAAQg&#10;AAEIrK+tfW3kLM8xh9CwS4CCdbu8fV+tVKdH1CkSKVSf+K4s+kEAAhCAgHsCatNhOBqdSLE6L/fu&#10;3eGtBl4kKz1I2nrrIBTrRSDyDaayqioOr/aKDCb5RkCeVd7SBdg3r2jSh4IrTSC7iZFEIvmibsii&#10;HC3PCUWUhmFUsgSI6WRd/y/Dl5aW4v2N+/7chKuTJ2CjUP0+ZLqsJx9y0QCQw227chPh+SIGRZ5L&#10;XAQNcxch4MG+hxf7P4swZK5/BDR3V/9u4PdYzfL86PLykiZs/nkejSAAAQhYJ6AaORerq/vDPH+l&#10;bpe1rkCiC1KwnqjjfzK7rt+pUyPq9AhIIAABCEAAAm0IXNzcbM3m81N1jVqb8YxJm4AXSUsPkrdp&#10;R0F81sd6ha+66nh5eZmX8vhCNjmL1ME6iee95AxP0WCK1614XRK2pXQXnFhZjEW8JiDFvbwDeu0h&#10;lOtBYKPHHKZERkCeG8uoNid5PoosQhczx3ah+ndt6bK+mN+Y7Q8BVcgivxPbfTWiWL0vOeY9ScCD&#10;/Q4v9n0Ik7gIGCpW/wmS5IxLuT1c3SIeF0CsgQAEIACBPgTUvrg0eH41qGt1+3jZRwZz2hOgYL09&#10;qyhHSgJ2Uj179nJtbe1AvWxHaSRGQQACEICAdgJXV1d7o/n8RATzIq+dbrwCvUheepDEjdfD6VoW&#10;2abT4berjtN1KJZHQ0Ded+mUE403OxhCB9EOsDoPnXSewYQ4CeQ574FxejZZq+R5fiNZ4zH8RwJh&#10;/9ZRpE5E/0DAVaH6fTXmdX2EYyAQAwFVxCJ5hnddbIm12UUXBow1RMCDfQ4v9nsM4UWsIwIGi9Uf&#10;ilcpltvJh8MTitYd+ZtlIQABCHhIQOpnD1XD57qqjj1ULxqVKFiPxpUdDanrc/mAvZbTIa/Xx+Pz&#10;jrMZDgEIQAACCROQYvWjQZZRAJZwDCxiuhdJTA+SuYswZK6fBCIpWj9bWlpSJ8f5g0DwBKS7+pZ0&#10;P3sTvCEY0J8ABVv92T0yU5K0n7QLRWCQBOT79X9BKo7SEHiEQDYYrAEHAopAkL91PPMQvA8Q8KFQ&#10;/btaeZZtqfczHAWBGAi8ePHiQG4bmrSxJZJcYRtTGWOTgNrb8GB/w4t9HpvcWcs8AcvF6t8NUreI&#10;D0ejP66vrzfNG8kKEIAABCAQAgHV8Lkoim1VVysd189D0Dk0HSlYD81ji+tbyofpnZwIeSkfsFYv&#10;1IsviQQIQAACEIiBgDphfnl1dSrF6jsx2IMN7gh4kcz0IKnrzgOsbIpA4BtRC11tbIopciHQl4B0&#10;PXvbdy7zIiRAIZcWp+Z5fqxFEEIgAAEI+EZAihR8Uwl93BCQA7wTNyt3XJVnm47A0hnuU6H6ferS&#10;ZZ33s3TCMHpLh8PhrhhZPmVo4DnC6H0YrIGe7Gl4sb8TrBNR/EECjorV7+lSVHV9Mp1Od/AQBCAA&#10;AQhA4DsBVVer6mtVnS1U9BKgYF0vT6+lSXeQD+raAvkwHXitKMpBAAIQgIB3BNTJ8tGzZ3+ok+be&#10;KYdCQRLwIqnpSYI3SAei9KMEQr3qdzab7Y65eYnIjoSAdO/bkQN2W1781kTCNCozKPDq5U75PJ3z&#10;O9ELXZSTpBv1VpSGYRQEIJA8Acl7lXLw8cxLEDzDeOkWX5TytVD9Ox+6rPsSKeihg4B6L1J5tFP+&#10;tdUAAPhsSURBVMdkUayugzIyfiLgyV4GuTZiMyQCHeO1yPL8aHp1tReSjegKAQhAAALmCag62+rZ&#10;s5eSL5qYXy2NFShYT8DP6gOjrimQ6wp21bUFCZiMiRCAAAQgoJGAOlEuvyWnIrLQKBZREBh0TBaZ&#10;IeZJoteMcUh1SSCwzanD1dXVY5e8WBsCOgnM7nXv871wQ6fdyOpBgMKv9tDqmt+J9rQYCQEIhEag&#10;rjdDUxl9jRKYGJXeRTjPKl1oJTk2pPcduqwnGaLRGv0tj3Z438BQm1hE66SYDPNkD8OL/ZyY/Iot&#10;fxEw1F29b7zKAf335dXVEe6BAAQgAAEI3CewLodWi7W11/LMvy2/XefQWYwABeuL8fN9dilX1+yq&#10;D4y6psB3ZdEPAhCAAAT8I3AlL+W5nCj3TzM0ioVA36SRVvs9SfhqtQlhXhAIpGj9TK693/cCGEpA&#10;QAOBqz//3Btm2caPokIq5NCAARF9CFAQ9iQ1ubXvUx+szImPgNxisRWfVViUOgHpql2kzgD7/yHg&#10;/DePZxLCsQWBEN9vVJf1yz//fNPCPIZAIAgCt7e370TRM6VsIDnAILii5A8EPNm78GIfh+CIj4Ch&#10;YvVFQUkR3c708vL04uKC98RFYTIfAhCAQGQE1qUBXFVVr+TZ6DAy06yak8kPLc+XVpFbWqyu38kH&#10;5JCO6pZ4swwEIACByAiol/DhcHgim7ab/zItk7Pl/EHAAAEvIivnLKcB1yLyGwFPo6uU7/lX6ipj&#10;HAWBGAhc1HXx/Obmj0GLojMvfndigJ6CDTz/fvXyr8+fr8tvRpmCy7HxaQJfC9az7AROEIiOQF2/&#10;5Lk4Oq/2MkhuGSy+3N5e9Jrcd5KnxTp9zWGeOQKhb+hKl/XzlaWll+YIIRkCdglcX19vDvJc3U7L&#10;HwT0E6BYXT9TJPpDwODzr67nJXkvOB/m+fby8vKZP+DQBAIQgAAEfCGg3gVm8/l72TfZ8kWnUPTw&#10;tG4iFHz+6SkPTZPq2bOXa2trBxSr++cfNIIABCAQAgH1YDUajf74qVhdKW8wgRACG3Q0R0BXAmkh&#10;DT1JAC9kA5O9JeBjp6XZbLZLUY63IYNiPQj88vnzXpti9a+PNPf+9ViKKSkRoMup+rxMKFZPKeif&#10;tlWeaUjAEw6xEtiI1TDs6kZA/ebJPstZt1k9RvOM0QNaulNC7Kj+kLfUbVhy+G0nXU9ieWwEVBFj&#10;PZ9zc2FsjvXBHk/2KrzYt/HBH+igl4DBvWadMSvvBRtVXZ9cXl6+0QsAaRCAAAQgEAMB9S5QrK29&#10;lhoq9T5QxmCTLRsoWLdF2vQ6crqvms9fqw/COh0STdNGPgQgAIFoCUyn0x3ZlFMdQYpHjTSYSIgW&#10;LIa1IqAzkdRqwYcGeZII7q0/E70m4FnR+uGqXFvmNTCUg0AHAlL0sJHl+dsOU/4eGkvxRx/bmdOR&#10;QKKFZfJ+8KkjKYZDAAIQCI6A3Fb6eB4kOGtQWAOBiQYZP4tI9FnCCMtEhMb4rjKr617vbYm4HDMD&#10;JLCysnIon1VybAH6zluVPdmj8GK/xlsnoVhvAgb3mA3FbCENUj6q/fPeNjMRAhCAAASiJiBNpQ+l&#10;ZvdlXVUfojZUo3EUrGuE6UhUqU5qSPC/lI7qZpKojgxjWQhAAAIQsEvg6urqKM/zo1arGkwotFqf&#10;QdESMJRQ6sbLk4RwN6UZHQoBVbTuunBdinEmS0tLdH8KJWjQsxUBHUUPMRaDtILHoH4E7hecRf5s&#10;PMrz436QmBUjAekw9r8Y7cImCAzyfBMKEPhOQDYZ9R3WokidwOpBIOZ3E7qs9wgIpnhPYHZ7uytK&#10;lt4rioL+E/Bkb8KLfRr/vYWGXQkYzJ+ZjllplHJUyj56V5MZDwEIQAACaRCQmt2yKIpd1Wxa6njP&#10;07C6v5UUrPdn53ymOpmhTmiokxrOlUEBCEAAAhAIlsDFxUUh15mpruo7nYwwmFjopAeDoyNgOrHU&#10;CpgnieFWujIoSAIOi9bLu7u77SChoTQEHiEg3dW3pOih23PMEzRjLg4hiAwSiLQYTbqrl8+fPz8z&#10;SA7RoRGo6yI0ldEXAhCAQFcCcsB30nXO3+MTOtTWmxETHyWQyruIOnB8wTMFn4SICKgCFclLkG+L&#10;yKdOTPFkT8KL/RknDmDRUAnYilkprtuZXl6eqH31UFmhNwQgAAEImCWgmk2rptNStP5OVirNrhau&#10;dArWA/SdbBZOhnn+Sp3MUC/AAZqAyhCAAAQg4AmB6+vrzdFo9Id0ydvspRJF672wMamZgK0E05Oa&#10;eJIgbqbFiFAJuChal+/7bd4hQo0Y9H6MwNzQlfKpFIsQWQYIxFW8PjFACJEBE+j97hiwzaieBoFs&#10;MPhvGpZiZRsC8l1Xyj7MWZuxX8fE9dvf2mwG6iHw/b3Di1yYHpMapagu6798/rzXOJABEAiIwHg8&#10;Vu9OhwGpjKo+EfBkLyKl3yKf3J+ELpHsJ8t7wlY+HJ6o/fUk/IaREIAABCDQi4AUrR9Uz569UjW+&#10;vQREPomC9ZAcLFcGVHW9W6ytvV5eXj4LSXV0hQAEIAAB/whMp9MdeUBSndUL/7RDIwjIfq8PEDxJ&#10;FPuAAh3MEFBF67YK1+U7/923zTMzxiAVAg4IXP7555tcNgpMLk3hukm6CcgOvIBNCjh/T8BLmNiS&#10;gDxL8O7YkhXDAiSQZcR3gG4zrPLkSfmB/8YbZof4FgRSf8+Qgq/f6LLeIlAYEhSB5aWlfflsnwWl&#10;NMq6J+DJHoQX+zHuvYEGJggYLFZ3EbfqIL/UbalO60Zz0iZcgUwIQAACELBHYH08Plc1vlIHsC2N&#10;Ds7trez/ShSs+++jvzSU4pKqql6tr619CEVl9IQABCAAAX8JXF1dHeV5fqRFQ4OJBi36ISRoAi6S&#10;TT8B8yRhHLQjUb6RgOmidXmXmLx48eKgUREGQCAwArJB8N6WyqkXlNjiHPU69wvbwnmGnkTtE4zr&#10;RODLly+bnSYwGAJhEdgIS120NU2grqpP/1ojzN9x05iQ34MA7xXfoMlBIbqs9wggpnhPYCS3G4qS&#10;pfeKoqAfBDzYe+B3yY9QiFYLg/kvx/uHxXA0OlHN4aL1HYZBAAIQgIAWAuurq8eq5lfV/moRGIEQ&#10;CtY9d6IkRY/lioCX6qqA9fV1Xm499xfqQQACEPCdgJz2Li4vL1VXdb0v0AYTDr4zRT/zBBwnnf4y&#10;0IPEsXnSrOCagMGi9fLu7k5tlvEHgagI3Nzc7Kir5G0bxUaebeIRr+d5Z1aJ9XO5meM8Yg9gWkcC&#10;klgvOk5hOASCISA3Slh/pggGTqKKLi0tTWQzUTUT+usffxBYkADvET8DpMv6gkHFdC8JqHcoyVXs&#10;e6kcSvlFwIM9B55w/AqJ6LQx+AztS+xm0hxO9t2tNVSJLkYwCAIQgEAiBFTNr6r9Heb5K7nFdJKI&#10;2Y+aScG6rxEgVwFU8/nroii21RUBvqqJXhCAAAQgEA6B6+vrTTnt/Ye6qsyI1gYTD0b0RWhQBLxI&#10;PqkEsgdJ5KAch7KdCaiidd2F6/K9v83h186uYILnBNTV8ZLUcboZQMGJ50ESmno+dm2t6+PQMKKv&#10;YQJ5buZd0rDaiIdAWwLybFG0Hcu4+AnIe1QpMXEWv6VYaJoA7w1PEJYu689vbt6a9gHyIWCbgBSt&#10;f6jn8w+212W9gAh4sM/gxZ5LQC5D1Y4EDO4Zexe7WbZXTqcfVdO4jpQYDgEIQAACiRFYXl4+K9bW&#10;Xld1vSuml4mZ/7e5FKz75/lSunXsy6mKl1JUMvFPPTSCAAQgAIEQCagryeShR3VWL4y+yBtMQITI&#10;HZ31EjAau11U9SCZ3EVdxoZJQFfRuhRYvJNNMt4rwgwDtH6CwNer46W4wQdI3wtQvPmd8gEKOixO&#10;wIOOrnLr36fFDUFCTASkA/VaTPZgCwR+JPDly5dNqEDgBwK8SxESvQlQqN4SnRR5ye1ZGy1HMwwC&#10;wRCYzWb7UrR+HozCKGqPgAf7C+Sw7Lk7yZUM7hX7Grt5nr/Jh8MTnmmSjHiMhgAEINCZwPra2gdp&#10;ZP1S9mA+dJ4cwQQK1j1yogpCFYxSrH7okVqoAgEIQAACgRMor66O1JVk980w+kJvMBERuCtQXwMB&#10;o7HbRT8Pkspd1GVsmAQWLVqvqmry4sWLgzCtR2sIPE5AJf7V1fE+MqIoxUevRKCTo+7rS0tLkwjo&#10;YYJOAqZu69KpI7IgAAEIaCQgB4A5vKWRZyqieCfo7ulZXdNlvTs2ZnhOQN12qG499FxN1LNNwIN9&#10;BW/2WGyzZz0IGCagbji/m81O1Y3nhpdCPAQgAAEIREBAvS8URbErtcKvU7vhj4J1DwJYgm4yzPNX&#10;KghVMHqgEipAAAIQgEAEBNTVY9PLy1P5sd95yByjSSmK1iOIIH9NMBq7Xcz2ILncRV3GhklAFa33&#10;KVyfSwenu7s7NsXCdDtaNxD4WszgSXf1x1SlSIUwNkrAQvd1ieGJbLSRozLqyCCFbwSpNUpDoCUB&#10;OfC52XIowxIhwOGtRBytwUxuXVoM4jDLduhIuhhDZvtJYHl5+UzdfuindmhllYDaS/BgP8GbvRWr&#10;8FnMKgGD+8OBxG+hbjxXN59b5c5iEIAABCAQLAGpFZ4Ua2uvBn+9N5TBGtJBcQrWO8DSPrSuz+Vh&#10;ZVeC7rV6YdUuH4EQgAAEIJAsAXV6W64eO1WnuZOFgOFRE/AmMeVBkjlqR2Pc3wS6Fq2rDk4chiWA&#10;YiRwfXu7qYoZQrGNwvVQPBWwnoa6r9NRNuCYMKh6NhhsGBSPaAi4J5DnhXsl0MAnAurwVmpdrnzi&#10;H4IuPO/r8xJd1vWxRJJfBFbk9kN1C6JfWqGNVQKe7CF4s6diFT6LWSVAsfrfuNXN59OrqwOr/FkM&#10;AhCAAASCJrC2tnZQPXv2qq6q46ANaaE8BestIBkZIqci5OX01fra2gcj8hEKAQhAAALJElCntuVA&#10;1Ilsqm00QTCaoDKYmGiyi/+eBgGj8dsFoScJ5y4qMzZMAm2L1qW7+j4HYsP0MVq3IDCfv28xyrsh&#10;FLJ455J4FdJUwD7K8+iTovEGgRnL6HpqhitS/SKQ1fV//NIIbTwhMPFED9TwiADP9/qdoQ4mqwPK&#10;+iUjEQLuCcz/ugWxdK8JGlgn4MnegTd7KdYdwILWCBjcEw41fuXQ/9vy6upI3YhuzQ8sBAEIQAAC&#10;QRNYH4/Pi6LYrubz19Jx/TxoY55QnoJ1y55VpyDkNMRLdSqCjoeW4bMcBCAAgQQIXF5evlentsXU&#10;1i+/Rl/0DSYoEnAnJrYgYDR+W6z/9xBPEs9dVGZsmARU0XpD4frxysrKYZjWoTUEniYgxZJbeZZt&#10;hczpe2GLN79fIcNE93YEehSwSyfZ8vnz52ftFmBUQgQ2ErIVU1MlkOfEeaq+f8Jubh0hKO4ToFDd&#10;cDwEekDZMBXER0BA1QRUs9luBKZgQhcCnuwZkIPq4jTG9iJgcC849PiVgrwduRH9hKL1XpHFJAhA&#10;AALJEpD3h4lqhC1F6+9ihEDBuiWvqmsj1ekHdQpCnYawtCzLQAACEIBAIgTUi+708vJkkGV7fUw2&#10;+sJvMFHRx1bmxEfAaPx2weVJArqLyowNl8BDRevSWf389vaWza9w3YrmDQTkinh1KC+aP4pdonFl&#10;WIa0K2CfhGUU2loisGFpHZaBgDsCdV24W5yVfSWwtLTE76KvzrGkF4dOLYGWZdQBZXVQ2d6KrAQB&#10;ewRWV1ePZbVDeyuyklMCnuwVeLN34tQZLG6UgME94FjiV25E3xyORn9cX19vGvUFwiEAAQhAICoC&#10;6tCraoitGmNL3XFUuSkK1s2HaimnHfaLtbVX6vSD+eVYAQIQgAAEUiOgXnDldPapvPBuLWK70Rd/&#10;gwmLRWxmbjwEjMZvF0yeJKK7qMzYcAn8WLQuvwPb3OIUrj/R/GkCUrSwI1fEb8TIicL1GL0akE0P&#10;FLDLlcW/B2QBqloiIM8dUX4HW8LHMoEQUIUEgaiKmhYJSFyUqiGRxSVZyhMCPKe7ccS8rt+6WZlV&#10;IWCewN3t7Tv5buE3xTxqtyt4skfgzZ6JW2+wukkCBvd+I4zfoqrrk+l0umPSJciGAAQgAIH4CKjG&#10;2FJ3/Fp+R1TTujIGCylYN+hFeYg6lK7qL+W0w6HBZRANAQhAAAIJE1AvtuoFVzbPNnRgMJoAMJi4&#10;0GE7MsInYDR+u+DxJCHdRWXGhktAFa2rf9JdfX95efksXEvQHAKPE7iQbqfSXT36ogUKYvgUeEHg&#10;r2f2iRe6oIRXBLK6/o9XCqEMBCAAAbsE+G20y9vpajyXO8VPl3W3+FndMAHVaCKrqmgKTQzjClO8&#10;J3sD3uyVhOlFtG5DgD3fNpR+HFNkeX40vbra6zOZORCAAAQgkDaB9bW1D6oOWdUjh06CgnUDHlRt&#10;+Id5/qpYXd2nw6EBwIiEAAQgAIGvBC4vL9+rF1v5fxY6kRhNZJHA0OkqZD1AwGj8diHuSWK6i8qM&#10;DZeAxP3xyspK8C+n4XoAzU0T+OXz571Yu6s/xO57gYw3v2mmHYx8rwhITut8LB07vFIKZfwgkOcb&#10;fiiCFhAwS+D29nbT7ApID5GA/D5+ClFvdO5GgEL1brxMjqbLukm6yHZNQDWcqOfzd671YH0DBDzZ&#10;EyCfZMC3iPw3AcN7vbHHsNxs+L68ulL7+/xBAAIQgAAEOhFQdciqHlkK11+HfBsgBeud3N4wWDb1&#10;pLvhtmrDT3dDnWCRBQEIQAAC9wlcXFwU08vLk0GW7QVJxnAiI0gmKK2VgDfJLJWg9iRJrRUwwrwi&#10;IBtc57PbW9WZiT8IRElAdVeXm2R+i9K4FkZRNNMCEkN0EzjWLRB50RDYiMYSDIHAEwSqqioABIEf&#10;CSwtLU2gEicBDov66dc8y7Zubm52/NQOrSCwOAHVeEI1oFhcEhK8IeDJPoA3eyPeOAZFQiOQSgxL&#10;od6O7PWfqj3/0HyEvhCAAAQg4J6AFK5PpD751aCu90Wb0r1G3TSgYL0br8dGlxIA7ySZ/Wp9dZWX&#10;Sz1MkQIBCEAAAg8QuL6+3syHw1Mp3NoyCch4QoCidZPuQ7YQMB7DXSh7kqzuojJjgyFQyu/BNrc6&#10;BeMvFO1BYHRz814O6RU9pkY1hcL1qNzptTF0kPXaPU6Vkw5gG04VYHEI2CNArNtjHcxK8t5Vhty5&#10;KhjQFhXl+doi7J5Lzer6bc+pTINAEAS+NaAog1AWJZ8m4En+36s9EWImXgIG93dTi2F5x/i656/2&#10;/uMNGCyDAAQgAAGTBNbW1g6l2/rLuqqOTa6jWzYF6wsSVQ6vnj17JQFwQKHIgjCZDgEIQAACTxKY&#10;Tqc7VV2fyAvshg1UqSUGbDBlDbsEvIphT5LWdj3AaqYJDLNsn5udTFNGvksC0lFvQ+J8x6UOvq1N&#10;B0jfPBKfPnSQjc+nOiy6vb3d1CEHGRAIgYDck2Ul5xICC3T8icAEJuEToFA9HB/Ku+AGXdbD8Rea&#10;dieg6gokzre7z2SGNwQ8umHVq70QbxyEItoJUKyuHana81d7/9JpfUu7cARCAAIQgEASBNR7RVEU&#10;21K4/loabp+HYDQF6z29pLppKEcrh6+Px0E4u6epTIMABCAAAQ8IXF5evs/y/EhUKWyqYzTJZTCx&#10;YZMRa/lNwKuNSIrW/Q6WwLSr5/MP4/H4Q2Bqoy4EOhGY17V69uHvEQJe/cbhpSgISK5rojrIRmEM&#10;RmglILdKWn0P1ao8wiDQkYDcJrDWcQrDEyHALSThOppDn+H6ji7r4foOzdsRkNzeRH5f3rUbzSiv&#10;CHiU6ze6j+cVdJRxSsDgni4xPCiGo9GJalzn1McsDgEIQAACQROQwvWJNNx+KUXr3r9fULDePdRK&#10;cex+sbb2Sjm6+3RmQAACEIAABNoTkBPVxfTy8mSQZXvtZ+kdaTRRYDDBoZcC0kInYDSOu8DxKJHd&#10;RW3G+kVA4vlsNpvt+6UV2kBALwHppLeVZ9mWXqlxSqNwPU6/urCKQjwX1MNYUwrWN8PQFC0hoIGA&#10;XMuuQQoiIiTALSThOZXn5PB89qPGqsv61Z9/7oVvCRZA4HECKy9eHKhcH4wCIuBRjt+bfY+A3Ieq&#10;PQgY3Mslhv/xh2pcV15d0cClR4gyBQIQgAAE/iEgResH1bNnL1WDIl+5ULDewTPysHQoXdVfimMP&#10;O0xjKAQgAAEIQKAXgevr6818ODyVLodbvQRonGQ0YWAw0aERAaIiIGA0jrvw8Sih3UVtxnpDoMyq&#10;aldd7+WNRigCAQMEJJHy3oDYqEXSOTJq91oxbjQaHVtZiEXCI5DnRXhKozEEIAABvQTULSTq5l29&#10;UpGmmwDPxLqJupcnRetvL+qaZxH3rkADgwRGWbYt4sn1GWSsTbRHuX1v9ju0wUWQlwQM7uESwz97&#10;XAr4dlQjO9XQzst4QCkIQAACEAiCwPp4fC7NuF9Xg4GX7xkUrLcII3XiYJjnr4rV1X0KQ1oAYwgE&#10;IAABCCxMQF37VdX1iWyGbSwsTJMAo4kDgwkPTeYjJhICRuO4CyOPEttd1GasewKyUbu/vLx85l4T&#10;NICAOQLSXX1HbpfZNLdC/JLpJhm/j3VbKLmv8vnz5/y+6AYbibxsMPhvJKZgBgSaCdQ1zyDNlFIe&#10;MUnZeJ9t5/nXZ+8sqFuWFb98/ry3oBSmQ8BrAmMpKFE5P6+VRLnBwKOcvjf7HMRF3ATYu3XiX9XI&#10;ThranajGdk4UYFEIQAACEIiGwPrq6rFqzq2adPtkFAXrT3mjrs/VSQN14oCiEJ/CFl0gAAEIxE3g&#10;8vLyvbr2S6wsfLPUaBKMxIdv7o5WH6Nx3IWaRwnuLmoz1h2Bej7/IBtYH9xpwMoQsENgVtdv7awU&#10;/yp0mIzfxxotnGiUhajYCEihWGwmYQ8EHiMgxQHEO+HxKAE54PUJPP4Q4FnXH1+Y1kS+m3+jy7pp&#10;ysh3TUDl/FTuz7UerP8IAU9y+RzQIkKtETC8Z+vNPp01oN0WkmefTdXYjqL1btwYDQEIQAACPxNQ&#10;zblVk27VrNuXmwMpWH84UstBXb+rquqVOmlAMEMAAhCAAARsEFDXe6lrvqSj6J6N9bxcw3ACxEub&#10;UcoJAW+SYSrR7Umy24kjWLQ1AYnZs9lsRqel1sQYGCqBP//880C6im2Eqr/PerOp6bN33OsmG2G/&#10;u9cCDbwlQMdpb12DYmYIyG0vPIuYQRu81KWlpUnwRkRgAM+1ETixqwl0We9KjPGBElC5PylaPw9U&#10;/XjV9iR/782eRryexrLvBAzv1RLLrUOtkKL1U3Ure+sZDIQABCAAAQg8QkA165am3a+kJlrVG5Qu&#10;QVGw/gP9uqqOq2fPXq2trR2oEwYuncPaEIAABCCQDgF1Qlqu9zpV13z5brXxRILhRIjvfNHPHgHj&#10;sdzFFE+S3l1UZqxVAmVWVbu8n1hlzmIOCKiOeapznoOlk1qSTpRJubuLsZMugxmbFgE6Tqflb6z9&#10;SmADDhB4iIB8H5a+dKNKzUM8w6bm8Z/tpcs6MZACAZX7k1jfTsHWYGz0JG/v1V5GMM5DUR8JEMvd&#10;vaJuZVe3s3efyQwIQAACEIDAzwSkJvqwms9fSo30B1d8KFj/Rl4lGcUZr4ui2F4fj89dOYR1IQAB&#10;CEAgPQLykvlGXesliciNUKw3nlCgaD2UUAheT+Ox3IWQJ8nvLioz1g4B6Ta9r04921mNVSDgjsDz&#10;m5u3ctNM4U6D9FamO2V6Pn/IYsmJncv18+TCCIcHCUin6S3QQCA1AnLzKs8jqTm9g73yu8mtJB14&#10;LTqU59VFCUY0X94VRzc3FGtF5FJMeZiAygHKb807+Dgm4NHNqF7tYTh2C8tbIGBwf5ZYXsB/cjt7&#10;OZ1+VLe1LyCFqRCAAAQgAIGvBNRBWamR3lW10tJx/dw2FgrWpcW9FAnuqpb34oyJbQewHgQgAAEI&#10;pE1genV1IIVZH4VCcC+YxhMLBpMiaUcd1v9IwHgsd0FO0XoXWkmMlWuAP0gR4YckjMXIpAlIQeSG&#10;PBPtJQ3BofF0rHQI34+lj/1QAy0gAAEIeEIgzzc90QQ1PCSQ5/nEQ7WiUoln06jcqdUYOdC/8/Xd&#10;kT8IRE5g5cWLAzlAx++NKz97lKP3au/ClT9Y1x4Bg/uyxPLibpT3kDdyW/sJz0KLs0QCBCAAAQj8&#10;RUDVSkvH9ZdStK4OzJa2uCRdsC4PRV9b3K+vrX2wBZx1IAABCEAAAoqAOgGtTkJng8HbkImQYAjZ&#10;e+h+n4BXsexRQpwocUtA4vJsZWVl160WrA4BOwSkexid8uygblyFLpaNiKIbIJ+/T9EZhUHaCFSD&#10;wZY2YQiCAAQgEAEBOVA8icAML03gOdRLt3in1Kyug86newcUhbwlML+72xblSm8VjFUxj3LzXu1Z&#10;xOpv7PqHAMXqQUSD3Na+eTebnV5fX28GoTBKQgACEIBAEASkaP2gevbslewVWcl5JVmwruAK5JfF&#10;6uq+anEfRGSgJAQgAAEIRENAvUSqE9DqJHQMRhlNmhlMkMTAHhv0EjAay11V9Sgx3lV1xmsjUI6y&#10;TG1M8QeB6AlIV5gt6a4exXNRTM6is2VM3nzalqWlJStJyHSIYikEIBA6AWku8N/QbUB/swRsbeCZ&#10;tcIP6Txz+uGHkLSgy3pI3kLXRQioGoZqNqORxSIQu871KCfv1V5FV46MD4+Awb1YYtlIOBRVXZ9M&#10;p9MdI9IRCgEIQAACSRJYH4/Pi7W119LAZls6rp+bhJBWwbrAVFAVXAXZJFhkQwACEIAABB4icHl5&#10;+Ua9RKoT0DERMppwMJgoickH2KKHgNFY7qqiRwnyrqozfnECakNKOvfxzrI4SiQEQGBOhzzvvUQh&#10;kfcu6q2gKriTd5OytwAmRk9A4uN/0RuJgRD4kUCWFUCBwFMEuJ1k8figm/riDFOWQJf1lL2flu2r&#10;q6vHYvFhWlY7stajXLxXexSO3MGyFgkY3IMllo36scjy/Gh6dXVgdBWEQwACEIBAcgTW5R2kqqpX&#10;8jtu7D0klYL1Uir/30n7+pcKanKRhMEQgAAEIOAFga8vjVn2UZQpvFBIsxJGEw8GEyaaMSAuAgJe&#10;bZqqRLlHyfII3BuKCYffNqRC0Rc9IdCbgHRX38mzbKu3ACZaJ+DV76R16+NbUArufo/PKiyCAAQg&#10;sDCBjYUlICBqAnJr4iRqAw0ZxyFIQ2ATFPutyzrvkQn6PkWT725v38n351mKtluz2aP8u9F9NmtA&#10;WSgYAuy9BuOqxxSV28HelldXRxcXF0XwxmAABCAAAQh4Q0Dd9lSsru4P8/yViVsGs+nlZdTPvXVV&#10;faifP39HR3VvYhpFIAABCCRHQL0kqlPOspn1JgXj5eXY3F9mVLo5vZEcLAGvIi5P5axpsOGiRXG1&#10;AbWytPRKizCEQCAAAlefP/8hxQYbAaiKik8Q8Or3Ek91IiDvKK+eP39+1mkSg5MicPPlS9S546Sc&#10;ibGPE3igUENuO+LnjZh5koAcvOT7sUWMAKkFJIb0IiC3mE6Wl5Ze95rMJAgERuD6+npzkOcnonYR&#10;mOr+q0uxuv8+QkMzBAwXq/MMaMZtj0mVYsKzaj5/rQoM7a7MahCAAAQgkAKBi+lUNR97r+t9JNqq&#10;l+8/yEVR7FKsnsJHAxshAAEI+ElAJRLz4fAklWJ1414wnEAxrj8LBEfAq6SaR8nz4BwZjsLlKMu2&#10;w1EXTSGwGIGrP//co1h9MYa+zKZbpi+e6KaH5M5KitW7MWM0BCAQKAGVS3jqX6BmobZbAiY6TLm1&#10;SO/q3MqjlyfSfiagbuqSgyNbsIFACgSWl5fP6vn8XQq2WrPRs5tNvdqHsOYEFnJGwPBeK/Fs37NZ&#10;lm0OR6M/vh5w4g8CEIAABCCgmcD62toHORj1UjUO1yE6xoL1Uk7V7xZra6/k9NhEByRkQAACEIAA&#10;BPoQuLy8fCO/SSfqJbHP/FDnGE9EGE6khModvc0RMB7TXVSnaL0LreDGVrPZrnRyPA9OcRSGQA8C&#10;F3VdSLH62x5TmeI5AYqTPHfQv9U7DkpblLVOgCIw68hZsA+BpmL0njkE4r+PM9KaIwXrn9KyuNla&#10;DjE2M2KEXgLzuuadUi9SpHlMYGVl5VC+Z3mH0+Ejj3Ls5FB0OBQZnQj0fD9qu4ZX+2ltlY5nXKHq&#10;ElR9QjwmYQkEIAABCPhCQN3ioRqHqxs9VCPxRfSKqmBdHn4OVTW/qupfBApzIQABCEAAAosSmF5d&#10;HQyy7KPIKRaVFeJ84wkJwwmVEJmjs1kCxmO6i/oeJdS7qM3YRgKHq6urx42jGACBSAj88vnznjwr&#10;JfmcFIkLG82gYKkRkfMBcrCWQjvnXvBbgaqq+J7220Vxa9emEJ3cQNwx4Ll1cpvixHMVrajHM58V&#10;zCzyCAG6rBMaqRGY3d7uis1lanZrtdej3LpXew5aISPMWwKG35+IaS88X6j6BKlT2PNCG5SAAAQg&#10;AIHoCKgG4qqRuNxmqW6A6vVuEkXBurp6sXr27GWxurqvqvmj8zQGQQACEIBAMAQuLi6Kcjr9mA0G&#10;yXd3MZ6YMJxYCSboUNQaAeMx3cUSjxLrXdRm7MMEJLbOlpeW9uEDgVQISMfSjSzPk39WSsXfyk4K&#10;mbz19sRbzVDMFwKbkniWD/Ej/3zREj3CINC2AP37OMdWyYGNTccqsLznBOR2rGR/R3m28zw4E1NP&#10;9ojfJ2Yy5iZMQNVByG112wkjWMx0j3LqXu01LEaV2aEQMLynSkz7FQhSp/C+vLo68ksrtIEABCAA&#10;gZgIrK2tHUi99qu6qo672hV2wXpdn1eDwbZU7b9eH4/PuxrPeAhAAAIQgIBOAtfX15v5cHgiHZbe&#10;6JQbsizjCQrDCZaQ2aO7GQLGY7qL2h4l2LuozdifCJTSHek1XCCQEoEZ17an5O6fbKXAyQ/3qysb&#10;pdCOXJof7vBWC+nCv/akcl0LkD0pRPYWeCiKpeP3IhSXoKc7AqqZkrvV7a/8/TnO/sqsCIEnCGTZ&#10;phyK3oERBFIhoA5Mye+P6mbIXxcCHuXSvdpj6MKQseESMLyXSkz7GRpSDLgzvbw8Vc32/NQQrSAA&#10;AQhAIHQCql67KIptVb8tTW/O29oTasF6qdrKS6X+y/XV1eO2xjIOAhCAAAQgYIrA5eXlm6quT2RD&#10;f9PUGqHKNZ6oMJxoCZU7epsjYDymu6iuEu0eJdu7qM7YvwiorkjcEkU0pERACgm2JO53UrIZWx8n&#10;QNGT0+iYOF2dxUMhYOb9tm/B84/zQqHoi55w7+QJye/8p9MEBidJQAoGP8VuOIcNY/dwHPZxKDoO&#10;P2JFewIrL14cqBsb289IfKRH+XOv9hYSDwvM10OAmNbD0ZQUVbegmu2ppnum1kAuBCAAAQhAQNVv&#10;y22Vr1Q9dxsawRWsSxv5D6qdvGor38ZAxkAAAhCAAARME5heXR0MsuyjrFOYXitU+cYTFhSthxoa&#10;weptPKa7kvEo6d5V9ZTHq25IKV8jn7LvU7Z9Tnf1lN3/qO0UQtkPixQK7OxTjXJFv99xdRVgpyIn&#10;yhA1atSGUekIj4KA3LI4icKQH4zg2SxGr8ZtkxyK3qDLetw+xrqfCYykCYb8X0vYPEHAs2Yv3u0p&#10;EDxpEDC4f0pMhxFCqmhdNd2TTutbYWiMlhCAAAQgECIB1aBP1XMP8/xV042EmVwBEsRzhLqqWIrV&#10;98W4KBOAIQYaOkMAAhBInYC6QivL8yPZnHqTOou29mdtB/Ydlxlfoa9mzIuYgFdRlwd3HjXiyHja&#10;NDllPFldXn6dLAAMT5LA5Z9/vhnluTrkxx8EWhHw6je2lcbhDJIDU+ANx13ONJXCryDyxs4AsXDU&#10;BNTGytLSEs/rUXtZj3GxfFfyha8nHpDijoAcjj5fWVp66U4DVoaAfQLqoIbE/pH9lQNY0bMGL/zO&#10;BhAzMapIsXqMXl3IJqm525Viwg8LCWEyBCAAAQhAoAWBi+l0J8+y9zK0+HF4CBUtpZz22i3W1l5R&#10;rN7C2wyBAAQgAAErBNTVWeoKLYrVu+E2npQzmHzpZimjUyJgPK67wPQsEd9F9cTGlvO7O9UFiT8I&#10;JEVAurmoxAR/EGhNgO6erVF1GtjU3aKTMAZHS0DipIjWOAyDQAsC8tyy1WIYQyAgtx3Xk1Ax8KwV&#10;qufQ+yECqsv6n3/+eQAdCKREQA4if6jn8w8p2dzKVs9y5F7tH7QCyKAoCLBfGoUbdRuhGvGVV1cc&#10;dNINFnkQgAAEIPATgXU5IFXN5y/lWfjwx//od8F6Xb9TiisD8CsEIAABCEDAFwKXl5dv1NVZ6got&#10;X3QKSQ+ScyF5C13bEvAqrj1LyLdlmNI42UTdVtdipWQztkJAdf1SBQSQgEBfAhRU9SX38zwprPtd&#10;nzQkxUrgy5cvvO/G6lzsggAEtBKQ39VPWgUaFsYzlWHAiHdKQPL1v11w6M6pD1jcPoHZbLYvRevn&#10;9lf2dEWPcuPff3M9JYVaMRMwXKzu1X5YzH40ZJsUCe5MLy9P1E3yhpZALAQgAAEIQOArAVUPUayu&#10;7kv992vJn519x+JlwbrqSFE9e/ZSriI5oJCDCIYABCAAAZ8ITK+u9gZZ9lF04iVuAccYTWYYTsQs&#10;YDZTIydgNK67slOJeY+S813Vj3m8vOu8k+5Hk5htxDYI/EhAFQxI7NNdndDQRoBCq8VQjkYjfocW&#10;Q5jK7I1UDMVOCDxG4Pb2dhM6EGgiILcvev+7yrNTkxf579EQyLLil8+f96KxB0Mg0IKAqqWQwxrc&#10;5KhYeZQP92qvoEUcMSQiAob3SIntOGJF3SimbpKXJjPkfuJwKVZAAAIQ8JqAvLNMirW1V3JN4b4o&#10;WvpVsF7X56qiXhR8vT4en3tNEuUgAAEIQCApAuqUsboiKxsMKLbS5HmjSQ3DCRlNCBATIQGjcd2H&#10;l0dJ+j7qxzanqqrJyosXB7HZhT0QaCLwtWBACgeaxvHfIdCHAAVY3ajJ4ZHy+fPnZ91mMTpFAvLc&#10;spGi3dgMgfsE5HPA8wsh0UjA1wPJPCM1uo4BkRKgy3qkjsWsJwksLy+fqSYZSWPyKA/u3R5B0oGR&#10;mPGG90aJ7bjiSd0kfzebnV5fX2/GZRnWQAACEICArwSkefmhNDF/5UvBeikV9O9EqZeqot5XaOgF&#10;AQhAAAJpElCni9UpY3VFVpoEArXacGImUCqobYGAd0k7j5L1FvD7vEQ5v7uj25HPHkI3IwTUc5Qq&#10;GDAiHKEQ+IEAhVmtQuK41SgGJU9Avrv/kzwEAEBgMNgAAgTaEFC3BrcZZ3oMz0KmCSM/CAJ0WQ/C&#10;TSipn4BqkqGaZeiX7LlEz24a9W5vwHP3oZ5GAob3RIltjb7yS1RR1fXpdDrd8UsttIEABCAAgVgJ&#10;qCbmzgvW66r6IF3VX0qx+kGsoLELAhCAAATCJSCd1bfU6WJ1yjhcK/zV3HiCw3CCxl+yaOaagPHY&#10;7mogRetdiekfX1Wv1RW9+gUjEQJ+E5jV9Vu6q/vto1i1o2DrYc/Ke82nWH2OXdoJbGiXiEAIBEaA&#10;mwYCc5hDdaVg3dnvK888Dh3P0t4SUIem1eFpbxVEMQgYIvCtWUY6+UfPct7e7QkYijPEekjA8F4o&#10;se2hzzWrlOX50eXlJbfMa+aKOAhAAAIQeJiAs4J11XFCCtVfF0WxS+EG4QkBCEAAAj4SmF5d7Q1H&#10;oxPRrfBRv1h0Mp7oMJyoicUP2KGfwPdNY/2Se0r0LIHf04ogp9Xz+b66mjdI5VEaAgsQuL693Rxm&#10;2c4CIpgKAS0EKOT6F8aJFqgISYHARgpGYiMEIAABHQTyPLf6+8qzjQ6vISNqAtJl/evhaf4gkBgB&#10;VXNRzWa7SZjtWa7b+D5XEk7FyF4EDO+BEtu9vBLmpCzbK6fTj9LMrwjTALSGAAQgAIFQCGTTy0vb&#10;zxilXCmyv7629iEUSOgJAQhAAAJpEVAvYtlo9F5Ode2kZblbazPTy2fGVzBtAfIDJuBd9OXOzq0G&#10;7MV+qsvL1vHK0tJ2v9nMgkDYBK4/fz7Js2wrbCvQPmYC3v0+G4YtzSPOlpaWXhleBvGREJCupLZz&#10;xpGQw4yYCKimO/K9+Tomm7DFHAHT35t8KZvzHZLjJSDP+y/Hct14vBZiGQQeJiD5GNUldy9aPhSr&#10;R+taDOtIgGL1jsAY3oaAyh+q5rM0nm1DizEQgAAEINCHgN1Klbp+Jz9sLylW7+Mq5kAAAhCAgA0C&#10;6qrQfDg8oVjdBu1/r2F8481w4sY+MVYMiYDx+O4Kw7Okflf1QxkvndXPZ7e3aXQ1CsUp6GmNgDxT&#10;bVGsbg03C/UkkGB30klPVExLjIB6L07MZMyFAAQgsDABdcBhYSE/CEjwWUU3QuSlSkDlgeXfbDaj&#10;y3qqMZC43Xe3t+/kU3AWHQaV0/Yor+3dDavRORyDniRgeM/Tuz0twsEagSzLNuUG+j+ur683rS3K&#10;QhCAAAQgkBQBKwXrKlFXPXv2cm1t7YBTWEnFF8ZCAAIQCIqAdFbfupvNTtWLWFCKR6Ss8QSI4QRO&#10;RK7AFAMEjMd3V509Su53VT2U8fJ7ss37TyjeQk/dBOT69SPdMpEHAZME7heEefebrclwyc990iQK&#10;MfET2IjfRCyEQCsC5IdaYWKQIqDrd5YideIJAgsQ+Fao/l3CcDjc4SDeAjyZGiwBlY/Mqko10SiD&#10;NeJHxT3LZceaN4gmXmI3xPBeJ/EdewC1sq+o6vpkOp3utBrNIAhAAAIQgEAHAmYL1uv6XF0VUqyt&#10;vV7nyrUObmEoBCAAAQjYJjC9utqT08Insm5he23W+zcB44kQw4kc/AmBpwgYj++u+D1L9HdV3+fx&#10;0l19f3l5+cxnHdENAqYISEHAzjDLNkzJRy4EbBCIsVjsxYsXxzbYsUYUBPgOj8KNGLEoATmASo5o&#10;UYgJzc/zfNLH3BQOzfXhwhwIdCLwQ6H6/blymOR9J1kMhkAkBFReUvKT76Iwx7Mctnc5/iicjBGt&#10;CRje4yS+W3sihYFFludHUkNxkIKx2AgBCEAAAvYImCpYL6WdxDvpqP5STvD2StLZQ8BKEIAABCCQ&#10;MgHpql6UV1dH2WBA4tqjQDCeEDGc0PEIJap4SMB4fHe12bOEf1f1fRwvPj5eWVk59FE3dIKAaQIX&#10;dV1Id3WuXTcNGvlWCcRQvK5uP7QKjcWCJlBV1UbQBqA8BDQSoDOvRpiRixqPx61/a2N4tojcnZgX&#10;EoHmPO8b+S7fCskkdIWALgIqP6nylLrkOZHjWe7au9y+E6ewqDMCzb95C6lGfC+EL9rJUkPxVtVS&#10;qJqKaI3EMAhAAAIQsEpAe8F6XVUfpKv6SylWP7BqCYtBAAIQgAAEOhJQm475cHgiP4Y7Hacy3AIB&#10;44kRw4kdC4hYImACxuO7KxuV+Pcs+d/VBF/GS+ei89ntrbpylz8IJEngl8+f9+iunqTrkzE61C6o&#10;UrD+ezJOwtCFCUhX6f8uLAQBEIiHwEY8pmCJaQJPHRCjSN00feQnR+CJruo/spjP5xyqTi5AMPg7&#10;gW95yjJIIp7lq73L6QfpVJTuTcDwnibx3dszSUxUtRSqpoKi9STcjZEQgAAEjBPQVrCuEnFSqP66&#10;KIpd6aoe5kuPcdwsAAEIQAACvhCQF6qtu9nsVDbiN33RCT1+JmA8QWI4wYNPIfAUge+b1V5R8mwT&#10;wCs2LZWR35Vt3odawmJYdARUd3X5DPwWnWEYBIEnCIRSfDYajSY4EgIdCBQdxjIUAhCAAAS+EZB9&#10;sk/fYYR6yA1nQsB7Ah0K1b/bkuf5Fl3WvfcsChoioPKU0lhg25B4M2I9bK5ifK/KDEmkxkLA8F4m&#10;8R1LoJi1Q9VUSNH66fX19abZlZAOAQhAAAKxE9BRsF5Wdb1brK29lheeSezAsA8CEIAABMInML26&#10;2huORidiSRG+NfFbYDxRYjjRE7+HsHBRAsZjvKuCFK13Jfb3eNn82V1eXj7rLYCJEAicwOjm5v0g&#10;y3i+CtyPqN+fgK/F61I8Vz5//pzfp/6uTXHmZopGYzMEHiJQVdUWZCDQloAUxU68PJze1gDGQcBn&#10;Aj0K1e+bQ5d1n52LbqYJjMfjibwXvjO9jhb5nuWm+V3X4lWELELA8B6md/tTi7BirnECUrS+IfWB&#10;J5eXl2+ML8YCEIAABCAQLYHFCtblxUa6qr9cX1v7EC0hDIMABCAAgWgIqGuqyquro2wweB+NUYkY&#10;YjxhYjjhk4ibMHMBAsZjvKtunm0MdFXfxfh6Pv8gmz+8F7mAz5peEJBudRtyaGPHC2VQAgIeEPCs&#10;q+qxB0hQISACsgFZBKQuqkIAAhDwhoAqCPRGGRSBQCwEFixU/45BdVmnuCqWoMCOPgRWXrw4kPfU&#10;sz5zrc3xLCftXc7emiNYyBsC7F164woU+ReBQprWfFQNAuECAQhAAAIQ6EOgV8F6XVXH1bNnL9fW&#10;1g647r4PduZAAAIQgIBtAqqISq6pOpEfvh3ba7OeHgLGk4MkfvQ4Cim9CRiP8a6aeXj1alcTbI1X&#10;mz2z2Wzf1nqsAwEfCczr+shHvdAJAr4QcFnALsXHn3zhgB7+E7i9vd30X0s0hIA9AvId+l97q7FS&#10;DASk4+AkBjuwAQLOCWgqVL9vh3yn08jGuWNRwCWBUZZty/qlSx0eXZtidS/dglIOCVjYs/RuT8oh&#10;bpbuTkA1CFSNArvPZAYEIAABCKROoFvBel2fS0f110VRbK+Px+epw8N+CEAAAhAIg4B0Vt+6m81O&#10;JSG9GYbGaPkYAePJEwsJILwLgacIGI/xPvg92yzoY4LhOWVWVbsc5DVMGfFeE5CDgVt5lm15rSTK&#10;QcAzAvcL2C2oNrGwBktEQqCqqiISUzADAroI8JnQRTIROVldc1AsEV9jpiECBgrVv2s6HA435P11&#10;x5DmiIWA9wTkJpBzuR3Pr6YbHjZN8TJH7310oaBWAhb2KolzrR5LVphqFDi9vDxRt9wnCwHDIQAB&#10;CECgM4G2BevloK73paP6SynEmHRehQkQgAAEIAABRwTUdVTD0ehEludFyZEPdC9rPIliIRGkmwny&#10;4iLwvYDNK6soWn/UHWqTZ3l5+cwrf6EMBCwTqOuaLnWWmbNcXARMdl+Xz+eZKkqIixjWmCQgBeub&#10;JuUjGwIBEtgIUGdUdkggz/OJw+VZGgLhEjBYqH4fityQ9zZcSGgOgcUJyPvhh3o+/7C4JA0SPMw5&#10;G99/0oANERBYlABxvihB5t8nIA0Dt9Qt99fX1+STCA0IQAACEGhFoLFgva6qD9JV/aUUqx+2ksgg&#10;CEAAAhCAgCcE1DVU6joqT9RBDY0EjCdTKFrX6C1E9SVgPM67KubhBkJXE3SPV5s7apNHt1zkQSAk&#10;Al+703GLTUguQ9cACGguYJ8EYDIq+kWg8EsdtIGAWwKy+b7hVgNWD42AvCPy2xua09DXLQFLherf&#10;jaTLult3s7ofBOTgxr7kNc+dauNhrtm7fLxTB7G4MwKG9yeJc2eejXphdct9Vdeq0/pW1IZiHAQg&#10;AAEIaCHwaMG6dGCaDPP8VVEUXG+vBTVCIAABCEDAFgF17ZRcP3WqrqGytSbrREjAcFIoQmKYZICA&#10;d8lDD69oNYC9lUjxzZna3Gk1mEEQiJjArK7pThexfzHNDwL3C9i7aiT5vU9d5zA+bQKyyfi/tAlg&#10;PQQgAIHFCUixxmRxKUiAQOQELBeq36epuqyrPYTICWMeBB4lsL6+Xspz/7YzRJ4Vq3t546kz57Cw&#10;UwKG9yW9229yCpvFDRAo1K330+l0x4BsREIAAhCAQEQEfi5Yr+tzSabtFmtrr7naPiJPYwoEIACB&#10;RAio66bkZegPdZI3EZOTNdNKYsVwcihZ52F4JwJWYr2TRjLYs02FruprGF9mVcXBXg0gERE2gT//&#10;/PNgSNfRsJ2I9sER6Np9/cWLF8fBGYnCEIAABDwjIDfKbHmmEup4TiDjwJjnHkI95wQc51xVl/Vf&#10;fvllzzkHFICAQwKqDkQOOL+zqoKHzVC8zL1bdQqLeUPA8G8jse6Np6NXRGo0jsqyPIreUAyEAAQg&#10;AIHeBP5dsC4vJVVVvVpfW/vQWyITIQABCEAAAo4IqBO7cujqVJYvHKnAspYJWEmwGE4SWUbGcoES&#10;sBLrXdkkXLQuBbr7HO7tGjCMj42A6kYnyeffYrMLeyAQGoGnCtjV7Ymh2YO+7gnId/uWey3QAAIQ&#10;gEDYBPI85zc4bBeivSkCDruq/2iSep+ly7opRyM3FAIrL14cSG2Ind8sD3PJXubcQwke9NRLwPA+&#10;JLGu111Ie4LAt1iW96EdKVr/yLMW0QIBCEAAAg8R+FqwXlfVcfXs2cu1tbUDdQUUqCAAAQhAAAKh&#10;ESivro6yPOe0bmiO06CvlUSL4WSRBgyISICAlVjvytHDjYauJnQdX8/nH8bj8Yeu8xgPgdgIPH/+&#10;/K3YVAz4jYzNtdgTOIH7Bezzuv49cHNQHwIQgIAXBKSQa9MLRVAiGALyzjgJRlkUhYANAh4Vqt8z&#10;t6DLug3ns4bvBOZ3d9uiY2lUTw9zyF7m2o06AeHeEjCcWyXWvfV8fIr9EMtStP5G/p3IjWUb8RmL&#10;RRCAAAQgsAiBvJrPXxdFsb0+Hp8vIoi5EIAABCAAARcE1Mnc6eXlqZzA2nGxPmv6QcBKwsVw0sgP&#10;kmjhO4HvRWhe6enhVa6m+Aj/s5WVlV1T8pELgVAIfEsy7/2tr5/FB6HgRE8IGCOQjUYTY8IRHCUB&#10;+X7fitIwjILA4gSKxUUgITUCcgskv8OpOR17fybg+bsiXdYJWggMBqqZYTWbmct3UqxOmEHgcQKG&#10;9x2t7J3iXwgoAo/Esjxrbd7d3Z1eX19vAgoCEIAABCDwnUAuLyEkzYgHCEAAAhAIkoB6uRmORn+o&#10;l50gDUBprQSsJF4MJ4+0AkFY1ASsxHtXgh5uPnQ1oWF8Ocoy1XGIPwgkT6Cu6/cPQvC8GCF5xwEg&#10;LQJ1XS4/f36WltFYCwEIQMAMAck7/ceMZKTGTCCr608x24dtEHiSQDjvhnRZJ5QhIARWV1eP5X8O&#10;tcLwsMmJl81gtEJHWFAEDO83ermHFJSDUFYXAYnFYl5VpxfT6Y4umciBAAQgAIGwCUhDWv4gAAEI&#10;QAAC4RGYykuNdCo6Fc2L8LRHY1MErCRgDCeRTLFBbnwErMR7V2wRF62rTkNyrft5VySMh0BsBL51&#10;333zpF3hFCfE5h7sgcDfBOaDwTE4INCVQFVVW13nMB4CiRDYSMROzNRIIM/ziUZxiIJAGAQCfBeU&#10;Q0lvv90iFgZjtISAIQJ3t7fv1O2SWsR7mCP2MpeuBTZCgiRgeJ+ReA8yKsJV+ol4vh+LeZYdlZeX&#10;DzfCCdd6NIcABCAAgR4EKFjvAY0pEIAABCDglkB5dXWU5fmRWy1Y3VcCVhIxhpNJvrJFL/8IWIn3&#10;rmZ7uCHR1YQHxh9+6zSkQRQiIBA2gfl8/ra1BQEWK7S2jYEQ8JyA3ApCV1fPfYR6EIAABCAQNwE5&#10;8DyJ20Ksg8A9AoG/+81ms/bvuTgeApESWF9fL7Oq2hXzyoVM9DA37GUOfSHITA6agOH9ReI96OgI&#10;T/mO8ZwNBntlWR5dXFwU4RmLxhCAAAQgoIuA/B7wBwEIQAACEAiDgHp5yYfDE+l6shmGxmjpkoCV&#10;h5zMyiouMbJ2QAS8jMY8/POxqrPQytLSq4BCAVUhYIyAdJ3bqeu6/6FBfjeN+QbBEPiRwO2vv66v&#10;Z1kJGQh0IfD582f1vr3VZQ5jIZAKASk+9vKVKxX+odp5Ld+r0kmQ79VQHYjezQQ6Fik1C3Q3Qp6B&#10;XnKznjv+rOwPgaurq71sOOzXAZdidX8ciSZ+EjD8u0mxup9uj1arhnh+Kh5lj+GsrqrX6rBUtHww&#10;DAIQgAAEHiUQfgUJzoUABCAAgSQIXF9fbw5Hoz8oVk/C3VqMtJKYMZxc0gICIckQsBLzXWl6uEnR&#10;0YRSOtRud5zDcAhES2DhrnOBd92L1rEYFh8B2fShWD0+t1qyqLC0DstAAAIQSIJAVtfceJKEpxM0&#10;MsJ3u4XfdxMMA0yOk8DKysqh5JmPO1mncsAe5oG9zJd3AsvgqAgY3k8k3qOKFv+NWaBYXRmn6j2k&#10;SeEfqv7Df2PREAIQgAAEdBOgYF03UeRBAAIQgIB2AtPpdKeq61MRXGgXjsCoCVhJ0BhOMkXtIIzT&#10;TsBKzHfV2sPNirYmVLPZLt212tJiXOwEVIet4XC4ocXOCIsbtHBBCAT0EZjoE4WklAhwQDwlb2Nr&#10;VwK3t7ebXecwHgJ5nvObTBjEQ+D7e1ykuVB5392RW8X0vPPG43UsSZTA7PZ2V0wvW5nvYe5X5ci9&#10;zJO3AsqgKAkY/u0k3qOMmmCN6hCPxbyqTi6kDiRYY1EcAhCAAAR6EaBgvRc2JkEAAhCAgC0C5dXV&#10;UZbnR7bWY534CHR4Me5vvOFkU3/FmJkiASsx3xWsp112Gsw4XF1dPe5qKuMhECOBi4uLQjbv32q3&#10;jcJ17UgRCAFFQIqOf4cEBLoSkOuYi65zGA+BlAhUVcVnJCWHa7JVDkBPNIlCDATcEUjovW0+n7MP&#10;4S7SWNkjAuvr6+Wwza2Tnhare4QSVSAgpyfM7tiYlY4DIfAAgSdiukc8FnmWHUnzwgNYQwACEIBA&#10;OgQoWE/H11gKAQhAICgCqjBqenl5Kj9UO0EpjrJeEujxgtzdDsNJp+4KMSNlAlZivg9gDzcxHjJD&#10;+J0tLy3t9zGRORCIkcAvv/yyJ3YVxmxLqADCGEMEQ+AeAYrjCIc+BL58+bLZZx5zIJAQgY2EbMVU&#10;jQTk1siJRnGIgoA9Agm+p8mtCFvSZX3LHmRWgoC/BNR7pRxqffeghp42J/E2J+6vm9HMNAHD+4bE&#10;vGkHIv8nAnqL1f8Rn2Vvy7Lk4CAhBwEIQCARAhSsJ+JozIQABCAQEoHr6+vN4Wj0B9eRh+Q1/3W1&#10;krgxnHzynzIa+kTA26tP/S9aL+Xa29c++RJdIOCSgLoSXZ7J9HdXf8ioBAsiXPqWtSMlUNfHkVqG&#10;WYYJ0D3aMGDEB09APiMbwRuBAU4IZHX9ycnCLAqBvgQSfy+TLut23n/7+od5ELBIYOXFiwPV2ONf&#10;S3qa27Wy/2ORPUtFQMDwfiExH0GMhGaC4ZjO8nynnE5PVVPD0NCgLwQgAAEIdCNAwXo3XoyGAAQg&#10;AAHDBOTKpx3pPHQqy/AyYph1iuKtJHAMv7Cn6DdsXoyAlbjvqqKnGxvKDHXdrbr2tqtJjIdArARm&#10;s5n9zfrECyRijSXsskNgTlGcHdBxrrIZp1lYBQEIQMAtAenYPHGrAatDoCUB3sO+gqLLest4YVgy&#10;BEaSKxVj/8qVepjT9bZpSzIRgqEPEjC8T+jlng+hEDeBhpjWFZOqmaE8i52q5oZxA8U6CEAAAmkT&#10;oGA9bf9jPQQgAAGvCJRXV0dyepbrnrzySnzK6HppfpKM4WRUfF7BItMErMR9VyM8vDpWXXOrrrvt&#10;agrjIRArAXUV+nA43HFmHwUTztCzcLgEstGI37Fw3edUc9kUXHOqAItDwHMC8hn5n+cqop6nBHjH&#10;9NQxqPUPAd67fooGuqzzAYHAPwTkd+xcGnzs+1qsjq8g4B0Bw/uDXu71eOcEFNJKwFKx+t86Z9nG&#10;vKpOLi4v32i1A2EQgAAEIOANAQrWvXEFikAAAhBIl4C62ml6eXkqP0o76VLAcpsErCR0DCelbPJi&#10;rTgIWIn7Pqg86cxTVdVEXXPbxwTmQCBWAt5s0lNAEWuIYZdmAtJd/Xz5+fMzzWIRlw6BzXRMxVII&#10;QAACdgnIbZITuyuyGgRaEOA961FI37qs77SgyBAIJEFAitY/SKOPDz4Z622u2ydI6GKfgOF9QeLe&#10;vkuTX9F2sfo/wAupG/k4nU73kvcBACAAAQhESICC9QidikkQgAAEQiKgrnRSVztlg8FmSHqja/gE&#10;rCR2DCenwvcCFtgm4O0Vqe6L1sv53Z263pY/CEDgG4FL6WCiNum9AvK9oILfV6/cgjJeEZh4pQ3K&#10;hEZgIzSF0RcClgmQt7IMPKblsrr+FJM92BI4AQrVWzlwNpu9bTWQQRBIhIB8JvalaP3cB3Ot7O34&#10;YCg6hEXAcL6SuA8rHFLQ1kpMZtn7siyPUuCJjRCAAARSIkDBekrexlYIQAACnhGQU7E70tH2RK5V&#10;3vBMNdRJhICVl2nDSapEXIWZmglYif2uOquidUeF63Kt7fb6+nrZVWXGQyBmAvJ89t5r+yiy8No9&#10;KOeGwCjLKIZzgz6KVXkvj8KNGGGQgHxGCoPiER05ATkIOoncRMwLgQDvUJ28NBwON25ubnY6TWIw&#10;BCImoHKn8jzktOGHt81YIvY7prUkYHgf0Mv9nJZoGBYwgSfi2mZMZnm+U06nJxcXF7yTBxxOqA4B&#10;CEDgPgEK1okHCEAAAhBwQkC6dr6X5JY6EfvPy4XhF3onhrKo9wSsvFQT297HQYoKWon9PmAtF61L&#10;Z6B3cq3tpI+qzIFArATUprzanA/CPoougnATStoh8OXXX4/trMQqsRGQ7/0wvvNjA489wRHgsxKc&#10;y7xRmHdOb1yRniLcUrWQz+myvhA+JkdIYHl5+UzlUl2Y5m0u2wUM1vSLgOH9P2LfL3cno43huO7K&#10;UWpKtqRw/eT6+nqz61zGQwACEICAfwQoWPfPJ2gEAQhAIGoC6vSrOgUrRu49aKhnL0BROwPj/iZg&#10;JeFDbBNxHhKwEvt97LZUtC63fExWXrw46KMicyAQKwH1rCabj353V38IPoXrsYYkdrUlUNdn61lW&#10;th3OOAj8QGADIhCAQCsCfFZaYWLQQwSqup5ABgLWCPB+pAU1Xda1YERIZARWVlYOVE7Vplne5rBt&#10;QmAtPwkY3vcj9v10e/RaNcS1q7iUovXNeVWpTutb0fsAAyEAAQhEToCC9cgdjHkQgAAEfCKgTr3K&#10;Fbin6hTsk3oZfsH3iQm6+EPAygs2se2Pw9HkbwLeXqWqitbNFq6X87s7p9fYEoYQ8JHAL7/8sid6&#10;FT7q1konCjNaYWJQlAQmUVqFUbYIbNhaiHUgAAEIpEogq+tPqdqO3RYJ8D6kHbY60K0OdmsXjEAI&#10;BExgPp+rnGppwwQr+zY2DGGNuAhY+L0l9uMKmWCs8bRY/R6/Ih8OTy6m051gmKIoBCAAAQj8RICC&#10;dYICAhCAAASsEFAvDurU6yDLNtSCjS/aFPZa8QuL/JtAY1zqAEZs66CIDAMErMR/H71NFa1X1ev1&#10;9fWyj0rMgUCsBG5ubjbkYOFvUdhnYeMoCk4YEQ0B+ez+Ho0xGGKdgHRI/Pqezh8EIPA0AfmsbMEI&#10;An0JSBOPSd+5zINAIwHefxoRLTCg+HawewERTIVAXARUTlWei3ZNWuVtkxWTRiM7DAIW9vi83asJ&#10;w0No2ZeA/8Xqf1uWZ9lReXkZ3i2xfX3DPAhAAAKREaBgPTKHYg4EIAABHwmoFwb14iC6Fff1a3zh&#10;tvDS7yMvdHJLoDEudahHbOugiAwDBKzEfx+9NRet1/P5/vLy8lkfVZgDgZgJzGaztz8+rwVv7/fC&#10;DX57g3clBjxNYDweT2AEgb4E5MDDf/rOZR4EYiXwvUjq/v/Gait22SHAb7UdzsmtQqG6FZerg910&#10;WbeCmkUCIrC6unos6h6aUNnbHLUJY5EZFgEL+UXiP6yQSEVbH+MyGwz2yrL8yDNaKlGInRCAQEwE&#10;KFiPyZvYAgEIQMAzAuoFoZxOT9QLw2OqNb7gWHj59wwb6nhAoDEudehIbOugiAwDBKzEfx+9VdG6&#10;hsJ1se94ZWXFyGZKH7OYAwFfCFxfX28Oh8MdX/QxogfFHEawItQDAnV97IEWqBA2gY2w1Ud7CHQn&#10;8FBBelNxuhQs/rf7SsyAwD8EqrqewAMCCxPgUO7CCLsIkGzUQP4Vo19+2esyj7EQSIHA3d3du7qu&#10;z3Ta6m1uWqeRyAqTgIU9PeI/zNCIQusn4tvnuMzy/I38O7mQm2Oj8ANGQAACEEiEAAXriTgaMyEA&#10;AQjYJqCKnuSq21PZzNtqWtvnF50m3fnv8RKwEpcWElzxegjLTBLw+srVBYrWpbP6+ez21uh1tSb9&#10;gmwIGCaQzhWaFK4bDiXE2yYwr+tPttdkvegIsLEXnUvTNqipGL3v+74qWEybLNYvSiDjN3tRhGnP&#10;5z3Gqv+/Far/vSZd1q3iZ7FACKyvr5fy2VC51lKHyn2f0XSsjQwIPEnAwl4e8U8MOiMQaLH6d17y&#10;O7SZ392dqtoUZwxZGAIQgAAEOhGgYL0TLgZDAAIQgEAbAhfT6c68qk4GWbbRZrwa8+SLuIVEQFs9&#10;GZcWASsJIuI7raAKzForn4E+THoWrUvialttpPRZkjkQiJnAzc3Nlhw03IrZxgdto+AjOZfHanA2&#10;Gk1itQ277BCQZ6TW7+52NGIVCDxMoE0husl3GNlMKfANBBYhIM/c/GYvAjDVuby3WPX8j4Xq9xYv&#10;nj1//taqMiwGgQAILC8vn0mX9XeLqOp185RFDGNuHAQs7OGZfIeJwwlYYYyAhfg2pvu/BRdSm3Kq&#10;alQsrccyEIAABCCwAIFsgblMhQAEIAABCPxEoLy8fC8/Lnt90Tz5w5Txs9WXK/MWI2Al8ojvxZzE&#10;bKMErHwG+lqQtzuDK93V91dWVg77LsM8CMRM4Orq6o/hcLgRs42tbeP3uDUqBvpBQLqrn68sLb30&#10;Qxu0CJHA9e3tZi6bek26e/082KQ8/91bAiEWZiyNx3wcvI2oMBT7fHMTYuiHATc2LeMpIArCM6pQ&#10;vc3fMMtejsfj8zZjGQOBlAhIbumjHIR909VmfhS7EmO8VQIWfov5DFj1KIvdJ9AQ38HGphyiWltb&#10;O8DZEIAABCDgL4F21R3+6o9mEIAABCDgCYGLi4uinE5PFilWbzTFQmKgUQcGJEnAyks58Z1kbIVi&#10;tNddblp0Wxf9jylWDyXa0NM2AemuvkOx+j3qdC+0HYKstziByeIikJAygWFVFW3sb9vZ+v64NnIZ&#10;Ew8BYiQeX2KJWQJVXfPbbRZx2NK/v4+QJ7Tqx7bF6kqp2WxGl3Wr3mGxUAjIZ2NXdC276Gtl36WL&#10;QoyFwH0CFn6L+QwQcs4IxFqsroBm2duyLI9U7YozviwMAQhAAAJPEqBgnQCBAAQgAIGFCVxfX2/K&#10;lban0j1ha1FhjS/nFhIEi9rA/DgJNMamDrOJbx0UkWGQgJXPQR/9nyhal87q57PbW7Vhwh8EIPAD&#10;AZW0ZbP9kbCgcJ3PSyAERln2KRBVUdNTArOq2jSlWp8C5h/nmNINuf8mgK/aR4Qc9ls499V+NUbG&#10;SCCra367Y3Tsojbx/rEowV7zVaF6l2J1tUg2HO7Ib8FGrwWZBIGICayvr5fSEGG7jYleN0dpYwBj&#10;4idgYa/O272W+L2LhTEXq3/zbpbnO/LvhKJ1wh0CEICAnwQoWPfTL2gFAQhAIBgCF9PpzryqTuS0&#10;qrYkbeNLuoVEQTAOQFGrBBpjU4c2xLcOisgwSMDK56CP/qpo/YHCdTlMta02TPqIZA4EYifwyy+/&#10;7NFdvcHLdDiM/WMQvH1ffv31OHgjMMApAUkOF04VaPoalv+uo5i6rwxbbPrqp2ueLTtZBwIQGAyk&#10;6ccEDhD4mwCF6k6CoU+h+n1FOfjtxG0sGgCB8Xg8qev63VOqeptbDoAvKloiYGGPjs+BJV+yzM8E&#10;EihW/2607A1u5sPhH6rxIqEAAQhAAAJ+EaBg3S9/oA0EIACBoAiUl5fv8yw7EqUL3Yo3vqxbSBjo&#10;tgl5cRBojE0dZhLfOigiwyABK5+DvvrfK1qX7ur7y8vLZ31FMQ8CMRNQ3UUkaftbzDZqt41iEu1I&#10;Ebgggbo+W8+yckEpTE+cgPwW/DdxBE+ar6sgvEkOPgiHgMlbCcKhgKaLEFDFfIvMZ24EBDgU68yJ&#10;ixaqf1f8W5f1LWeGsDAEPCawsrJyIEXrD+Zjvc4pe8wU1SwSsLA3x+fAoj9ZqhOBSGOzUI0XVQPG&#10;TjAYDAEIQAACRglQsG4UL8IhAAEIxElAFTiV0+lJNhjsmbSw8cXIQuLApH3IDpdAY2zqMI341kER&#10;GQYJeH11qxStS7H6B9kgOTSIANEQCJrAaDR6LwYUQRvhSnkK112RZ92fCUyAAoFFCUjhFr8Fi0Jk&#10;flIEfL+VIClnBGxsVdf8hgfsv96q8x7RG92iE3UVqt/X424+f7uoXsyHQKwEJOe0LbaV9+2zsqcS&#10;K1DsskPAwp4cnwM7rmSVRwg8EeORx2ahGjBOp9M9YgMCEIAABPwgQMG6H35ACwhAAALBEFDXJsnV&#10;tafShW3LhtKRvyDZQMgahghYiU0LCTJDeBCbEAErn4WOPFUXH7meeb/jNIZDIBkCNzc3G8PhcCcZ&#10;g00ZSmdEU2SR25KAvJP93nIowyDwKAFJDm+CBwIQaE9AvnvX2o9mJAQeJpDV9SfYJESAQnVnzjZR&#10;qP7dGNkj2ZJ36y1nxrEwBDwmILeJnEve6Wtu1uumJx4zRDXLBCzsxfm4j2KZMsu5JGAhxl2a12rt&#10;LHtfluVRq7EMggAEIAABowQoWDeKF+EQgAAE4iJwcXn5Rl2bNMiyDZuWPfkSzwuWTVew1g8ErCSY&#10;iHHiLgACVj4L7TmUUkSyu76+XrafwkgIpEVgPp+TmNXtcopQdBNFXgsCUgQwaTGMIRB4mkCWFSCC&#10;AATaE5Dix832oxkJgYcJSKErv+GxBweHW5162GSh+n3D6LLu1M0s7jkBeV/9IE1FPniuJupBQE5V&#10;mN/dML8CjoTAEwQaYjyl+MzyfKecTk8vLi7IhfGhgQAEIOCQAAXrDuGzNAQgAIGQCMg1SQfyo/FR&#10;dPbvAd5CMiEkX6GrXQJWXuSJcbtOZbVeBHzplqO69ywvL5/1MoJJEEiAgOoApzrBJWCqGxMpTHHD&#10;PcVV6/o4RbOxWS8BuoLq5Yk0CEAAAm0JcOisLakAx3GQ1anTbBWqfzeSLutO3c3iARBQN2BK0fp5&#10;AKqiYqoELOy9WdlDTNV/2N1MgGL1nxhJw6tNeYY7vb6+3mwGyAgIQAACEDBBgIJ1E1SRCQEIQCAi&#10;AuqEqVyP9FG6qr91aVbjC72FpIJL+1nbbwKN8alDfWJcB0VkWCBg5fPwiB2qa4/q3mPBTJaAQLAE&#10;5HPyPljlQ1OcYpXQPBaUvvO6/hSUwigLAQhAIBICeZZtRWIKZjgmUNX1xLEKLK+LAIdWdZHsLcd2&#10;ofp9RWe8Y/f2GxPjJ6BuwJRnp+34LcXCIAlY2HNzuVcSpE9QWi8BitUf55llG/OqOrm4vHyjFzrS&#10;IAABCECgDQEK1ttQYgwEIACBRAmok6VyNdKJ/PPiYb3xxd5CciHRUMDsFgQa47OFjMYhxHgjIgb4&#10;QcDK5+EHU6UI90x17fGDAFpAwE8C0kl3RzTb9FO7iLWicD1i57ozLRuNJu5WZ+VYCFRVtRWLLdgB&#10;AQhAIDQCGYfPQnPZz/rynO/chy4L1b8bn8k79rd3bec8UAACPhL4ehNmXZOz9dE5KetkYa/NxR5J&#10;yi7F9h8IUKzeJiQKKZj8eDGdqj0T/iAAAQhAwCIBCtYtwmYpCEAAAiERUCdK1clSdS2ST3o3vuBb&#10;SDL4xANd/CLQGJ861GUzTAdFZFggoD4PVj4Tf9lSyu/VruraY8E0loBAsATkUIfTG3OCBadLcTov&#10;6iKZvBzprn6+/Pz5WfIgAAABCEDAEYHr21uvcmWOMLDsggTkGvrJgiKY7oIAz/QuqP+0pg+F6veV&#10;4l3bi7BACY8JrKysHNZVxe+exz5KSjUL+8gW90WSch3GtiRAsXpLUH8Nk5tAjsqyPOo0icEQgAAE&#10;ILAQAQrWF8LHZAhAAAJxEphOpwfqRKlYV/hoYeOLvoVkg49c0MkPAo3xqUtN4lwXSeQYJmDjMzEc&#10;Dve/duvhDwIQeJTA1Z9/HmTD4YZvG/vJuowDaMm6XpPhE01yEJM4gTrL/pc4AsyHQC8Cw6ryMl/W&#10;yxgmOSMwHo/5PXdGv8fCPL/3gKZ/iq/vs+pdmy7r+v2NxLgIzOfzbbGojMsqrAmOgIV9NRv7IcFx&#10;R2FvCBCfD7siy/Odcjo9ubi44F3fm2hFEQhAIGYCFKzH7F1sgwAEINCRgHoIlxOkHwdZ5n33zcYX&#10;KgtJh454GZ4Qgcb41MWCONdFEjmGCZj8TNR1/UE2+j8YNgHxEAiagHrGk1sIfrtvhK8b/UGD7qM8&#10;HRr7UEt+zijLPiUPAQAQgAAEHBK4o2DdIf24lq7qehKXRZFZw7O6Nw4N4f2VLuvehAuKeEpA3Ywp&#10;XdZ3PVUPtVIgYGE/zeQ+SAouwkYNBJ6Ic+Lzab6yf7Ilhesn19fXmxo8gQgIQAACEHiCAAXrhAcE&#10;IAABCHwloB6+1UO4/HsTChJerELxVJp6WotPC0m2ND2I1boJqM+E7s+FFKufyYbgvm5dkQeB2Ag8&#10;e/5cHUYsHrIrhI3/2PzxqD10bUzG1Ysa+uXXX48XlcF8CCgCcu3xFiQgAIHuBIaDwWb3WcyAwM8E&#10;srrmEJqPgcFzuVdeUe+sIfypLutXV1d7IeiKjhBwRWB1dfVY8sOHrtZn3UQJWPpd1733kai3MHsR&#10;AuwXL0Lv61wpWt+cV5XqtE6+bGGaCIAABCDwOAEK1okOCEAAAhAYXFxevlEP3+ohPDQcTyYAeDEL&#10;zZ3R6WstQUWsRxc7MRuk8XNRjkajbdWdJ2Ze2AaBRQnIteQbImOvSQ6F602ELP53OjlahB3gUnJY&#10;az3L+O0L0HWoDAEIQAACEPiRQJ7nE6h4QoBncE8c8Zca399PQylW/w5PitbfqhvOvIKJMhDwjMDq&#10;8vK+akLimVqoEysBS3tnGvc8YvUEdpkm0BDrxGgnBxT5cHhyMZ3udJrFYAhAAAIQaE2AgvXWqBgI&#10;AQhAIE4C0+n0QH4MPop1cSZSLSUj4owOrNJBwFoSgFjX4S5kWCKg43NRyRWy4/H43JLKLAOBYAnM&#10;6vp9F+UpXO9Cy8JYCmcsQA5uiUlwGqOwlwTkQNOWl4qhFAQCIFBn2f8CUBMVAyAg77T8rrv2k6Wu&#10;q67NDGX9CN5Hi9Evv+yFwhs9IeCKgNz0tCtrl67WZ91ECFjaM9Ox15GIRzDTFAGK1Y2Qld+qo/Ly&#10;stPeihFFEAoBCEAgQgIUrEfoVEyCAAQg0IaA6vRRluVHudvobZvxPo9pTAZYSkr4zAjd3BJQMdoY&#10;pzpUJNZ1UESGJQILfi4O1RWyllRlGQgES0AVI2aDwZs+BkRQKNDHbL/nUEzjt38saSe3Yv1uaSmW&#10;iZzAXVUVkZuIeRCAAASCIFDV9SQIRWNSkkOh3nkzpvdPeV7/jS7r3oUYCnlGYHl5+WxQ1+88Uwt1&#10;YiJgaa/Myr5fTH7BFv0EKFbXz/SeRNlb2VP1NDzbGcWMcAhAIEECFKwn6HRMhgAEIHB9fb2Z5fmJ&#10;/HsTC43GpICl5EQsPLHDDIHGONWxLLGugyIyLBLo+rlQV8bKpsa+RRVZCgLBEribzxc+mBhT4UCw&#10;jvxRcQpsonFlZ0PquqQTa2dqTHiEwHAw2AQOBCDQj4BsqvD56YeOWQ8QyOr6E2AsEeAAqCXQ7ZeJ&#10;9H2TLuvtQ4CRCRNYWVk5lENbxwkjwHRTBCztkXXd1zBlLnITJkCxuhXnq3oaVVdzcXOzYWVBFoEA&#10;BCCQAAEK1hNwMiZCAAIQuE/g4vLyzbyqTqTTR3Sba43JAUtJCiIOAk8RaIxTHfiIdR0UkWGRQIfP&#10;RTkajbYtqsZSEAiWgHRX38nzfEuXAZEWEujC404ORTfu2LtZeeJmWVaNkYDkBNZitAubIGCFQJYV&#10;VtZhkSQIyDM7v+8mPc1hT5N0e8uO/f1SdVmXd/KN3oCYCIFECFSz2a40JzlPxFzMtEHA0t5Yh/0M&#10;G1azRooEKFa36nVVV5Pf3Z2qppBWF2YxCEAAApESoGA9UsdiFgQgAIGHCEyn0wP54v8o/62IlVBj&#10;ksBSsiJWvtilh0BjnOpYhljXQREZFgmoz0XTZ6Oqql3pLMsmhkW/sFS4BGaz2cLd1R+yPvbCgmA9&#10;TiFOsK7rovicDqxdcDG2gYB8n28CCQIQ6E/goq6jza31p8LMPgS4PaUPtYY5PBsbgKpHZELvk4Wp&#10;d3I9nkAKBPwgsL6+Xs5Ho10/tEGL4AlY2hNr2sMIniMG+E+AYnVXPipUU8iL6XTHlQKsCwEIQCAW&#10;AhSsx+JJ7IAABCDwBIGLi4uiLMuPgywzUrjkG/zGZIGlpIVvXNDHLwKNcapDXWJdB0VkWCbwxGfj&#10;cHV19diyOiwHgSAJXF1d7WXD4YZJ5RMqNDCJ0YxsCnTMcPVA6ijP+R30wA+xqCBJ4SIWW7ADAi4I&#10;/Prly6aLdVkzTgJVXU/itMyyVdw+ZBl4++VSfH+Ud/Iduqy3jxFGpktgfTyeDOr6XboEsFwLAUt7&#10;YVb29bQAQUiqBIhR454v8iw7Uk0ija/EAhCAAAQiJkDBesTOxTQIQAACioC6mijL8xP59yYlIo0v&#10;ZJaSFykxx9buBBrjtLvIn2cQ6zooIsMygR8/G3I17Nny8vK+ZTVYDgJBElAHFWVj3NohxRQLD4IK&#10;DIp2gnLXU8pKd/VzbhmJxp1+GCLXGfuhCFpAAAIQgEDGLSr9g4DDmv3ZWZiZ+vsiXdYtBBlLREFg&#10;ZWXlQOV/ozAGI+wTsLAH1uZ2WPuGs2KSBJ6Idyt7zklCf8BoaRIpzSKP1F4MSCAAAQhAoDsBCta7&#10;M2MGBCAAgWAIXFxevlFXE2WJbkTzYhZMqCatqJU4pVgt6RgL1fh7SeByNBpth2oHekPANoHRL7/s&#10;yZrWE6WpFyLY9nPn9Sjk6YzMwwkTD3VCpUAJXNS19d+JQFGhNgQeJVBV1RZ4IKCLQJ7n/M53gcmz&#10;bRdaTsbyfvgXdrqsOwk/Fg2UwLO/8r9loOqjtisClorVXZnHuhD4FwEL8Q7x9gSkWeSOahpJ0Xp7&#10;ZoyEAAQg8J0ABevEAgQgAIFICchVRHvyJf9RzCsiNbGVWU8WA/Ni14ohg8wTsFK0rswg5s07kxW0&#10;E7gbDrfpKKsdKwIjJaCuG5eDita6qz+EkcKEAIKLAp8AnPSzitJt7vcgFUdpLwn8+uXLppeKoRQE&#10;IACBRAnIO+8kUdPbm80zbHtWDkfyPvgz/Fldv3foEpaGQDAEVP63rqrdYBRGUfcELOx3Wdu7c08T&#10;DXwn0BDvxKobB6qmkflw+Mf19TV5NjcuYFUIQCBQAhSsB+o41IYABCDwGAF1ilNdQTTIMhKhbcLE&#10;QkKjjRqMgYC1ZAIxT7CFRKCu362zcR+Sx9DVMQGfrhunUMFxMLRdnsKftqScj5svLU2cK4ECMRHY&#10;iMkYbIGACwKyMf1fF+uyZrwEqrrmt/4h93JrYBBBz/vf427KBoM3crh8KwhHoiQEHBNYXV09lqY7&#10;HxyrwfIhELCwz2Vtzy4E3ujolgDF6m75N69ezKvq5OLy8k3zUEZAAAIQgIAiQME6cQABCEAgIgIX&#10;qqumXD2kriCKyKyFTWlMKlhIbCxsBAKSINAYq7ooEPO6SCLHIAHpqDNZWVk5MLgEoiEQFQG1Aa6u&#10;G/fNqO+FC+p/+fOcAMVA/jqors/Ws6z0V0E0C41AVVUboemMvhDwjYA82xS+6YQ+YRPI6vpT2BZo&#10;1J5DlRphmhVFoXo7vnfzudOb0NppySgI+EFAmjHsyw1j535ogxbeEbCUu7K2V+cdYBTyjgDF6t65&#10;5BGFCim+/DidTvdCURg9IQABCLgkQMG6S/qsDQEIQEAjAemsvpXf3Z2qq4c0io1GVGNygQLeaHwd&#10;uiGNsarLQGJeF0nkmCFQzufzbTOikQqBOAmEsAFOMUMgsUeBkHeOks36371TCoWCJlBl2X+CNgDl&#10;IeABAdlYKTxQAxUiIpDn+SQic7qbwjNod2YOZ/Bu1w2+fL636LLejRmj0yWwvr5e5llGXjjdEHjc&#10;ckt7Wtb26PAxBJoIUKzeRMi//55l78uyPPJPMTSCAAQg4BcBCtb98gfaQAACEOhFQJ3WzIfDE5lc&#10;9BKQyKTGJIOlZEciuDFzAQKNsbqA7H9NJeZ1kUSOZgKz4XBbbU5oFos4CERL4FKum1Qb4KEYSHFD&#10;KJ4SPSkc8sJZyReweeGFuJTIBoONuCzCGgg4IEDDCAfQ415yPB5P4rbwAet41gzK5dyetZi7Qjhk&#10;vpiFzIaAPgLLy8tnko/Y1ycRScETsLSXZW1vLniHYIBxAhSrG0dsaoEsz3fK6fRUmk0WptZALgQg&#10;AIHQCVCwHroH0R8CEEiagHrQ/XpKU05rJg2ig/GNyQZLSY8OKjM0UQKNsaqLCzGviyRydBGo63fr&#10;KW7U6+KHnCQJyA07QT4LUrgeWLhSUOTGYXVdJlnA5oZ2MqvKu8ZGMsZiKAQgAIGACFR1PQlI3X6q&#10;8kzZj5vDWby36YFPl3U9HJGSDoGVlZXDuqri/11Mx6X9LbW0h2VtT64/CWamQoBi9eA9Lfs1m/Ls&#10;d3p9fb0ZvDEYAAEIQMAAAQrWDUBFJAQgAAEbBC5ubjbkhOaJOqVpY72Y1mhMOlhKfsTEFFvMEGiM&#10;VV3LEvO6SCJnQQJqE0I2Iw4WFMN0CCRFQK4V38mGw42QjaYAIkDvUWhk02kTm4uxVhoEhlkW9O9G&#10;Gl7CyhAIyHPYVgh6omM4BLK6/hSOth005dmxAyx/hvKept8Xs9nsSL9UJEIgXgLz+XxbrCvjtRDL&#10;GglY2ruythfXaDADkidAsXo8ISC5t3lVnUgDSvIG8XgVSyAAAU0EKFjXBBIxEIAABGwSUA+2+d3d&#10;qTqdaXPdmNZqTD5YSoLExBRbzBBojFVdyxLzukgipz+B8tsmRH8JzIRAYgTUbTvzug6yu/pDrqIg&#10;ItAApgDJqOPkMx5n4ZpRagh/ioAU2G5ACAIQgAAE/CQgXfgmfmrWQyueEXtA82MK72Xm/KAOm6tD&#10;5+ZWQDIE4iKwvr5eSoOT3biswprWBCztWVnbg2ttOAMh8DABYjXIyCjy4fDkYjrl+S9I96E0BCBg&#10;igAF66bIIhcCEICAIQLT6XRPPdiK+MLQEsmIbXyxs5QMSQY4hvYmoGK1MV57S7838ftmog5ZyIBA&#10;RwKz4XBbbUJ0nMZwCCRNYPTLL3sxPhN+L5BQ/8tfYAQoTNLusFGeH2sXisDUCWykDgD7IaCLwKyq&#10;NnXJQg4EFIHxeDwJmgTPgkG7j0J1O+6TLutv7azEKhCIg8Dq6uqx7I0cxmENVrQmYGl/1sq+W2uj&#10;GZg8gSfinlgNOzryLDsqy5KbdsJ2I9pDAAIaCVCwrhEmoiAAAQiYJKA6aH59kM2yaLpomuTVVnbj&#10;C56lpEhbfRmXNoHGeNWFh7jXRRI5bQnU9f566BvzbW1lHAQ0EVAdcuW2nd80ifNWDEUT3rqmWTEK&#10;lpoZNYyQ7urnUrh2vrAgBEDgHgEKbAkHCOgjIJsrhT5pSILAXwSqup4ExYJnvqDc9aOyHBa27z66&#10;rNtnzorhE1hdXt6v6/osfEuwoBUBS/tT1vbbWhnNoOQJWIr75Dk7BJDl+U45nZ6omh+HarA0BCAA&#10;AS8IULDuhRtQAgIQgMDTBC5UQVKen6gHWVjpJ0BSQj9TJJojYC1eSY6YcyKS/0VANuOPV1ZWDsEC&#10;AQh0I/CtK1syyU0K17vFh3ejKWTq65JJ34nMg8BjBCiwJTYgoI+AHB5c0ycNSRD4i0BW15+8Z8Gz&#10;nfcualKQ96smQmb/O13WzfJFepwEpDvtrlhWxmkdVv1NwNK+lLV9NlwLgTYEGuKeeG0DMYwxkkPY&#10;UjU/19fXm2FojJYQgAAEzBCgYN0MV6RCAAIQ0EZATllu5Xd3p/IAy4OrNqo/C3ryZc9SgsSgeYiO&#10;jIC15ASxH1nk+GeOdMY5r2YztdnAHwQg0IGASmhKV7adDlOiGUphRQSupMCptRPld/L31oMZCIGW&#10;BCS38N+WQxkGAQg0EJDnEnJ1RIl2AnmeT7QL1SGQZzgdFJ3L4H3KuQu+KqC6rF/9+eeBH9qgBQTC&#10;ILC8vHw2qOt3YWiLlp0JfH/O6Dyx2wS1t2Ztf62baoxOlQDF6sl5XtX8zKuKovXkPI/BEIDAfQIU&#10;rBMPEIAABDwmMJ1O9/Lh8ERULDxWMw3VKNxNw88BWWktqUbsBxQV4akqnXG219fXy/A0R2MIuCUg&#10;RQbv3WrgfnWurnfvAy0aUPj0JMb50tJEC2eEQOAeAfn+JL9AREAAAhDwmMB4PPbn959nNY8jpZtq&#10;FKp342VjtBQr/SbNinguswGbNaIhoG7pVLd1RmMQhvxFwNIelLU9NfwKgbYEKFZvSyrGcYUUrZ9e&#10;TKc7MRqHTRCAAASaCFCw3kSI/w4BCEDAAQGVqCzL8miQZckXI9nE35issJQ0sWkza4VNoDFmdZlH&#10;7OsiiZz7BOp6/2tnHP4gAIFOBG5ubrak6+JWp0mRD6b4IhIHUxD1b0fW9dl6lpWReBczPCIgyeBN&#10;j9RBFQgETUAO4PJMFrQH/VVeivEmzrTjmcwZet0Lc8hXN1Ht8orRL7/saZeKQAhETkDd1qlu7Yzc&#10;zHTMs7T3ZG0vLR3PYemiBChWX5RgFPMlp3BUXl5SDxSFNzECAhDoQoCC9S60GAsBCEDAAoGLm5uN&#10;LM9P5N+OheVY4gcCjUkLS8kTHAOBtgQaY7atoKZxxH4TIf57BwKqE47qiNNhCkMhAIFvBGaz2REw&#10;HiZA4XpEkUGhlDQYq3+PyKOY4hOBLCt8UgddIAABCEDgZwJZXX+yyoVnL6u4TS/Ge5Fpwvrk02Vd&#10;H0skpUNA3dY5H41207E4Ykst7TlZ20OL2FWYppkAxeqagYYtLhsM9qSR5Udu3gnbj2gPAQh0I0DB&#10;ejdejIYABCBglIA8iG7ld3enkqjcNLoQwp8k0Ji8sJREwU0QaEugMWbbCmoaR+w3EeK/tyCgOuCo&#10;TjgthjIEAhD4gYB0V9/JhsMNwDxNgAKNyCLkfgFVQs8icpPCJDJPYo4HBK5vb8k1eOAHVIiLAJ+r&#10;uPzpizVWngMoUvfF3dr04D1IG0qbguiybpM2a0VDYH08nsgp73fRGJSiIZbyO9b2zlL0ITb3I0Cx&#10;ej9ukc+SRpZvVENLitYjdzTmQQACfxOQwzr8QQACEICADwSm0+neIMu48scHZ3zTofFHMmsc4ZE1&#10;qJICAasRSfynEFJGbJQ4fbW8vHxmRDhCIRAxAZWsHI1GpxSs93Myp/X7cfN+VqzPI3VdLi0trXvP&#10;HwWDIyAHn7Zkw/4kOMVRGAIeE5D3m9djVTTFHwQ0E/h8c6O/xspScZhmFIh7goAqUucvfALDLHsp&#10;vyXn4VuCBRCwS+Dy6ooGYHaR61nN0vOI/gcpPeYjJWECFKsn7PzWppfDPH/NHmprXgyEAAQCJcCe&#10;baCOQ20IQCAuAnLNzxHF6v75tDGZYSmp4h8ZNPKVQGPM6lSc+NdJMx1Zdb1PoiUdd2OpXgKjX37Z&#10;o1i9P1O6DfZn5/XMeDuDTrzmjnLBEphV1WawyqM4BDwlcFdVhaeqoVbgBKq6Xvx5INGbagJ3fSv1&#10;eb9phSmYQbPZ7G0wyqIoBDwi8Gw02hZ1So9UQpUmApb2lazulTXZzH+HgCJAsTpx0I5AMa+qk4vp&#10;dKfdcEZBAAIQCJMABeth+g2tIQCBSAioTpnldHoqV/zw0OmpTxuTGpaSK57iQS0PCaiYbYxbXXoT&#10;/7pIpiGnrj+srKwcpmEsVkJALwH1zJhl2W96paYpjcKOiP0eUfH6vK4/RewpTHNIQBLBhcPlWRoC&#10;URIYDgabURqGUc4JZH2fByJ6JnLuBA8V4H3GQ6doUEkOp+/ITTgbGkQhAgJJEVA3E9RVtZuU0aEa&#10;+/35xIL+1vbHLNjCEpEQoFg9EkdaM6PIs+xoOp0eWFuRhSAAAQhYJkDBumXgLAcBCEDgO4Hr6+vN&#10;fDj8Q4qPNqHiN4HG5AZFu347MFHtGuNWFxfiXxfJqOXUdX0m3aL2ozYS4yBgkMBoNHov4guDSyQn&#10;+nuhh/pf/iIkEHg30VGeH0foFUzygECdZf/zQA1UgAAEIACBFgTyPJ+0GPbXEIrUW6MKcSDvLiF6&#10;rbvOdFnvzowZEFAEVldXj+V38AM0PCZgcQ/J2r6Yx7hRzTMCFKt75pCA1Mmyt2VZHqlmRgFpjaoQ&#10;gAAEWhGgYL0VJgZBAAIQ0EtAXeMj1/mcilQeMPWiNSatMclhMeFizEgER0egMW51WUz86yIZq5xS&#10;ugHsrq+vl7EaiF0QMElAdVlT3dZMrpG6bLoUJhABARVxSXf1c9UlLgGvYCIEIACBKAhwECQKN3pp&#10;hDwPTB5VLPDDeV4C91Ap3lM8dIpBleiybhAuoqMnoBqlSMMU3qN99LSlvSOrNw/7yBmd/CRAsbqf&#10;fglIqyzPd+TfCUXrATkNVSEAgVYEKFhvhYlBEIAABPQRUCch1TU++iQiyRaBxuJfS4kXW/ayThwE&#10;GuNWl5nEvy6S0cmphsP95eXls+gMwyAIWCJwN5/z3GiJNZ0LLYF2vYz/BV4T14hYP14CkovYitc6&#10;LIMABCAQH4Gqrv95LgjoAF58nrBrEYXqdnn7tBrv/z55A11CIqAapci7znZIOiehq6U9I2t7YEk4&#10;DSMhAAHfCGRZtim3b51eX19v+qYb+kAAAhDoS4CC9b7kmAcBCECgIwF18rGcTk/VSciOUxnuEYHG&#10;xIelBIxHSFAlAAKNcavLBuJfF8l45Mh1rGvj8Yd4DMISCNglIN3VtyQZuWV3VVZTBCgSSSgOPCv+&#10;kq5wvydEH1MhAAEIBE9A3rc3gjcCA7wlkNX1p8H3ZxVvtUQxHQQ4PKuDYvgy1Pu/ygOEbwkWQMA+&#10;ga8NU+p63/7KrPggAUt7Rdb2vnAzBLoSoLt6V2KMf4pAlm3Mq+rk4vLyDaAgAAEIxECAgvUYvIgN&#10;EICA9wTUicd8OPxDnYD0XlkUbCTQmACxlIhpVJQBELhHoDFuddFiI1UXyeDlSMHdmbqONXhDMAAC&#10;DgnM6vq9w+VZWghQOJJYGHjQfX2+tDRJjDrmWiJA8ZMl0CyTHIGhbBwnZzQGWyMgxas8F1ij7WYh&#10;Dsq64e7zqtJl/a3P+qEbBHwmsLKyclhXFb+drp1kaY/U2p6Xa56sHx4BitXD81kYGhdS4PlxOp3u&#10;haEuWkIAAhB4nAAF60QHBCAAAcMELqbTHTnxeCrLFIaXQrxFAo2JEEsJGYsms1QEBBrjVqeNfAZ0&#10;0gxRlrqGdVddxxqi8ugMAR8ISGHhTjYYbPqgCzr8RYBikgQjwXb3dTnstZ5l/HYmGGqYDAEIhE3g&#10;oq7J+YXtQm+1H4/HE2+VQ7HeBDgU2xtdEhPpsp6EmzHSIIH5fL4t4nmvNsj4UdEWmxlZ3etywZI1&#10;wyVAsXq4vgtF8yx7X5blUSjqoicEIACBhwhQsE5cQAACEDBIQD0sSsEeD4wGGSMaAhDoRsBqIo+i&#10;9W7OiWh0NRzuf72GlT8IQKA3AbmhgK5qvemZnUjhulm+3kq30H1dbif53Vv7USx4AlVVbQVvBAZA&#10;wFMCv375sumpaqgVAQH5/p5EYAYmCAHeIwiDtgTost6WFOMg8DMB1UBFuqzvwsYyAYt7QVb3uCxj&#10;ZLnACVCsHrgDw1E/y/Odcjo9vbi4KMLRGk0hAAEI/EOAgnWiAQIQgIABAurhUD0kqodFA+IR6QmB&#10;xqSIxQSNJ0hQIxACKnYb41eXLXwOdJEMR05df1gbjz+EozCaQsA/Ald//nmQDYcb/mmGRvcJ0Bkx&#10;8XgwUMAu3RQniVPFfIMEsixbMyge0RCAAAQgYIiAfH9/MiQasRYI8M5gAXKES6gu65eXl28iNA2T&#10;IGCFwOrq6rHsfxxaWYxFZLPJ2m6TvX0t/AqBrgQoVu9KjPELEpD3xE2pRTq5vr7eXFAU0yEAAQhY&#10;J0DBunXkLAgBCMROQD0U5sPhH+ohMXZbsa9F0a/FRA3+gEBXAtbSiHwOurom2PHSGfZMukLvB2sA&#10;ikPAAwLq4KM8R/7mgSqo0IEA3RI7wIp16P0C9j421nU5Ho8nfaYyBwJtCMj3FDmKNqAYA4EeBLjB&#10;oAc0prQmwIG21qi8Gsj7gVfuCFIZyQu8D1JxlIaAJwRWl5f3Va7aE3XiVcPi3o+1/ax4vYVlpghQ&#10;rG6KLHIbCKh6pHlVncie0hawIAABCIREgIL1kLyFrhCAgPcELqbTHXkoPBVFC++VRUFtBBqTJBYT&#10;NtqMQlAyBBrjVxcJPge6SPosp3w2Gm2ra1d9VhLdIOA7gWfPn7/lWdJ3Lz2uHx0Uw/WdVs37dV+f&#10;aNUBYRD4gYAkgclTEBUQgAAEAiTAgbZwnMa7QDi+CkFTdevazc3NTgi6oiMEfCWQZ9mu6Eau2pSD&#10;LO35WL0x2BQr5MZLgGL1eH0bjmWFNNM8UXVK4aiMphCAQOoEKFhPPQKwHwIQ0EagLMsjSX4caROI&#10;oKAINBb9WkrcBAUNZb0h0Bi/ujT9XrylSx5yvCJQV9WubKSfe6UUykAgMAKyGb0hKu8FpjbqPkKA&#10;ghVC428CLQrY53X9CWIQMEqAW+CM4kV42gSqLPtP2gSw3jQB6eI/Mb0G8vsToJt6f3bMfJqA3GKo&#10;DrTzBwEI9CSwvLx8Nqjrdz2nM+0pApb2PK3tXeFtCPQhQLF6H2rMMURA1SmpeiVD4hELAQhAQCsB&#10;Cta14kQYBCCQIgG5Yqcop9PTLM93UrQfm/8h0Jg4sZTAwScQ6EOgMX77CH1sDp8FnTS9kCXxc7i6&#10;unrshTIoAYGACczqmiu/A/bfU6pTxBKpY/ua9UAB+yjP+R3ty5N5jQQu6rpoHMQACECgN4FsMNjo&#10;PZmJEGhBQK5652BbC042h3A41SbtdNeiy3q6vsdyfQRWVlYOq7rmfVsXUotNiazuWenig5x0CFCs&#10;no6vA7JU1StJ3dKJql8KSG1UhQAEEiRAwXqCTsdkCEBAH4Hr6+tNuWLnD9k02NQnFUkhE2hMoFCo&#10;G7J7o9e9MX51EuCzoJOmU1l1XZ+tLi/vO1WCxSEQAQHprr4lxU5vIjAFE54gQGEL4fEQgflsds4t&#10;JcSGSQK/fvlCzsIkYGQnT0A2WYrkIQDAKIE8zydGF0B4awIcRG2NioGaCMhNTO8pOtIEEzHJEqhm&#10;s13JYZ8nC0CX4Rb3dKzuVenig5x0CFCsno6vA7RU6pa2pHD95OKv23z5gwAEIOAlAQrWvXQLSkEA&#10;AiEQuJhOd+ZVdSq6FiHoi472CDQmUiwmdexZzUqxEGiMX52G8lnQSdOVrPLZaLTtanHWhUBMBO7m&#10;c676jsmhLWyh2KUFpESGDIfD40RMxUxHBO6qiryFI/YsmwgBGlkk4mh3ZsrBtom71VmZQ6fEgGMC&#10;xeiXX/Yc68DyEAiawPr6ejkfjXaDNsK18hb3cqzuUbnmyvrhEaBYPTyfJaixaraZ392dquabCZqP&#10;yRCAQAAEKFgPwEmoCAEI+EegLMujPMuO/NMMjXwh0JhQsZjc8YUJeoRDQMVvYwzrMofPgi6STuTU&#10;VbVLR1gn6Fk0MgLSXX1HuiZuRWYW5rQkQAFMS1ARD5vNZp8iNg/TPCAwHAw2PVADFSAAAQhAYAEC&#10;VVVNFpjO1I4EeEbvCIzhRglI0dFvdFk3ihjhCRBYV4e/6vpdAqbqN9HiHo61fSn9lJCYAgGK1VPw&#10;ckw2Fqr5pmrCGZNR2AIBCMRBgIL1OPyIFRCAgCUCKilYTqenco0OD3aWmIe8TGNixWKSJ2SO6O6O&#10;QGMM61JNfRb4POiiaU2OeO1wdXX12NqCLASBiAlIsSrd1SP2bxfTKIzpQiuesfP5fBKPNVjiIwEp&#10;clrzUS90gkBMBOQA4lZM9mCLfwTku5wDbhbcwi1IFiCzRB8CdFnvQ405EPiBwMrKykFd12eA6UDA&#10;4r6Ntf2oDuYzFAJ/E6BYnWAIlIBqwlleXr4PVH3UhgAEIiVAwXqkjsUsCEBAPwF1ZY50vjxVV+jo&#10;l47EWAk0JlgsJntiZYxdZgk0xrDO5fk86KRpVJZK7K8uL+8bXQThEEiEwNXV1V42HG4kYi5mdiBA&#10;sUwHWAEPVd1S1fXkAZuA6gEQkO8T8hgB+AkVIQABCDxFQPLSEwiZIcChUTNckaqXAF3W9fJEWroE&#10;no1G22I97+BtQsDSfo3VG3/b2M0YCPxIgGJ1YiJwAtlgsFeW5Udu7AnckagPgYgIULAekTMxBQIQ&#10;MEdAXZUjV+acDLJsw9wqSI6VQGPBr6WkT6x8scs8gcYY1qkCnwedNE3JKr8l9k3JRy4EkiGgEoRS&#10;rE539WQ83s9QCmj6cQtlFt1SQ/FU2HrK8zy5jLBdiPZhEOBzFoafgtVyPB5PglXeQ8V5xvbQKajU&#10;RKB49vw5+YMmSvx3CDQQkN/T87qqdgH1BAGLN+Ja3XvC6RDoQ4Bi9T7UmOMhgSzP38i/E4rWPXQO&#10;KkEgQQIUrCfodEyGAAS6EVBX5KircmRW0W0moyHwD4HGpAtFuoSL5wQaY1in/nwedNLULksl9FVi&#10;X7tgBEIgQQKjX37Z4xkzQccvYDKFNQvA83Sq3Fpy7KlqqBURgSGH7yPyJqb4SkBuzNjwVTf0ioeA&#10;upklHmvcWMItRm64s6o2Ans3Nzf83mjDiaBUCayurh4P6vpDqvY/abfFvRmre044GwJ9CFCs3oca&#10;czwmII1TNvPh8I/r6+tNj9VENQhAIAECFKwn4GRMhAAE+hFQpwvL6fREXZHTTwKzIPBvAo3JF4uJ&#10;IHwDgT4EGmO4j9DH5vB50ElTn6y6fvc1oc8fBCCwMAG1ySwJQrqjLUwyXQEU20Th+3J5efksCksw&#10;wlsCFDV56xoUi4yAPNetRWYS5nhIgJtZ+jmFQ5/9uDHLTwKz2Yw8gp+uQavACMhnaV8OkJ8HprZZ&#10;dS3uyVjdazJLDemxEqBYPVbPYpc06ZxX1cnFdLoDDAhAAAKuCFCw7oo860IAAl4TUKcK8zw/lU2A&#10;La8VRbngCDQmYSwmhIKDh8JeEGiMYZ1aWrx6UqfascqSzuqTlZWVg1jtwy4I2CbAJrNt4vGuRwFO&#10;0L6dBK09yodCYCMURdETAiETkN/jzZD1R/cwCEi+mmeHlq7iGbklKIYFRyAbDnc4kBic21DYQwLr&#10;6+ul3K697aFqblSyuDdpdY/JDU1WDZ0AxeqhexD9mwkU8ht4NJ1OD5qHMgICEICAfgIUrOtnikQI&#10;QCBwAuo0oTpVOODK7MA96a/6jckYi4khfymhmc8EVAw3xrFOA/hM6KTZV1Y5n89J4PelxzwI/EBA&#10;Npe31CYzYCCgmwCFObqJmpUnB6R/N7sC0iHwlcAGHCAAAQhAIA4C4/F4EoclZqzgWdgMV6T6R4AD&#10;8P75BI3CJPD1xrO63g9Te41aW9x/sbqvpBERohIiQLF6Qs7GVKmHeluW5REkIAABCNgmQMG6beKs&#10;BwEIeE2gvLx8r04TipKF14qiXPAEGpMyFhNEwcPEAGcEGuNYp2Z8JnTS7CxrNhxuq64znScyAQIQ&#10;eJDA3XzOFd7EhnECFOwYR6xjgYkOIciAwFMEqqragBAEIGCegOQTt8yvwgoQGAzke53nh3uBwDMv&#10;n4oUCagD8OqW4BRtx2YI6CYgN4oeqptFdcsNQp7FG26tN0EKwgEo6R0BitW9cwkKmSeQ5flOOZ2e&#10;XlxcFOZXYwUIQAACfxGgYJ1IgAAEICAE1AOYPIidZIPBHkAgYItAY7EvBbq2XME6CxBojOMFZP80&#10;lc+ETprtZdX1u3W6uLXnxUgINBC4vLx8k+f5FqAgYJMAhTw2abdbS24uOZcuqeftRjMKAv0JVFn2&#10;n/6zmQkBCEAAAr4RkBtaPvmmkwt9vj/fulibNSHgAwH5DLz3QQ90gEAMBL7dLFrGYEtrGyzutVjd&#10;Q2oNgIEQ+IGAxc8E7CHgGwF5x9yUPatTDkT65hn0gUC8BChYj9e3WAYBCLQkoB681AOYPIhttZzC&#10;MAhoI9CYqOEFWRtrBJkj0BjHOpfmM6GTZqMs1V1GuswcNA5kAAQg0JqAPHOyqdyaFgNNEKB43QTV&#10;7jKHw+Fx91nMgEB3AnIwf6P7LGZAAAJ9CNzc3PB56wOOOZ0ISB570mlCRIN5jo3ImZiyMAF1EF5+&#10;d7YWFoQACEBgoG4WlTz4bjIoLO6xWN07SsaBGKqdQIvPBLGsnToCfSOQZRvzqjq5kIZLvqmGPhCA&#10;QHwEKFiPz6dYBAEIdCBwMZ3uqAevgTyAdZjGUAhoJdD4ktviRVmrQgiDQA8CjXHcQ+ajUyxeValT&#10;7QBlld+6ywSoOipDwE8Cspm8I1d389zpp3uS1IrOlO7cPpvN6I7qDn9SK0vydzMpgzEWAm4J8Jzn&#10;ln8Sq8sNLZMkDP1mJEXqKXkbW7sSuJvP33adw3gIQOBhAqurq8eyx3EYPR+L+41W94yidxwGGiPQ&#10;4jNBLBujj2D/CBSSR/w4nU73/FMNjSAAgZgIULAekzexBQIQ6ESgvLx8n2fZkUwqOk1kMAQMEGh8&#10;2W3xwmxALURCoBMBFceNsdxJYsNgPhc6af4kazYcbqvuMkYXQTgEEiJwcXFRzOua7uoJ+TwkUykE&#10;su8tORQ2sb8qKyZJIMvIeSTpeIx2QeCuqvi8uQCf4JqV3IYWs9k8m8bsXWzTSYAu6zppIgsCg8Hq&#10;8vJ+XddnUbKw3ATI6j5RlA7DKCsEWuwxEstWPMEivhGQW4LLslR1VPxBAAIQMEKAgnUjWBEKAQj4&#10;TEAVC5XT6Ylci73ns57olh6BxpfeFi/O6VHDYh8JNMayTqX5XOik+Y+sun63nljXNjMgkQqBfwiM&#10;fvlFPXsWMIGA7wQoEDLvIVVkxqEw85xZYTC4vr3dhAMEIGCPwJAbDezBTnylLMuiu6mFZ9DEgxrz&#10;exOgy3pvdEyEwIMEpNHZrvyHMio8lvdQrO4PReUojLFKoMXngli26hEW84xAluc7qqZK1VZ5phrq&#10;QAACERCgYD0CJ2ICBCDQnsD19fWmdJ04laT+VvtZjISAPQKNL78tXqDtactKEHicQGMs64TH50In&#10;zUFV18crKysHWoUiDAKJE7i5udmQ58/fEseA+QESoHDIjNNiLDIzQwqpixIY0u15UYTMhwAEIOAl&#10;AclvT7xUrKNSPGt2BMZwCDxA4FuX9R3gQAACeggsLy+fDaSZix5pHkixuHdi/QZeD/CiQqAEWnwu&#10;rO5xBooRteMnoGqqpHD9RNVYxW8tFkIAAjYJULBukzZrQQACTglcTKc786o6GWTZhlNFWBwCDQQa&#10;X4JbvEgDGQI+EGiMZZ1KWr7SUqfqPsmSK0/Pq9lMdZHhDwIQ0EhgNpu9FXGFRpGIgoB1AhQU6UMu&#10;v7fH+qQhCQKPE5hV1SZ8IAABewTqLPufvdVYKWUC44BvROOZMuXIxXZTBL7lHEyJRy4EkiMgzVwO&#10;VVOX4A23uJdodS8oeMdggO8EiGffPYR+NglI0fqmqrGSTutbNtdlLQhAIG4CFKzH7V+sgwAEvhEo&#10;Ly/fyzVuR/L/LYACgRAINL4MW0w0hcALHf0l0BjLulXns7EQUfmt3F5fXy8XEsJkCEDgXwRU94ls&#10;ONwBCwRiIkCh0ULeLL92bOMPAhYISOKXHIgFziwBAQhAwAWBqqomLtbtsybPjn2oMQcC7QlIzmFD&#10;bnYj79AeGSMh0EhANXVRzV0aB/o4wHJzH+t7QD4yR6dwCDTsIRLP4bgSTa0SKPLh8EQ1CLW6KotB&#10;AALREqBgPVrXYhgEIKAIyEm/opxOT7LBYA8iEAiNQONLMYW5obk0WX2tXwXJZ6NfrNX1PgV0/dAx&#10;CwJPEZDijPcQgkDMBChA6uzdSecZTIBATwLSBem/PacyDQIQ6EFA3n03ekxjCgR6EZDv+E+9Jlqa&#10;xDOiJdAsA4FvBOiyTihAQC8B1dRlPhqFdxOp5b2Rxn1MvW5BGgQWI0Cx+mL8mJ08AdUgtCxL1SSU&#10;PwhAAAILEaBgfSF8TIYABHwm8LWbZZ6fSPJ+y2c90Q0CTxFoTPZYTj7hLQgsQqAxnhcR/uNcPhud&#10;aKorTtVVp50mMRgCEGgkIB3OtvI851m0kRQDYiFwvzBJ/b/5+5mAvJ/+DhcI2CIgn8PC1lqsAwEI&#10;DAbDLNuAAwRsEZD3jImttdquQ5F6W1KMg4B+AqrL+tXV1Z5+yUiEQLoE1sfjyaCu3wVDwPKeiNX9&#10;nmCcgKLeEqBY3VvXoFhYBKT+akeK1j+qxqFhaY62EICATwSk6TB/EIAABOIjcHF5+UZO5KjTfTwo&#10;xefeJC1q/MHOGkckyQ2j/SRgNVr5bDQGgbradD6bvVJdYxoHMwACEOhEQDaL/1Cbxp0mMRgCkRKg&#10;Y8JfjpWC9Zfj8fg8UjdjlmcEPn/+fCFBR17EM7+gTtwEbr98kVcr3q3i9rI/1sn3vPNaMQ4p+hMP&#10;aAIBIVDe3d6+5HeIWICAXgKXV1en8i6/qVeqZmkWi9WdP3xoRoe4BAhQrJ6AkzHRNgHZWz6rf/ll&#10;Ww53kee2DZ/1IBABAfYLI3AiJkAAAv8mMJ1OD+TL7aP8XwvYQCAWAo0JIIvJqFiYYoc7Ao3xrFM1&#10;9dng8/EkUbnCbZuNLJ1BhywI/EVAuqvvUKxONEDgHwJ03BwM5vP5OcXqfCqsEqBY3SpuFkuMwPd3&#10;zR/+99dff91MjATmOiRQVdXE9vLcqGObOOtBoBOBYvTLL3udZjAYAhBoJPBsNNqWQWXjQFcDLO5/&#10;WN3bccWTdeMiQLF6XP7EGm8IqINc+d3d6fX1NTkQb7yCIhAIhwAF6+H4Ck0hAIEGAuraGXX9jHQP&#10;ewssCMRIoDERZDEpFSNfbLJLoDGedavD5+NhonW9v7y8fKYbN/IgkDoB9Vw6m814Jk09ELD/UQKp&#10;Fq8Ph8NjwgICtgjIwaktW2uxDgSiI/BIMfrXw9Acio7O3SEbJEUCn2zon+qzmw22rAEB3QTke+E3&#10;lZPQLRd5EEiZgDp4XlfVrncMLD+XWt/T8Q44CgVHgGL14FyGwsERKOZVdXoxne4EpzkKQwACTglQ&#10;sO4UP4tDAAK6CKiTe1men8i/N7pkIgcCPhJoTAhRlOuj29DpEQIqnhtjWic9Ph//olnV9fHKysqh&#10;TsTIggAE/iKgOprRXZ1ogEA7AikVQMlBFitFZe3IMwoCEIBAogQMF6NLx+utRMlitgMCeZ5PTC2b&#10;0jOaKYbIhYAjAnRZdwSeZeMmsLq6eiwHFz94Y6XlvQ6r+zjeQEaRoAlQrB60+1A+LAJyk/fRdDo9&#10;CEtrtIUABFwSoGDdJX3WhgAEtBC4uLx8Iyf3TtS1M1oEIgQCnhNoTAxZTlR5jgv1AiDQGNM6bbDc&#10;dUSn6jpl1XV9Vs1m/nWF0WkksiDgiIDqZKY6mjlanmUhEDSB+4VR6v8d2998Pp/EZhP2+EuAoll/&#10;fYNmhgi0KUQnX2IIPmJdEZCOr1qfLShSd+VJ1oWAXgJ0WdfLE2kQ+E5ADqHvS1793DkRi8+01psO&#10;OYeLAlEQoFg9CjdiRGAEsuxtWZZH3PQTmN9QFwKOCFCw7gg8y0IAAnoIqJN68kX2UaQVeiQiBQJh&#10;EGgs8LWYsAqDGFr6TqAxpnUbkPZnpJTT7rvr6+ulbqzIgwAEpLv6aPSeZ1MiAQJ6CMRUNCXFwxN+&#10;e/XEBVI6EGhbwMuhzg5QGWqNQKDxK9/3/7HGiIUgIATUM0ZfELEfFuzLhXkQiIBA8S03EYEpmAAB&#10;fwiod3rJq28708jye5v1PRtnYFk4KgIUq0flTowJi0CW5zvy74Si9bD8hrYQcEGAgnUX1FkTAhBY&#10;mIB6yJETeh8HclJvYWEIgECgBBqTRWkX5Abq1bTVboxp3XgS/YxUw+H+8vLymW6cyIMABAaDm5ub&#10;jWw43IEFBCCgn0DoxevS5fCTfipIhMDjBKTz3/868+laIJzo83RnrkwYDBKKLfm+38DlELBJoOsz&#10;RujPVDbZshYEQiagchMqRxGyDegOAR8JfM2r1/W+dd0sv3tZ36uxDpQFoyPQ4kAHcR2d1zHIQwLy&#10;frqZD4d/XF9fb3qoHipBAAKeEKBg3RNHoAYEINCegHq4USfz5N+b9rMYCYE4CTS+XFtOYsVJGats&#10;EmiMad3KpPYZqesPa+PxB90YkQcBCPxF4G4+P4IFBCBgnkCI3UClePjYPBlWgIADAn0Kke/PcaAy&#10;S/YggJ9bQ8vzvGg9mIEQ0EBAYm7SJIYi9SZC/HcIxElgNpvR8ClO12KVYwIrKyuH9QI3nHRW3/Ie&#10;hvU9ms5AmACBHwi0+IwQ10QNBKwSKOZVdXIxne5YXZXFIACBYAhkwWiKohCAAASEwMXl5Rs5aaMK&#10;gQqAQAAC/xBo/EHPGkeAEwLeEbAetZF/TqRQ7mw+m71WV5d652wUgkAEBKRz2da8rk8iMAUTIBA0&#10;AU87M5RLS0vrQYNF+eAIfP78mf3Y716L/Dn/a/dy/rwiIN/51l9nvQKAMtYJ/PidrwrU+YMABCAw&#10;qKrBcDh8OR6Pz6EBAQjoJaBuAh89e/aHSC30Sv5BmuVnfd4sjHoT4SYItPiMENcmwCMTAi0JyK0k&#10;a2trhy1HMwwCEEiEgKf7eInQx0wIQKATgel0eiBfWh+Nv/x30orBEPCDQOPLdosXdj8sQQsI/EOg&#10;Ma51w4r7c1LmWbZLsbruoEEeBP4hMKvr9/CAAATcE/C0+/rEPRk0SImAKp5Iyd5GWxftDu77/EYA&#10;DIAABGInUEmXV7qox+5l7INABwJSqK6K1dUfXdY7cGMoBDoQUHl26bK+22FKt6Hf30G6zeo9Wu3F&#10;WN+P6a0tEyHwjUCLPT3immiBgGMCWfa+LEtuJnbsBpaHgG8EKFj3zSPoAwEI/ERAbbTKQ8zHQZZx&#10;fSHxAYEnCDS+dLd4cQcwBHwj0BjXuhWO9HNSDYf7y8vLZ7pxIQ8CEPiLgHRX35E2mpvwgAAE/CPg&#10;Q/FWlmW/+0cGjWIm8Ouvv/KbFLODsc17AurmHe+VRMGoCNRZ9ikqgzAGAhDoR+Beofp3AfIussPv&#10;Uj+czIJAE4HV1dVj2b84bBrX+b9b3qOwvgfTGQgTIPAAgRafE2KbyIGAHwSyPN8pp9NTGmz44Q+0&#10;gIAPBChY98EL6AABCDxK4Pr6elMeYE7k3xswQQACzQQaX75bvMA3r8IICNgl0BjXutWJ7XNS1x/W&#10;xuMPujEhDwIQ+IcAHcuIBgiEQcBh9/VJGITQMhYCd3d3RSy2YAcEIAABCDQTGOU5zxrNmBgBgXgJ&#10;PFCoft9YeTakGVS83scyxwRWl5f367o+06aG5b0J63sv2kAhKGkCLT4nxHbSEYLxHhKQQ5SbeZ6f&#10;qvovD9VDJQhAwDIBCtYtA2c5CECgPYGLy8s386o6UQ8v7WcxEgIQaHwJb/EiD0UI+EbA+pWUlq/c&#10;NMVbJculkHbflHzkQgACg8HVn38eZMPhBiwgAIHwCNjovj6fz8/H4/F5eHTQOGQCw+GQPErIDkT3&#10;GAjwbBiDFwOyQZ41JgGpi6oQgIAuAg2F6t+XkeKgLbqs64KOHAj8TCDPsl35v5YLs7G8d9e4l7iw&#10;QQiAgAECLT4nxLYB7oiEgA4CWbah6r9UHZgOcciAAATCJUDBeri+Q3MIRE1gOp0eyBfURzGyiNpQ&#10;jIOAIQKNL+MtXugNqYZYCCxEoDG2F5L+wOSwPyulSpavr68vnizXzRV5EIiEgLrCUA5X/haJOZgB&#10;gaQJmOq+LoXDx0mDxXgnBOS3ac3JwiwKAQh8JVBV1QYoIGCbgMTdxPaarAcBCDgi0LJQ/b52dFl3&#10;5CuWTYLA8vLy2aCu3/U21nLzHOvNgXqDYSIEfiDQYr/O+h4iToIABLoSKFQd2MV0utN1IuMhAIF4&#10;CFCwHo8vsQQCURBQRT9lWX4cZBlXFEbhUYxwSaDxpbzFi71L/VkbAo8RaIxt3egC/azUVbX7NVnO&#10;HwQgYIzAs+fP1TNrYWwBBEMAAs4I6Cpgl5tOPjkzgoWTJSBFi5vJGo/hEPCAAIdGPHBCgipI3PHM&#10;kaDfMTkxAj0K1b8Tost6YrGCudYJrKysHFZ1fdx5Yct7D9b3VjoDYQIEHiHQ4rNCfBM9EAiHgDRc&#10;O5K6sKNwNEZTCEBAJwEK1nXSRBYEILAQgevr680sz0/k35uFBDEZAhD4m0Djy3mLF3xwQsBHAo2x&#10;rVtpy11OFlVf+Byurq52T5AvujDzIZAQAblOe0PM3UvIZEyFQNIE+hawz+fzSdLgMN4JASlIKpws&#10;zKIQgMBXAhwaIRBcEBjlOc8cLsCzJgRsEVDF6gv+yWHa9wuKYDoEIPAEgWo2263r+rw1JMv7c9b3&#10;VFqDYCAEGgi0+KwQ30QRBMIjIHVhO+V0eqKamoanPRpDAAKLEKBgfRF6zIUABLQRkIeQrXlVnUgn&#10;mE1tQhEEAQh8JdD4kt7iRR+UEPCRgJOrKwP4vEhS/Gx1eXnfR5+hEwRiIjCrazZ6Y3IotkCgI4H7&#10;BeyPTZWCxcn6+nrZUTTDIaCDALkVHRSRAQEIQCAgAuPxeBKQuqgKAQi0JbBAV/Ufl1D7b3L4fqft&#10;0oyDAAS6EVDv//PRaLdxloPmOI37hI1KMwACjgi02JMjvh35hmUhoIGAPJ9uqaamqrmpBnGIgAAE&#10;AiFAwXogjkJNCMRMYDqd7uXD4YnYWMRsJ7ZBwCWBxpf1Fi/8LvVnbQg8RaAxvnXj8/vzUj4bjbZ1&#10;m4w8CEDg3wRkg3crGwzewAUCEICAIvBY93VJuH+CEARsE6ArkW3irAeBnwnILQebcIGACwLqsJyL&#10;dVkTAhAwQEBjofp97aTL+lsD2iISAhD4RmBdHSCr63ePArG8t+Ck6Q/RAAFdBFp8XqzvD+qyDTkQ&#10;gMDfBNShStXcVDU5BQsEIJAGAQrW0/AzVkLASwJqE7Usy6NBltGd0ksPoVRsBBpf2lu8+MfGBHvi&#10;IdAY37pN9fTzUlfVrnRVO9dtLvIgAIF/E7ibz9ngJSggAIFHCXwvYJdbT47BBAHbBH799ddN22uy&#10;HgQg8BOBAiYQcEGAw3IuqLMmBDQTMFSo/l1L+Z7YoMu6Zp8hDgI/EFhZWTlQt6D+BMbynoL1PRMi&#10;AQI6CbT4vBDjOoEjCwLOCRSqyenFdLrjXBMUgAAEjBOgYN04YhaAAAQeInBxc7OhrnaRfzxwECIQ&#10;sEig8eW9RQLAorosBYFOBBrju5O0FoMdXN35lFZi/+Hq6upxC80ZAgEILEBAbexK18ytBUQwFQIQ&#10;SINAuby8fJaGqVjpGYENz/RBHQgkSUCeGfksJul5t0aP8nziVgNWhwAEehMwXKh+Xy+6rPf2EhMh&#10;0JrAt1tQy68THOwjWN8raU2GgRBoQaDFXjUx3oIjQyAQIIE8y47Ky0sangboO1SGQBcCFKx3ocVY&#10;CEBACwF1lUt+d3eqrnbRIhAhEIBAJwKNL/EtEgGdFmQwBCwScHLFpQefGdWxZXV5ed8iapaCQLIE&#10;2NhN1vUYDoFOBOr5/LjTBAZDQBOBqqo2NIlCDAQgsBgBPouL8WN2DwJy49qkxzSmQAACLglYLFT/&#10;bqbqsn51dXXg0mzWhkDsBNQtqOo21K/F6pb/7K9o2UCWi5tAi88MMR53CGAdBLLBYK8sy49SV1ZA&#10;AwIQiJMABetx+hWrIOAtgel0uqeuchEFebjw1ksolgKBxpf5FgmBFDhhY7gEGmNct2luPzPlt44t&#10;uq1CHgQg8AMB2dDdy4bDDcBAAAIQaCIwGo0+NY3hv0PABAEpWP+PCbnIhAAEuhG4u7sj99kNGaM1&#10;EZDfgYkmUYiBAARMEnBQqH7fHCla/40iIJMORjYEBoNvt6F+sMXCSTMfW8axThoEGvbZiPE0wgAr&#10;IaAIZHn+Rv6dXHB7HQEBgSgJULAepVsxCgL+EVCJLzkFdzTIMq5v8c89aJQogcaCXrcFuIl6BbN1&#10;EmiMcZ2LKVkOrvb8uqx0alEdW3SbgzwIQODfBNTzrGzovh2oTWX+IAABCDQTmDQPYQQE9BNQHTP1&#10;S0UiBCDQlcBwONzsOofxENBBQH4HODSnAyQyIGCKgONC9XtmFXLIds+UmciFAAT+IiA3Ne7L7ajn&#10;pnlY3wsxbRDy0yPQolg9PShYDIG0Cci77WZ+d3d6fX1NfiXtUMD6CAlQsB6hUzEJAr4RUKfe1Ok3&#10;+bfjm27oA4HUCTQmsShaTz1Egre/McZNWGjxcyP2HX7r1GLCEmRCAAL3CHzbyC2+/p/82WDGRxCA&#10;gIcE5Pf5jMNkHjomEZWkGGIjEVMxEwIQgAAEHiAwyvMJYCAAAQ8JeJhHoMu6h3GCStERWF9fL/M8&#10;3zZpmJM9EJMGITs9AhSrp+dzLIZAewLFvKpOLqbTnfZTGAkBCPhOgIJ13z2EfhAInIB0otxSp97U&#10;6bfATUF9CERLoDGZZbH4NlrIGOaUgJNrAi18bqSz+mR1eXnfKVwWh0AiBG7UAUzVXf3HPw83nBNx&#10;CWZCwGsC2WAw8VpBlIuagHR13ojaQIyDQCAE5Nnxv4GoipqREZBDczyHROZTzAmcgN95A7qsBx5e&#10;qB8GgeXl5TPR1Egev3F/LwxEaJkyAYrVU/Y+tkOgLYEiz7Kj6XR60HYC4yAAAb8JULDut3/QDgJB&#10;E5AHhr18ODwRI4qgDUF5CCRAoDGpZaH4NgHMmOiYQGOc69ZPfW7MfXbK+XxutDOLbhzIg0DIBOT6&#10;3p+L1e8b5PcGdMjo0R0CQRKoZrNPQSqO0sETUAesgjcCAyAQCYGqqsiHRuLLEM2Q+JuEqDc6QyAq&#10;AoHkCVSXdZ4ho4o8jPGUwMrKyqHchqXt99lJkx5P2aJWwAQoVg/YeagOAQcEpKlUWZZH0jSVfIsD&#10;/CwJAZ0EKFjXSRNZEIDAVwLqAUE9KAyy7D1IIACBcAg0FvOaK7wNBxKaBk+gMc5NWGjgszMbDrfV&#10;daIm1EUmBCDwbwKycbslG7g7rbgEsiHdyhYGQQACvQmsrq4e957MRAgsRmBjsenMhgAEdBGQgiQ+&#10;j7pgIqczgayuf+88iQkQgIAeAuHlBYrGQ/p6yCAFAskT+NaAplwUhJM9jkWVZj4EfiRAsToxAQEI&#10;9CCQ5fmO/DuhaL0HPKZAwCMCFKx75AxUgUAMBC6km5d6QFAPCjHYgw0QSI1AY6LLQOFtaoyx1z0B&#10;J91HdH526vrdOld8uw8kNEiGwN3d3dPd1R8iEd4GdTL+xFAImCZAR1PThJH/FAEpNtqEEAQg4AeB&#10;4XC44YcmaJEiATlwO0nRbmyGgFMCAecB1CF9uqw7jR4WT4SAakAjhxp3FzG3cQ9vEeHMhYAtAhSr&#10;2yLNOhCIkoA8u27mw+Ef19fX5EGj9DBGpUCAgvUUvIyNELBEQE6xbeV3d6fqAcHSkiwDAQgYINCY&#10;8FKJBJ3FtwZsQCQE2hBojPU2QrqM0fDZqeVab7k+9KDLsoyFAAT6E7i8vHyT5/lWbwkBb1j3tpmJ&#10;EEicAB1NEw8Ax+bLb1bhWAWWhwAE7hGg4xfh4IrA8vLymaxdulqfdSGQFIFI3vvpsp5U1GKsQwLq&#10;RjYpWj/sqoKTJjxdlWQ8BNoQoFi9DSXGQAACzQSKeVWdXMgeXvNQRkAAAr4RoGDdN4+gDwQCJTCd&#10;TvfkFNuJqF8EagJqQwAC9wi0KuSlaJ2YiYBAq1jXbWf/z0757dpQ3RohDwIQeISAHMR8rwVOJBvY&#10;WlggBAKRE6CjaeQO9tw8ib//eq4i6kEgKQK//vrrZlIGY6xXBCTfMfFKIZSBQGwEInrP/5ofpct6&#10;bBGKPR4TkKL1fSlaP2uropM9jLbKMQ4CXQhQrN6FFmMhAIFmAoUUvX5UtWrNQxkBAQj4RICCdZ+8&#10;gS4QCJCA6hRUluWRJLP0FPMEyACVIRArgVZJsP6Ft7Fiw64ACTjpTtLjszMbDrfVtaEBIkZlCARJ&#10;QK7D3pHCvw2tyke0oa2VC8IgEA+B8ltH03gswpKgCFRVVQSlMMpCAAIQgIA5AvP5J3PCkQyBhAlE&#10;9F7/Y070/2Yz9vkSDm1Mt0tAbsfalRUbc/2t9unsqs5qEOhHgGL1ftyYBQEINBOQWrWvNWv8QQAC&#10;wRCgYD0YV6EoBPwjcHFzs5Hl+Yn82/FPOzSCAAR0EGiVDOtReKtDN2RAQDeBVvGuc1H12Wn7+anr&#10;d+vj8UTn8siCAAQeJ6AOZcqNBuY2aiPa4CaOIACBfwjU8/kxPCDgkoAUPWy6XJ+1IQCBfxOYzWZ8&#10;JgkKZwS49cUZehaOlUBE7/GPNe/Is+yN7PttxepC7IKATwS+HXZ/95hOTprs+AQIXeIiQLF6XP7E&#10;Ggh4SEDVrJXT6ana2/NQPVSCAAR+IEDBOiEBAQj0IiA/9Fv53d2pJL7ZeOlFkEkQCIdAqyLetkW3&#10;4ZiNpokSaBXvutk0JeuqarKysnKge1nkQQACjxMYjUZ78l/NJ7Yi2vAmniAAgcFAvjvoZEoguCZg&#10;/rfLtYWsD4GACMghEj6TAfkrNlW/FcKVsdmFPRCwTiCi9/Y2BbDDu7u31hmzIAQSJSA5/0O5Jev4&#10;R/Od7FEk6gPMtkCgaf/LggosAQEIpEFA1a5JHub0+vp6Mw2LsRIC4RKgYD1c36E5BJwRuJhOd/Lh&#10;8EQUYNPFmRdYGAJ2CbRKkFG0btcprGaMQKt41736I93W67o+ly7P27qXQx4EIPA4gRt1i1CW/WaV&#10;UUQb4Fa5sRgE/CMw8U8lNEqFAJsxqXgaO0MiIAVI/wlJX3SNj4DkN3g2ic+tWGSLQETv6W0K1b9j&#10;le6UW3RZtxVkrAOBwUCeF3fVHsB3Fk72JnAEBEwQaHHDMPFuAjwyIZA4gSzbmFfViWrAmjgJzIeA&#10;1wQoWPfaPSgHAf8IlGV5JNcCHvmnGRpBAAKmCbRKHFC0btoNyLdEoMtGjlaVfvgMyW/u9vr6eql1&#10;DYRBAAJPEpjNZqqbWOEEU0Qb4k74sSgEHBKQZ4ez8Xh87lAFlk6cwHA4dPPblTh3zIfAUwTkEOQG&#10;hCDglMB8zu0vTh3A4kESiOi9vG9+ky7rQUYuSgdKQOX+pWHNrlK/1R5coHaidmIEWuwVE++JxQTm&#10;QsAugUI1YFWNWO0uy2oQgEBbAhSstyXFOAgkTkBOoBXldHoq3RX4UU88FjA/bQKtEggtEhFpU8T6&#10;kAi0inndBn3/DNX1/rcrvHWvgDwIQOARAqo7rRQWuX/ejWiDnGCDQCoEMjqYpuJqb+2UA1eb3iqH&#10;YhBIlIBcRV0kajpme0JA3m0mnqiCGhDwn0BE7+F9C9W/O0l1Wb+8vHzjv9PQEAJxEJCi9Uk1GLyL&#10;wxqsSJ5Aiz1iJ/tuyTsGABBIj4BqxKoasqZnORZDwH8CFKz77yM0hIBzAqpwR06g/SEJ7k3nyqAA&#10;BCDgnECrhHeLhIRzQ1AAAi0JuEieVfP58crKymFLFRkGAQhoIiDX8L7XJEqPmIg2zPUAQQoE/CVQ&#10;zWZ0MPXXPUloRmFsEm7GyPAIkEsNz2dRafztEHwZlVEYAwHdBCJ779aWx8wyv/Ijuv2OPAh4RmBt&#10;ZeWgruszz9RCHQh0I9Bib1jb71Q3zRgNAQgkSkA1ZJXGrCeqQWuiCDAbAl4SoGDdS7egFAT8IaCu&#10;SZlX1aloxA+4P25BEwh4QaAxqdAiMeGFISgBgRYEWh3UaCGnzRBJTJ9L0ezXa0D5gwAE7BG4ubnZ&#10;kmK/LXsrdljp+wa6+l/+IAABLwmsrq4ee6kYSiVDQJ4h/5eMsRgKAQhAAAKtCUg+Y9J6MAMhkBKB&#10;CAvVG/P1HfwrDaw2pjc3Ox2mMBQCEFiQwC/Pnm2LiHJBMUyHgBsCLfaEdf5OuTGSVSEAgRAJyHPt&#10;lhSun6hGrSHqj84QiJEABesxehWbIKCJgLoeRV2TokkcYiAAgQgJNCYXWiQoIsSCSRETaIx5DbZL&#10;wey2XANKYloDS0RAoAuB2WwWxnNvZJvqXXzEWAj4SkAOmk181Q29IAABCEDALQE2RN3yZ3UhMJ9z&#10;CwyBAIH7BCJ7pzbZZCObzd4SPBCAgD0C4/H4fFDXNLKxh5yVdBFosRdsY29NlznIgQAE4iMgReub&#10;0qiVovX4XItFgRKgYD1Qx6E2BEwSUNehyLUop+p6FJPrIBsCEIiDQGOSoUWiIg4SWJEKgcaYXwzE&#10;/rcruxeTwmwIQKATAemuvqO6h3Wa5HpwZJvsrnGyPgQWIZDV9e+LzGcuBHQQ8PaWEB3GIQMCARMY&#10;DodFwOqjegQE5D1nEoEZmACBxQhEeGuZyUL177Dpsr5Y2DEbAn0IqNvb5H7FD33mMgcCTgi02AM2&#10;vKfmxGwWhQAEgiRQSNH66cV0uhOk9igNgYgIULAekTMxBQI6CKiuP/lw+Ic6YaZDHjIgAIE0CDQm&#10;G1okLNIghZWxEDCxKSTdWY9XVlYOY2GEHRAIhYA6rCnd1cPtGkbheiihhp4RE6AQLGLnYhoEIACB&#10;xQlsLC4CCRDoT+DbofiyvwRmQiBgAhG+L5vIST7lYdVlXeVNAo4CVIdAcATq2Wy/ruvz4BRH4fQI&#10;NOz92v7NSs8BWAwBCPQhkGfZUXl5+b7PXOZAAAJ6CFCwrocjUiAQBQF1kkydKBNjSD5F4VGMgIBd&#10;AhSt2+XNan4QaIz7lmqqBLQUrHPdZ0teDIOATgKj0WgvuO7qDwGIcCNep5+RBQGDBEpuRzFIF9Gt&#10;CMhNIVutBjIIAhCwQkC6Yg6+/5tV1YaVRVkEAk8QkNzFBEAQSIpAhO/Hror+VL5E5U2Sih+MhYBj&#10;Auvr6+Uwz7cdq8HyEHiaQItidRBCAAIQ8JVANhjslWX5kYOZvnoIvWInQMF67B7GPgi0JCA/xkfq&#10;JFnL4QyDAAQg8CCBxuJdlcCg2zrRExmBxrhvtrfMJQGtEtHNQxkBAQjoJPA1GZVlv+mU6VxWhBvz&#10;zpmiAASeIFDP58cAggAEIACBtAjcL0h/6P99n4YU+q2lRQdrvSQwn3/yUi+UgoBuAhG+D7sqVP+X&#10;ayRvQjGP7mBFHgSeJqAOxsvnfx9OEPCSAMXqXroFpSAAgW4Esjx/I/9OLm5uNrrNZDQEILAoAQrW&#10;FyXIfAgETkAlmcrp9FR+iHcCNwX1IQABTwi0Kt6laN0Tb6GGLgKLbB5JZ/V9OrPq8gRyINCNgHQJ&#10;U9f+FYt8hrutaHF0hBv1FumxFARaE5DvEQrAWtNioCkC8jy5ZUo2ciGQGoGmYnT137v8yedzs8t4&#10;xkLABAE5ODExIReZEPCGQITvv57lKQq6rHsT7SiSEIG1lZVDuZmV3/CEfB6EqRSrB+EmlIQABNoR&#10;kHflzfzu7vT6+prcTTtkjIKAFgIUrGvBiBAIhElA/ejmw+Ef6kc4TAvQGgIQ8JUAReu+ega9TBNo&#10;Ffv/VuLD2traB9N6IR8CEPiZwI3qmpBlO/f/i2cbwnrc9n3jXv0vfxCAgAkCExNCkQmBLgTo4NyF&#10;FmNTJdCmEJ2npVSjI367vx2SL+O3FAuTI0Chuj2X02XdHmtWgsA9AtV8vi3/X37DiQo/CFCs7ocf&#10;0AICENBNoJhX1cnFdLqjWzDyIACBhwlQsE5kQCBRAurHVn50T8X8IlEEmA0BCBgm0Kpwl07rhr2A&#10;eBcEWsW+KCbdUc5msxnXerpwEmtCQAjc3d0dPQYiysJ1ZWyEm/kEMwRcEpDvirPxeHzuUgfWhoAi&#10;MJMOzk3FuJCCQKwEmmL/+393ZX+e55uu1mZdCNwnIM8tE4hAIAoCkR7KDiAPQZf1KD5AGBEagfX1&#10;9XI+m6midf4g4I6A2sulWN0df1aGAARsECjyLDuaTqcHNhZjDQikToCC9dQjAPuTJFCW5ZH6sU3S&#10;eIyGAASsEmhVuEvRulWfsJgdAi02mUopXNhVCWc7GrEKBCBwn8DFzc1WludbTVRafJabRPj53ylc&#10;99MvaBUcgYzCr+B8FqvC8ptWNNnWtqjXdXFvkx389/gJRBirjZ/P+L2KhV4QmM8/eaEHSkCgL4FI&#10;32ODyjtk2duvt9XxBwEIWCUgewgTKRY+tLooi0HgO4EWe7it9oIhCgEIQCAEAvK8q+rpLi4uyOWE&#10;4C90DJYABevBug7FIdCdgPpRLafTU9nI3Ok+mxkQgAAE+hFolahokfDotzqzIOCWwGPxX1XV/rcr&#10;ud0qyOoQSJTAcDZ738X0oDaQuxgW6YZ/FwSMhcAiBKrZjMKvRQAyVxsBOTyxqU3YN0Fdi4YpdNft&#10;gbDl9Y0fNS/GP4r7YvRqeDZlWTYJT2s0hoAQiPS9NdQ8g9wW+Za4hAAE7BNYXV3dVze22l+ZFZMm&#10;0GLvttUecNIQMR4CEAiNgKqnk38nFK2H5jn0DYkABesheQtdIbAAgevr6818OPxDEtObC4hhKgQg&#10;AIFeBFolLFokPnotziQIOCbwwAbUh7W1tQ+O1WJ5CCRLYHpzs9P3mTjUDeVGZ0d6pXqj3QyAwIIE&#10;ZMP4eEERTIfAwgR82zxZpFD5x7kLw0FAJwL4rhOuroM3uk5gPAR0E/h2aL7ULRd5EDBGgEJ1Y2gX&#10;EpxlOxzEWoggkyHQm8BQbmyVyfyW9ybIxE4EWuzZttr77bQogyEAAQj4QUDtIcpN6aeqzs4PjdAC&#10;AnERoGA9Ln9iDQQeJHAxne7Mq+pU/mMBIghAAAKuCLQq8muRAHGlP+tCYFECXz8D0gVFOhHtLyqL&#10;+RCAQH8CmYZuYK1+0/qr6HZmpEUBbqGyeowE5LaUSYx2YVN4BH799dfN8LRup7HOAmpdstpp3jxK&#10;lz465TRrzYi+BO7u7oq+c5kHAZ0E5D2G5xedQJFlhkCk76Qx5RHosm4m9JEKgSYC6vBZLTe3No3j&#10;v0NgYQIt9mopVl+YMgIgAAHfCWTZhtTZnVxcXr7xXVX0g0BoBChYD81j6AuBjgTKsjzKs+yo4zSG&#10;QwACEDBGoDGJ0SIRYkw5BEPALIFSTmPvrq+vl2aXQToEIPAYgaurqwPpjLChi1BMG84/MYm0SECX&#10;75EDgayuf4cCBHwgQCGsXS/oKhC3qzWruSaQDYebrnVgfQh8JTCff4IEBLwkEPGtX1HmDeiy7uXH&#10;CKXSIKBubpUD9MdpWIuVTgi02KNt3Od1ojiLQgACEDBCoJDC2o/T6XTPiHSEQiBRAhSsJ+p4zI6f&#10;gLoSupxOT7I834nfWiyEAARCI9CYzGiREAnNZvSFgOp+8u0KbmBAAAIOCKjn40GW/WZi6Sg3oL+D&#10;onDdRMggMwICcvhlEoEZmBABAQphI3AiJkAAAhCwRIDnF0ugWaY9gYjfN6POE4iH5dAkjbLaRzoj&#10;IaCVgOwz7MpNrudahSIMAopAi73Zxv1dSEIAAhCIkUCWvVfNYmM0DZsg4IIABesuqLMmBAwTuL6+&#10;3pQOrqeSgN4yvBTiIQABCPQm0JjUUImRFsmR3gowEQI2CdT1oep+YnNJ1oIABP5NYPjs2Vv5vxQm&#10;uUS9IR1xxzuTMYHsaAmUHEKL1rfBGSa5n7XglEZhCKRGIMv+m5rJ2OsngW/PL6Wf2qFVUgQoVA/e&#10;3dIsa+vi5mYreEMwAAIBElA3uFbz+W6AqqOyzwQa9mOjznv77Bd0gwAEvCHw/9u7G6M2lm3R45qR&#10;7LKqBBIRHN0Ijl4Em5uByUBEsCECe0eAXwT4RWAcgeQIIINDBpoB6mq/w3zc1Wzsg7cB9Xz2158q&#10;17l190z3Wr8e0Kh7TY/aLFY2jb182ByLHwQQaCRAwXojPk5GwD6BTZou86JYye6Rc/uiIyIEEEDg&#10;Z4GdRevqcIrWuWwcF5DdTq729/dPHU+D8BFwWmC73c6jweCkryS8n8D3uLigr2uEftwWKPP8wu0M&#10;iN4nAXkd/MKnfMgFAR8FZBfMmY95kZObAvJdZe1m5ETtvIDnD0F7Pw/wzAU4vL9XGwPwgwACBgSk&#10;aH0tf3f+MNA1XfoooFGs7mPa5IQAAghUFZCNQxZSuL5Sm8hWPZfjEUDgPwIUrHM1IOCRQHJzcxZH&#10;kXoNycyjtEgFAQQ8F6Bo3fMBJr3k7Zs3RzAggIBZgX9n2ZmJCLxfsKZw3cRlRZ8WCIxGo28WhEEI&#10;CDwIRGU5hwIBBOwW4PfU7vEJLro85z4muEE3nLDn3xu9/97/yuXDLuuGf7foPniB6d7eR9ksZx08&#10;BADNBChWb+bH2QggEJyAKlpXm8jKTuuHwSVPwgi0JEDBekuQNIOASQH1yhF59ciqz10jTeZL3wgg&#10;4J8ARev+jSkZPQqU5fF4PL7GAwEEzAmoV1TLQ53vzUUgLwuRzrU+60wG2aRvz3fKa0LDud4KrL3N&#10;jMScE4iGw7lzQRMwAoEJ8Hsa2IBbnq4srnMfY/kYeRMehereDOVribDLehDDTJIWC8hmOccSXmJx&#10;iIRmq4AqVKdY3dbRIS4EELBfYBYPh6tNmi7tD5UIEbBPgIJ1+8aEiBCoJKBeNRLH8aVMNB9WOpGD&#10;EUAAAcsEtAr5dkyeWJYS4YQuUJaf9vf3L0JnIH8ETAvYtHjqfeG6GmzPixJMX8/0b15Afo+veBjN&#10;/DgQwV8C2+12jgUCCLghoDYccSNSovRdYDKZXEmOie95kp8hgQAeZg7ie32Fy0ftsp5ut8sKp3Ao&#10;Agi0KPAwPyGb5rTYJE2FIKCx1qq1ZhuCFTkigAACrwjIZlnnSZKcg4QAAtUEKFiv5sXRCFgloJ7W&#10;Uq8aGUTR3KrACAYBBBCoKaA1AaIxkVKze05DoDUBeRXnlRSrn7bWIA0hgEAtAbVoqhZPa53c4Unf&#10;F7i1Pvc6jKPTpilc75SXxs0JyJvN1uZ6p2cEfhFgPoiLAgFHBN69e7dwJFTCDEBAvodwPxPAOPea&#10;YgDf/yhUf/mKirLsQ6/XG50hgMBPAmrTnGIw+AwLAloCGmusXs9ZayFxEAIIIKAvIGuQyyRNV2xU&#10;oG/GkQhQsM41gICjAsnNzZl6WkvCnzmaAmEjgAACzwpoTf5rTKjAi4BBgURexXlksH+6RgCBRwEX&#10;Fk21PvdcHtEAdthzeXiIvbrAMIq+Vj+LMxDoTGDeWcs0jAACCCDgr0Cef/M3OTLrVYBC9V65be1M&#10;3gA9Z5d1W0eHuEIRKLPsVG2iE0q+5FlTQGNtlWL1mrachgACQQvI/fChFK6vNrwNM+jrgOT1BShY&#10;17fiSASsEFBPZamns2RXtxMrAiIIBBBAoCOBnZMiGhMrHYVGswi8LiCv4Hx4FSc/CCBgVOD29vaj&#10;WjQ1GkSFzr0vXFcWARQzVBhyDnVUQD7j146GTtgeCmRF4cznnIf8pIRAJYEsyxaVTuBgBDoUkO9J&#10;3M906Ot90wE8lBzEW9FavlBd2DCg5ZRpDgGrBA4ODpJhHB9bFRTB2CWgsaa6c13WroyIBgEEELBK&#10;QL5nL+L7+8u7uzvmf6waGYKxUYCCdRtHhZgQeEFAfbDFcXypns4CCQEEEAhBYOfkiMYESwhO5GiR&#10;QFl+Uq/gtCgiQkEgSIGHV+9F0e8uJk/huoujRsyhCMjvJ5/xoQy2K3kWxT9cCZU4EQheII5nwRsA&#10;YI3AZDK5kmASawIiEDcEAngAOYjv4x1dbeyy3hEszSJQQUB9vsvfsdMKp3BoKAIaa6k712NDsSJP&#10;BBBAoJnALC+Ky02aLps1w9kI+C1Awbrf40t2HgmoDzT5YFtJ4c3co7RIBQEEENgpsHOSRE20aEy2&#10;7OyIAxBoKCCv3FxLsToTwg0dOR2BNgRGo9GJtDNroy1TbQSxUB7Aznymrh/67Uggz7911DLNIlBL&#10;oGSOqJYbJyFgRIAHTIyw0+nLAvJ9Y40PAjsFAvnOFsT3752D3fyAOM/PHjYQ4AcBBIwJTPf2Pql1&#10;CmMB0LF9AjvWT/kMtG/IiAgBBNwXiKPoPLm5OXM/EzJAoBsBCta7caVVBFoVUB9k6gNNGmWip1VZ&#10;GkMAAVcEdhatq0QoWndlOH2NMyny/MjX5MgLAZcEttvtXB7y/OBSzK/FGsyiQQC79flyTYach+wa&#10;uA45f3K3T0DewrewLyoiQgCB5wR4wITrwjoBHsSzbkisCiiQ72fBfN/u7+KaPW4g0F+P9IQAAr8I&#10;PK5TJNAgsGvdVGvtFUYEEEAAgVoC0WBwkiTJFx7orMXHSZ4LULDu+QCTntsC6oMrSdOV+iBzOxOi&#10;RwABBJoLaE2cULTeHJoWagnkWXZ0cHDAJHAtPU5CoF2BLMu8KVZ/KhPMQnogO/i1e9XTWh8CZZ5f&#10;q9dr99EXfSBQQWBW4VgORQABgwJRHPP7atCfrn8V4EE8ropnBShU58JoKhBFv1OU0xSR8xFoJqDW&#10;KdR6RbNWONtpAY03U2utuTqNQPAIIICAeQGZC3ov/1bcH5sfCyKwS4CCdbvGg2gQ+CFwd3e3kJ2y&#10;LmXi+BAWBBBAAIG/BLQmUCha53LpWUCuyz9kEnjdc7d0hwACzwhstttD2V196TPO98J1rc9E1yEC&#10;KZZwfZgCip/P+oAG24VU1byRC3ESIwII/CUgG5LwO8vFYJXA44N4iVVBEYwZgYAeGg7mQXAzV9L3&#10;Xtll3aw/vSPwIPCwXlGWn+AIUEBjjTSIeeUAh56UEUDATgGp+VvEw+G/mMu1c3yIyowABetm3OkV&#10;gVcFNmm6zItiJcU2c6gQQAABBH4W0JpI0ZiQwRWBNgTKslxP9/Y+ttEWbSCAQHOB4f29l7urvyQT&#10;zGJ7QAUUzX8LaKErAXm1/beu2qZdBOoIDIfDWZ3zOAcBBBBAAIHvAvJ9Yo1GwAIBPSAczHdnWy5n&#10;dlm3ZSSII3CB/f39U1m/uAqcIaz0NdZGtdZYw1IjWwQQQKAPgZmqAVS1gH10Rh8I2C5AwbrtI0R8&#10;wQkkNzdncRSdS+Kz4JInYQQQQEBTQGuRQWNiRrM7DkPgJYGkyHNercn1gYAlAjc3N+rVeoeWhNNr&#10;GFqfi71G1GFnARVVdKhI0zUE/vzzz4sap3EKAp0JZFm26KxxGkYAgU4E2E2rE1YabSKQ5zyQ18TP&#10;xXMDehg4qLeT2XctzoZv3gS1oYB9Q0BECPwlMIzjY/mfBI8ABDTWRClWD+A6IEUEELBZYKZqAdM0&#10;/WhzkMSGQB8CFKz3oUwfCGgIbDabWZKmK3k97InG4RyCAAIIICACOydXNCZogESgrkCeZUfyak0m&#10;e+sCch4CbQtE0VnbTbrWXpCF66rggh8EOhaQ360rPvM7Rqb56gJxPKt+EmcggIBJAd6MYFKfvp8T&#10;kFeTr5EJRCCgB3+D+l5s8eWr1jq32+3c4hAJDYEgBCaTyVVZFKdBJBtykhproTvXU0P2I3cEEECg&#10;T4Eo+pAkybmqEeyzW/pCwCYBCtZtGg1iCVZA7a4ju0GuZIL4MFgEEkcAAQRqCuycZFETNRqTNTW7&#10;57RABeSq+kMK19aBpk/aCFgncHt7eyL30nPrAjMUUHAL9AEVXxi6pILvVoot+MwP/iqwECCK/mlh&#10;VISEAAKvC3C/yhVilYAqYpOAEquCIpj2BALaTV2hBfc9uL0rpbOW5I1A7LLemS4NI6AvMJ1OPxdF&#10;caF/Bkc6JbBj/ZPPR6dGk2ARQCAQAakPXKoaQYrWAxlw0vxFgIJ1LgoEDAtsbm7e50WhitUXhkOh&#10;ewQQQMBZgZ1F6w+rFlpHOWtA4P0JlGW5nu7tfeyvR3pCAIHXBB4mdGRHApR+FQjuFeiBFWRwzfcn&#10;MIyir/31Rk8I6AnILnkzvSM5CgEEbBHIimJuSyzEgcB3AfnOsEbDM4HAHuilEM/i6zeKluyybvH4&#10;EFpQAvL98VjWNa6DSjqEZDWK1UNgIEcEEEDARQFVIxjH8aXa4NbF+IkZgSYCFKw30eNcBBoKpGn6&#10;UX4Jv0gzs4ZNcToCCCAQvIBWOTpF68FfJ00B1KRukedHTdvhfAQQaE9gNBqdcD+92zO4RfzAijR2&#10;XwEc0URgPB6vm5zPuQh0ISALGosu2qVNBBBAAIHABPL8W2AZ+5luYA/vBvdwtsNXLbusOzx4hO6V&#10;gLwtNpF1jWOvkgo5GY03S2utmYZsSO4IIICADQLy5mi1wa3a6NaGcIgBgb4EKFjvS5p+EHgioHaB&#10;TJLkCztBclkggAAC7QpoTcBQtN4uemCtDeP4SE3uBpY26SJgrcDDTl1R9Lu1AVoYWLCF66qAgx8E&#10;agjI78xFjdM4BYE+BGZ9dEIfCCDQnoA8AP1be63REgLtCMiubut2WqKV3gUCK1JXvsF9n+39ouqg&#10;Q9llfbPdHnbQMk0igEBFAVnXWMvf0T8qnsbhtglorHFqrZXalhfxIIAAAuEKzNRGt7Lh7Um4BGQe&#10;mgAF66GNOPkaF1Cv84jieCX/3hsPhgAQQAABDwW0JmI0JnQ8pCGlhgJybZ1OJpOrhs1wOgIItCjw&#10;uFPXrMUmg2kqyIX+AAs6grmgu0yUXUe71KXtmgLywNZhzVM5DQEEEEAAgZ8EHuc5ElgcEgjwbVJB&#10;fn916JLcFerw/v7DrmP47wgg0I/AdG/vozxEue6nN3ppXUBjbVNrjbT1wGgQAQQQQKCxQBSdyca3&#10;543boQEEHBCgYN2BQSJEfwTUazzU6zxk15KFP1mRCQIIIGCfgNYihsbEjn2ZEZEpgaIoLmQy95Op&#10;/ukXAQR+FVAPgsru6ktsmgkE+yr1AIs8ml0p4Z7NrqPhjj2ZI4AAAm0LxHHMnHDbqLTXioB8J1i3&#10;0hCNdCcQ6MO3WnO83anTcksCsoHXIbust4RJMwi0IPD2zZtjaSZpoSma6FNAY02TYvU+B4S+EEAA&#10;gfYF5L55maTparPZzNpvnRYRsEeAgnV7xoJIPBeQ13d8VK/xkDT5YPF8rEkPAQTsEdg5OaMmeDQm&#10;eezJiEhMCMiOI9dlUahJXH4QQMAiAXmQ5MyicLwIJchigEALP7y4YHtIoszza96u0gM0XVQWyIri&#10;sPJJnIAAAjYIMC9swygQw68CvFHGzqsi0O8qwT5UbedV2FpU7LLeGiUNIdBYYDweX8u6GOsdjSV7&#10;bEBjHXPnemiP4dIVAggggEB9AdlA51AK11cPm3bxg4CnAhSsezqwpGWPgHrySV7b8UV2f+SVd/YM&#10;C5EggEBAAlqTNBqTPQGRkerfBIZxfHRwcJAAgwAC9gionbnUDl32RORXJEEWrqshZNd1vy7kdrJZ&#10;t9MMrSCAAAIIIPCXwHa7nWOBgG0CvFHGshEJ9HtJsN9DLbv8ugqHXda7kqVdBOoJ7O/vXxSDwed6&#10;Z3NWrwI71i/5/Ox1NOgMAQQQ6EVAvqMv8qJQO60f9tIhnSDQswAF6z2D011YAuqJJ/Xkk/x7H1bm&#10;ZIsAAgjYJUDRul3j4VI0cu2csrOqSyNGrKEIDLPsPJRcTeYZ7M52ge5kaPJas7Xv0Wj0zdbYiCts&#10;AXkD0G9hC5A9Ak4LzJ2OnuC9FHic90i8TM6VpAL+DkKhnSsXafM4ZS6HN+U1Z6QFBFoTKLPsVL5b&#10;XrXWIA21K6Dxhmittc92o6I1BBBAAIH+BGbxcLjapOmyvy7pCYF+BChY78eZXgIU2NzcvFdPPKkn&#10;nwJMn5QRQAAB6wS0Jm7Yad26cTMZUFEUF9O9vU8mY6BvBBD4VSDdbpdyjz3Hpl+BYIsIAi4c6fcK&#10;s7O3P//888LOyIgKAQQQQAABBBBoV0Du99fttkhrOwUC/q4R7MPROy8Kvw9Q66VqTsfvLMkOAXcE&#10;1Ftl5e2yx+5EHFCkGmuVWmueAZGRKgIIIOCrQBxF50mSsImXrwMcaF4UrAc68KTdrUCaph/ll+uL&#10;9DLrtidaRwABBBCoIqA1gaMxEVSlT451U0B2Frkui4LJWjeHj6g9FpDX383iPGdHLoNjHGzhujIP&#10;uKDE4CVnrGu51q/U4q2xAOgYgVcE4jg+BAgBBNwUyIqC3183h87/qPOcN8v0Ncrfv1f01Z9F/QT9&#10;fdKicTAZSpRlH0z2T98IIPCzgHrLinrLLC4WCWisUWqtdVqUEqEggAACCDQTiOJ4KUXrX9QaabOW&#10;OBsBOwQoWLdjHIjCEwH14aA+JAZRxISLJ2NKGggg4J+A1kSOxoSQfzJk9ERA7SxyRJEa1wQC9gmM&#10;RqMTiYoJGQuGJvgd8QIuMrHg8uslhIhdRntxppPqAixMVDfjDAQQQACB3QKy8/F691EcUVsg8Idf&#10;KVSvfeV4d6J6Yx67rHs3rCTkuIB6y6xs4MN9gA3jqLE2qbXGaUMuxIAAAggg0KqAFK2/l3+rzXY7&#10;b7VhGkPAgAAF6wbQ6dJPgbu7u4X6cFAfEn5mSFYIIICAPwJaiyRqYkhjcsgfFTL5LiA7q5+qnUUQ&#10;QQABuwQeCvSi6He7oiIaJaD1ueorVeCFJ74Oq8prGEVffc6P3NwVePfu3cLd6IkcAQTkfvafKCBg&#10;o8DjPEhiY2zOxhT4d4XgH3J29sLtPnB2We/emB4QqCpQ5PmRnMN9QFW4No/XWI+kWL1NcNpCAAEE&#10;3BOQhz8X8f39papPdC96IkbgPwIUrHM1INCCwObm5n1eFCv14dBCczSBAAIIINCTgNbkjsYkUU/h&#10;0k0PAsVg8Hk6nX7uoSu6QACBigKyu/qZnDKreBqH9ygQdOG6cg68IKXHS62Xrsbj8bqXjugEgYoC&#10;9/f3fBZWNONwBGwSkAek+R22aUCI5ScBuZ/n/qfpNcF3grAfaG56/QRyvtpl/fb29iSQdEkTAScE&#10;1Ntm8yxTRev89C2gsXlW8HOufY8J/SGAAAJ2C8ykPvFyk6ZLu8MkOgReFqBgnasDgYYCaZp+lF+k&#10;L9LMrGFTnI4AAgggYECAonUD6JZ2Ka+9vCqz7NTS8AgLgaAFtuoVd1HE5IsjVwE76clAUajiyNX6&#10;fJhyDV84nQDBey0QDYcLrxMkOQQ8F4jKcu55iqTnskCef3M5fKOxf7//NxqEuc75DmjO3tmeo+jD&#10;w5v0+EEAAWsEpGh9LW8d/mRNQCEEorFhltYaZghW5IgAAggg8JNAHEXnyc2N2uiLHwScE6Bg3bkh&#10;I2BbBNRESpIkX6Rw5oMtMREHAggggEA9Aa0JH42Jo3q9c5YlAskwjo/VTiKWxEMYCCDwREB2kz0H&#10;xE0BdgCScaN43b2Ll2It98YsoIhlR8ppQOmSKgLeCchDJ3PvkiIhbwTkM2btTTJ9JMJ9Prup93Gd&#10;+dvHTN6kd+JvemSGgJsC+/v7p2pjHzejdyxqjTVHrbVLx9ImXAQQQACB9gSiweBE6hbPeRC0PVNa&#10;6keAgvV+nOnFM4G7u7tFFMcr+ffes9RIBwEEEAhWQGviR2MCKVhAxxOX17KfTiYTJmIdH0fC91Ng&#10;s90eyn33oZ/ZhZMVO+49jnXgOy+6csVTrOXKSIUZZ1EUizAzJ2sEEEAAga4FHudFkq77cbp9itQf&#10;ho8Hk52+iu0JPop+p7jGnuEgEgS+C6iNfeT/5n6gy0tCY61Ra82yyxhpGwEEEEDACQFZP12q+kXu&#10;q50YLoJ8FKBgnUsBgYoC8kf+MC+KlSxgLyqeyuEIIIAAApYLaC22qIkkjckky1MlvCcCxWDweTqd&#10;fgYFAQTsFBhmGa+0s3Noakel9Xlbu3VHTqTQxdqBKvP8mofYrB0eAhMBWYCYAYEAAm4LbOWBTLcz&#10;IHqfBeRefe1zfrVy4979gY2HkGtdPZz0ugC7rHOFIGChgJoTURv8WBiaHyFprC9SrO7HUJMFAggg&#10;0JeAql+Mh8N/qc13++qTfhBoIkDBehM9zg1OIE3TE/kjv5LEZ8ElT8IIIIBAQAJak0Eak0oBkTmb&#10;qnq9ZZllTL46O4IE7rtAut0ueVDU31Gm4OFxbCmAse0iX9sWEPEg8FRAXvXKwgOXBAIIIIBAdwJ5&#10;/q27xh1qmXv0H4PFA8cOXbcuhsou6y6OGjEHIKA2+JG3e10EkGq/KWqsK2qtT/YbNb0hgAACCLgh&#10;MFOb727SdOlGuEQZsgAF6yGPPrlrC6hXZyRJcj6IInZ31FbjQAQQQMBtAa1JIY3JJbcVvI8+Ua+3&#10;PDg4SLzPlAQRcFBA3YNHWfbBwdAJuYYARRCPaBTG1Lh62j1lNBpRpNUuKa21KMCrXVvEpCkEDApk&#10;WbYw2D1dI/CqgDwwvA6WiHvxH0PPw8XB/haYSFztss7aqwl5+kRgh4Dssn4sG/5cA9WCgMabm5kb&#10;bcGZJhBAAAEEZnEUnctmvB+hQMBmAQrWbR4dYrNCYLPdzuV1yyv5t7QiIIJAAAEEEOhNgKL13qiN&#10;dKRea6leb2mkczpFAIGdArJgeSLFEvOdB3KAVwIURjwZTgpmjFzbf/7554WRjukUAQ2Bd+/eLTQO&#10;4xAEELBdII5ntodIfOEKPM6TJMEIcM/901BTLBfMlW9XolG03MparF1BEQ0CCKiNfoo8P0aioYDG&#10;xldaa5ENw+B0BBBAAIGABKLow8OmvPwgYKkABeuWDgxh2SEgO1cdxvf3l1Ios7AjIqJAAAEEEOhb&#10;QGuiSGPCqe+46e91gWIw+Kxea4kTAgjYKfCwg6y8FtrO6IiqLwGKJZ5IU0jTy2Un19wVb17phZpO&#10;6gvM65/KmQggYI1AUfzDmlgIBIFnBOSeaO01DPfWPw0vDw17fbU7k5y8fYQ37DkzWgQakoDMkazl&#10;c+KPkHJuNVeNtUOtNchWg6IxBBBAAIEQBNSmvEmaXvLGzhBG270cKVh3b8yIuCcBeUXGSTwcrqS7&#10;WU9d0g0CCCCAgKUCWhNGGq/0szS94MKS11hezfb22BkkuJEnYZcEhm/eqIVK7sNdGrQOY6WA4m+4&#10;FNh0drVFvhdndSZHw30JZEUx76sv+kEAge4ESt4i1B0uLbcjkOff2mnIola4h/5lMHhA2KLrk1AG&#10;smkBu6xzHSBgqcB0b++jrKmsLQ3P3rAoVrd3bIgMAQQQCERAbc4bx/Hl3d3dIpCUSdMRAQrWHRko&#10;wuxPQD1d9PBqjCg6669XekIAAQQQsF1AexFHYxLK9lw9jy95++bNkec5kh4CTguo10BL0eiJ00kQ&#10;fGcC2p/HnUVgWcMU3rQ6IMMo+tpqgzSGQNsC7MrctijtIYAAAgg8IyCL2msvYLhX/mUYeRjYiyvb&#10;2yT+nWWsy3o7uiTmuoCsqagNgBLX8+gtfo11Qq2NsnoLmI4QQAABBLwVkE0T8qJYbW5u3nubI4k5&#10;J0DBunNDRsBdCmxUcUwcr9SrMbrsh7YRQAABBNwV0JpE0piMclfA8cjL8ng8Hl87ngXhI+C1AAuU&#10;Xg9va8lRaPEMJQU5ja8vuUdYN26EBhDoUIBdmTvEpWkEehSQ3a0Oe+yOrhCoLDCZTK7kpKTyiTac&#10;wD3xL6PAdycbLkxi0BGIo+i9rNPyGamDxTEI9CzwsKYiays9d+tedxpvYmYzDveGlYgRQAABDwRm&#10;UiD8ZZOmSw9yIQUPBChY92AQSaEdAdlZ/TC+v79Ur8Rop0VaQQABBBDwVYCidUdHtiw/7e/vXzga&#10;PWEjEISAWphUC5RBJEuSrQmw0PMMJYU6la8vuY64R6isxgl9C0RlOe+7T/pDAAEEEAhTQO6N1s5k&#10;zr3vs0PF9yRnrmACfSIwvL//AAgCCNgpoNZWisHgs53RWRCVxkZWWmuLFqRCCAgggAACfgrI+ut5&#10;kiTnfmZHVi4JULDu0mgRa2cCaZqexMPhSjqYddYJDSOAAAIIeCWgNbGkMUHlFYrFyZRleSUTqqcW&#10;h0hoCCAgAixMchk0EWDnwBf0nhbwqP+bn+cF8vwbNAjYLhANh3PbYyQ+BBDQE7i7u1voHclRCBgS&#10;sP3eiCL1Zy8MvhMZ+n2h29YE5A3Yh+yy3honDSHQukCZZadqraX1hl1vUGMtUGtN0XUH4kcAAQQQ&#10;sF5A7reXSZquZFPfmfXBEqC3AhSsezu0JKYjoP4APzw9FEVnOsdzDAIIIIAAAk8FtCaYNF4BiGrn&#10;AsnbN2+OOu+FDhBAoJFAut0u1cJko0Y4GYFHAQo1XrkUKO55Fmc0Gl3wC4SAzQLb7XZuc3zEhgAC&#10;1QSGw+Gs2hkcjUC/AvIm2nW/PWr0xn3si0jspq5x/XCIMwJsZuDMUBFogAIHBwfJMI6PA0z95ZQp&#10;VudyQAABBBBwTEC+7x/KeuyKzRQcGziPwqVg3aPBJJVqAvKE/lz9AVZPD1U7k6MRQAABBBD4j4D2&#10;gpDGpBWuHQmU5fF4PL7uqHWaRQCBlgSiLOO1zy1Z0szPAtqf1SHCUfTzMOplnl9zrxDiL4BzOc+d&#10;i5iAEUDgNQF+p7k+rBaYTCZXEmBiNEjeFPQqPw/pGr066bxDAXZZ7xCXphFoQUDdI8hnEG+z1dys&#10;SmvjqxbGhSYQQAABBBCoIiBF64u8KNRO64dVzuNYBNoQoGC9DUXacE5A/cGN7+8v1R9g54InYAQQ&#10;QAABKwW0Jp0oWu9/7Mry0/7+/kX/HdMjAghUEbi9vf0o9+bzKudwLAJVBSjo2CEWdvH6uur1xPEI&#10;9C2QZRlzWH2j0x8CHQpkRcG9b4e+NN2OgNw/93+PFPY96c6B4zvNTiIO8ERgmGXnnqRCGgh4KTDd&#10;2/tUlmX/9wm2aGqs9bGBhi2DRRwIIIAAAq8IzOLhcLVJ0yVKCPQpQMF6n9r0ZYVAmqYn6g+uBDOz&#10;IiCCQAABBBDwRoCidbuGUiZMr6RYnZ0+7BoWokHgFwF5mHQ2iKLfoUGgTwEKPXZoB1YoJPcMX/u8&#10;/ugLgVoCccw8Vi04TkIAAQQQqC2Q599qn1vlxMDuPavQfD+Worc6apzjsoDa1CDdbpcu50DsCPgu&#10;UOT5keSY+J7nL/lpFqsH50LCCCCAAALOCsRRdJ7c3Jw5mwCBOydAwbpzQ0bAdQVUIUySJOdSDMMf&#10;2bqInIcAAgggsFNAu2hdY1JrZ2cc8JpAIhOm/w0RAgjYLzAajU4kypn9kRKhrwIUf+wY2acFROr/&#10;9vAnz/O1h2mRkm8CUfRP31IiHwRCFpCHpX4LOX9yd0NACka7u0eiSH3nRcBDtjuJOMBzgSjLPnie&#10;Iukh4LTAwcFBkmeZKloP50djXU9rjTAcMTJFAAEEEHBEIBoMTqSm8svDJmP8INCxAAXrHQPTvB0C&#10;m+12HsXxSv4t7YiIKBBAAAEEfBbQLnzTmNzy2anL3NREqZow7bIP2kYAgeYCW7lPlwdKWYBsTkkL&#10;LQhQEKKJ6FlxkYz7FfcMmmPPYUYFyqJgscDoCNA5AgggEJ7AZDK5kqzbmVsJ4CHINq4QvpO0oUgb&#10;vgiwy7ovI0kePgvIfMp6UJaffM7xR24a63kUqwdxJZAkAggg4K2A1FS+V7WVqsbS2yRJzAoBCtat&#10;GAaC6FJAnv45jO/vL2ViY9FlP7SNAAIIIIDA3wW0Jqc0JrmQrSYg7n88TJTygwAC1gtk7JZl/RiF&#10;GiCFIpoj70Pxell+1cyWwxAwKhDHMfNaRkeAzhFoV4Df6XY9aa07Abkvrj+/4sO9Yne0P1rmu0cP&#10;yHThrAC7rDs7dAQekMD+/v6pvD3oytuU1RrejnU87U2svEUiMQQQQAABXwRUbaWqsby7u2Mu2pdB&#10;tTAPCtYtHBRCak9gk6bLeDhcSYuz9lqlJQQQQAABBPQFKFrXt2rjSJkYXU/39j620RZtIIBAtwLy&#10;hP6h7K6+7LYXWkeguQAFJJqGju6aOYrjtWaGHIaAaQHmtkyPAP0j0K4Av9PtetJaVwJ5/k27aUfv&#10;B7Xza/lAittaBqU5LwXULuu3t7fM9Xo5uiTlk8Awjo8ln8SnnB5y0dhwSmsN0DsYEkIAAQQQ8Fxg&#10;lhfFpaq59DxP0jMkQMG6IXi67V4gSZLzOIrOu++JHhBAAAEEEHhdQGvCSmPiC+edAkmR50c7j+IA&#10;BBCwQmB4f//BikAIAoEKAhSVVMByY0fNZDwerytkxaEIGBFgRxsj7HSKQOcCW16x3LkxHTQXkGLR&#10;1++V3Ljnaw7RUgs8DNsSJM2EJRBFv8vbtGdhJU22CLglMJlMrsqiOHUr6h3RaqzZaa39eYVCMggg&#10;gAACIQmomss0TT+GlDO59iNAwXo/zvTSo4CatEjS9DKK42WP3dIVAggggAACrwpoTVxpvFoQ5pcF&#10;8iw7Ojg4SDBCAAH7BW5ubt7L/fqh/ZESIQLPC1BoUvHKsHS3TRnHdcVMOBwBIwLD4XBmpGM6RQCB&#10;rgXmXXdA+wg0FVAFaNLGz3MtFKlXYuW7QyUuDkbgOYHZaDQ6gQYBBOwWmE6nn4uiuLA7Ss3oKFbX&#10;hOIwBBBAAAHvBaLog9owmAdIvR/pXhOkYL1XbjrrWkDtOBUPh/+SXT8WXfdF+wgggAACCFQV0N6V&#10;VWMyrGrfvh8vtn9Isfra9zzJDwFvBKLozJtcSCR4AQpQalwCthQ55fm3GtFzCgK9C2RZxjxX7+p0&#10;iAACCCDwXaDM8/XAlvs3R4aF7wiODBRhuiPALuvujBWRBi0gu6wfl2V57SyC5qZSWhtUOYtA4Agg&#10;gAACCPwsoDYMln8rita5MtoSoGC9LUnaMS6wSdNlXhSXEsjMeDAEgAACCCCAwCsCWpNZFK1rX0My&#10;Abqe7u191D6BAxFAwKjA7e3tiTxgOjcaBJ0j0JEAhSk1YA3uvi679F3UiJhTEOhfII6Z6+pfnR4R&#10;6FwgK4rDzjuhAwTaEeAhPw1HvgtoIHEIAvUF2GW9vh1nItCbgHoDbpHnx7112GZHGmty2ptStRkX&#10;bSGAAAIIIGCBgNo4WG0grDYStiAcQnBcgIJ1xweQ8P8SUK+fiKPoHA8EEEAAAQRcEaBovbWRUhOg&#10;R621RkMIINCpwMPT9/L6uE47oXEELBGgYKXmQPRUwC47hV6Px+PrmlFyGgK9CsgDmr/12iGdIYAA&#10;Aggg8ERAFqbXgDwvwD0/VwYCPQrIfNJ2u5332CNdIYBADQH1Jlz1Rtwap5o7RbNY3VyA9IwAAggg&#10;gIAVAjPZSHilNhS2IhqCcFaAgnVnh47AlYAqeEnS9FK9fgIRBBBAAAEEXBPQLlrXmCxzLfe24pUH&#10;1v5b7drRVnu0gwAC3QrIbsYn0sOs215oHQH7BChkaTAmTwvYGzTzzKnrdpujNQQQQAABBCoKRNE/&#10;K57B4QgYEZhMJlfSMXMvj/rc2xu5DOkUgQeBLMvYBIFrAQEHBNQbcdWbcR0IdTDQWH/TWstzIlmC&#10;RAABBBBAoLHATG0onKbpSeOWaCBYAQrWgx169xNXr5lQr5tQr51wPxsyQAABBBAIVUD7FYIak2ah&#10;GYrd6eOiaWipky8CTgo87IIVRb87GTxBI9CiAAUuDTBb3H1dFk6/NoiEUxHoVSCO48NeO6QzBBDo&#10;RaAsilkvHdEJAi0IOFN01kKuLzWhPYfXYQw0jUDwAlG0ZJf14K8CABwRePvmzbGEmlgbrlpz01h3&#10;o1jd2hEkMAQQQAABkwJRdJYkybnJEOjbXQEK1t0du6AjV6+XkNdMXAoCk/pBXwkkjwACCPgjoDXp&#10;pTF55o/I65kURXEhu3R8CiVf8kTAB4HHXbC4f/dhMMmhNQGK1xtSNihgz/N83bB3TkcAAQQQQKCR&#10;QFSW80YNcDIC/Qp867c7O3rjft2OcSAKBJ4KsMs61wMCbgiMx+NrKQhXRev2/WistfGgmn3DRkQI&#10;IIAAAnYJRHG8TNL0crPZzOyKjGhsF6Bg3fYRIr5fBNQTOur1EtAggAACCCDgm4B20brGZJpvNk/z&#10;kV29rmUnOjsnOn2GJzcEGgiotyPJ7urLBk1wKgLeC1AM08IQaxawi/XVwcFB0kKPNIFA5wKyg+Rh&#10;553QAQIIGBGIhsO5kY7pFIEaAvKm23WN05w8hftyJ4eNoEMSYJf1kEabXB0X2N/fvygGg89WpaGx&#10;vqa1VmdVUgSDAAIIIICAGQGZK1jI20EvH9aB+UFAU4CCdU0oDjMvoJ7IUU/mqCd0zEdDBAgggAAC&#10;CHQjoD0RpjGp1k2E5lsdxvERRWbmx4EIEKgiIG9FOKtyPMciELoARTItXQFPC9ifNlmWX1vqgWYQ&#10;QAABBBBAAIEgBCaTyZUkmviaLPffvo4sefkqcH9/z8Zmvg4ueXknUGbZqWxCpO4jzP6oNTWNdTXt&#10;NTqz2dA7AggggAAC9ghE0TwvitXm5ua9PUERic0CFKzbPDrE9kNAPYkTD4f/Uk/mwIIAAggggIDv&#10;AtqvGtSYXPPNSmxOHxdJfUuNfBDwVmAjO8PKQ6eH3iZIYgh0LEDxTEvAT4rXR3G8bqlVmkGgc4Gs&#10;KPgM7VyZDhAwJ8BbFMzZ03N1ASk28+oeivvs6tcAZyBgi4CaZ1LzTbbEQxwIIPCygNp8SDYhMvvG&#10;XM21NIrVuZIRQAABBBCoLTCTIuQvmzRd1m6BE4MRoGA9mKF2N1H1x0yexLmUDGbuZkHkCCCAAAII&#10;VBfQmhzTnGir3rt9Z8gOzRfTvb1P9kVGRAgg8JrAMMvY9YpLBIGWBCiqaQUyGY/H61ZaohEEehCQ&#10;zRumPXRDFwgggAACCOgIfNM5yNZjnt5La8252ZoIcSGAwIPA8P7+AxQIIOCGgNqESG1GZCRajTU0&#10;7U2kjCRApwgggAACCLgjEEfReZIkrAu7M2RGIqVg3Qg7neoKqD9i6o+Z7vEchwACCCCAgG8CWgto&#10;mq8ydNlGdvG6LovC7C4cLgMSOwKGBNLtdimFdnND3dMtAl4LULxeb3h92xm0ngJnuSQgD20uXIqX&#10;WBFAoJpAlmX8jlcj42iDAvLdbm2w+1pdc89ci42TEHBCgF3WnRgmgkTgh4DajKj3ORnNYnWGCQEE&#10;EEAAAQTaE5D79GWSpqvNZjNrr1Va8kmAgnWfRtOjXNQfLfnjdan+iHmUFqkggAACCCBQS0CraF21&#10;rDH5VisAC06SV0YeqVdHWhAKISCAgKaAuqeP8/xM83AOQwCBBgIU4lTCc3pn0EqZcrAXAjI3NvMi&#10;EZJAAIHnBfgd58pwSEDtjirhWj83w72xQxcVoSLQUIBd1hsCcjoCPQsUeX7Uy72E5iZP2mtvPTvR&#10;HQIIIIAAAq4LyAPvhzKvvbq7u1u4ngvxty9AwXr7prTYUED9sYqHw3/JHy/+aDW05HQEEEAAAX8E&#10;tF9J6GHRutpZ/XFR1J8BJRMEAhAYjUYnkuYsgFRJEQGrBCjQeX045G/ThVUDRjAI7BCIBgPmx7hK&#10;EPBYQObApx6nR2oeCvS+M6qmIffAmlAchoBnAmqX9Zubm/eepUU6CHgroDYlyrNMFa1396O5Rkax&#10;endDQMsIIIAAAggoAVX3mRcFRetcDr8IULDORWGVwCZNl/LH6lKCmlkVGMEggAACCCBgiYDWJJrm&#10;hJwlKb0aRjEYfJ5Op59diJUYEUDgPwIPr3mLot8xQQABswIU7vzsLwVW1+Px+NrsqNA7AvoCvDZV&#10;34ojEXBVoCiKhauxE3ewAta8rYZ73WCvQRJH4GeBKOLtflwTCDgkIEXra3lb8KdOQtZYG9PeHKqT&#10;AGkUAQQQQACB4ARmqg5U1YMGlzkJvyhAwToXhzUCSZKcx1F0bk1ABIIAAggggIClAtpF6xqTc5am&#10;+BCWFJVdlVl2anOMxIYAAs8LyA7GarFwhg8CCNgj8LSgR+tewp7Q24xk3WZjtIVA1wLv3r1bdN0H&#10;7SOAAAIIIFBFQHZIM3o/RZF6ldHiWATCEJC/S/N0u12GkS1ZIuCHwP7+/qla/2k1G431sIDnw1ql&#10;pjEEEEAAAQSqCqh60OTmhgdNq8J5ejwF654OrEtpqd2ikjRdyWvbmExwaeCIFQEEEEDAqID2LhAa&#10;k3RGE3m582QYx8fqFZGWxkdYCCDwgsB2u53L7urc23OFIGC5QIjFPrIY+tXyYSE8BH4SuL+/n0GC&#10;AAJ+C8RxfOh3hmTnm8BkMrmSnHqbq+GhS9+uIPJBoBuBKMs+dNMyrSKAQFcCav2nlXsKtQamsQ5G&#10;sXpXI0m7CCCAAAII6AlEg8GJbGb8hbeK6nn5fBQF6z6PrgO53d3dLWRS/lKefmdi3oHxIkQEEEAA&#10;AfsEtCbZNCbrbMusLIrTx0VQ20IjHgQQ2CEgxXW8NYmrBAHHBEIpXs/zfO3Y0BBu4ALRcLgInID0&#10;EUAAAQQsFJCHADu9pwrl3tTCoSUkBJwVYJd1Z4eOwAMWUOs/ah2oEYHG2pf25k+NAuFkBBBAAAEE&#10;ENARkM2M38u/1UZtfsZPsAIUrAc79OYT36TpMi+Kley+yB8h88NBBAgggAACDgtoF61rTN7ZwFAM&#10;Bp+n0+lnG2IhBgQQqCYgEwyHMtFwWO0sjkYAAZsEfN3FUr1qmje32HSlEYuOgBTeTHWO4xgEEHBb&#10;QG3q4nYGRB+gwLe2c6ZIvW1R2kMgPAG1yzq7NYY37mTstoBaByqK4qJWFhrrXVprZ7U65yQEEEAA&#10;AQQQqCsgc96L+P7+kvmwuoLun0fBuvtj6GQGyc3NWRxFaufFmZMJEDQCCCCAAAKWCWhPvGlM4plM&#10;TRWTlVnWbFcNkwnQNwKBCwyz7CxwAtJHwDsBj4qHvno3OCTkvYAs3C+8T5IEEUBgMBwOmSPnOnBK&#10;QBaX100D9vUhyaYunI8AAvUF1C7ro9HopH4LnIkAAiYEZJf1Y1kXutbuW61xaaxzaa+ZaXfMgQgg&#10;gAACCCDQosBMbXKsNjtusU2ackSAgnVHBsqXMNWT7UmarqLBgAkDXwaVPBBAAAEErBHQfrWhxmSe&#10;oaSSYRwfs/upIX26RaChQLrdLtVT8Q2b4XQEELBYwOXidSlcWFtMS2gIPCsQleUcGgQQ8F/g/v5+&#10;5n+WZOiTwGQyuZJ8kqo5uXwvWTVXjkcAAUMCUfQ7u6wbsqdbBGoKqPWgIs+PtU7XXNuiWF1Lk4MQ&#10;QAABBBAwLTBTmx2nafrRdCD0368ABev9egfdm3qVQxzHl1LEchg0BMkjgAACCCDQsYDWZJzmLhQd&#10;h/pT87KTxunjomef3dIXAgi0IKAWA9Wrl1toiiYQQMARAcd2xUzG4/HaEVrCROCHQDQczuFAAAH/&#10;BeR3feF/lmTom4DshKp1b0WRum8jTz4IWC8wY5d168eIABH4RUCK1tdyz/DHqzQaxeramzoxBggg&#10;gAACCCBgj0AUfUiS5JwHT+0Zkq4joWC9a2HafxBQr3BQr3IYyOvYIEEAAQQQQACB7gW0itZVGBqT&#10;fN1HOxgUg8Hn6XT6uY++6AMBBNoXUIuB6tXL7bdMiwgg4IqAzcVIugVVrlgTZxgC2+2Wz9Uwhpos&#10;EUAAAVcFvj0XuGMPNbpqT9wIIPC6ALusc4Ug4KDAdG/v47PzN5qbL2mviTloQ8gIIIAAAgj4LhDF&#10;8VL+rSha932k/8qPgvUwxtlolsnNzZl6hYMEMTMaCJ0jgAACCCAQmID2bhKGi9ZlEvJqtren98rH&#10;wMaQdBFwQeBh8kBeuexCrMSIAAL9CFhYqPRsQVU/GvSCQG2Bee0zOREBBJwSkO/EvzkVMMEiIALy&#10;wPL6O4TNDy4yWAggEJDAf4paZ8PhkLcABjT0pOqPwNs3b9Q6UfIjI821K4rV/bkGyAQBBBBAIFwB&#10;mWdYxMPhv+7u7hbhKoSROQXrYYyzkSxV4UqSpqtoMDgxEgCdIoAAAggggMCDgNZkneYuFR2QJjIJ&#10;edRBuzSJAAI9CQzfvFGLgLOeuqMbBBBwUMB0EZO8BeLCQTZCRmAOAQIIIIAAArYKTCaTK7nHS7Tm&#10;nGxNgrgQQMAfgb8VtUqxywlvLPJneMkkHIHxeHwtbwX+a3MjjWJ17U2bwiEkUwQQQAABBFwXmOVF&#10;sdrc3Lx3PRHif1mAgnWujk4E1NMucRxfyoTAYScd0CgCCCCAAAIIVBLQXkDUmASs1PGug2Xy8WES&#10;kh8EEHBSQC3+8YCqk0NH0AgYE+h793XZtfaaew1jw03HDQSyopg3OJ1TEUDAIQGZR184FC6hIvBD&#10;oCjLNRwIIICAUYFXNmHJsoxd1o0ODp0jUE9gf3//osjzz7vO1l7z2tUQ/x0BBBBAAAEEbBOYSUHz&#10;lzRNT2wLjHjaEaBgvR1HWnkisEnTpXraRd4JOQcGAQQQQAABBOwR0N5toq+i9bL8pCYf7REiEgQQ&#10;qCrw7yw7q3oOxyOAAAJPBXooYF8jjoCTAkXxDyfjJmgEEKgjMKtzEucgYFpAFhi/mY6B/hFAIFAB&#10;vbeFLtllPdDrg7SdF5DNB07l39VLiVCs7vwQkwACCCCAAAK7BaLoLEmS890HcoRrAhSsuzZilseb&#10;3NycxVGk/lgwyW75WBEeAggggEC4AlqTeR0XravJRilWPw13FMgcAfcFNtvtodz7v3c/EzJAAAGb&#10;BJ4WsLcRl9xzfG2jHdpAoG+Bko0g+ianPwSMCmw2G+bTjY4AndcRkDfsruucxzkIIIBAbQG9QvUf&#10;zbPLem1pTkTAqMDBwUEyHA6P/x6E9qZMRqOncwQQQAABBBBoSyCK42WSppfMm7Ulakc7FKzbMQ7O&#10;R6H+MMgfiFU0GJw4nwwJIIAAAgggEICAdtF6N4Xryds3b44CYCZFBLwWGN7f82plr0eY5BAwL9DG&#10;7ut5nq/NZ0IECFQXiON4Uf0szkAAAVcF3r17x++8q4MXcNyTyeRK0k8CJiB1BBDoS6BiofqTsJZ3&#10;d3d8xvY1TvSDQIsC6j5D7bT+vUmtNa0W+6cpBBBAAAEEELBDQB6WX8hc+SX39XaMRxtRULDehmLg&#10;bag/COoPg/yBOAycgvQRQAABBBBwSkB7gq/tovWyPB6Px9dOYREsAgj8JJBut0t5qp37f64LBBDo&#10;VaBqAXtRFGu1K1evQdIZAu0JzNpripYQQAABBBDoRqAoy3U3LdMqAgggIAL1C9V/8Mn3wjMsEUDA&#10;TYHpdPpJitbX2mtZbqZJ1AgggAACCCCwS0DeRpoXxUo2VD7cdSj/3X4BCtbtHyOrI9yk6VL9QRjw&#10;mmKrx4ngEEAAAQQQeElA+xWKbRWtl+Wn/f39C0YEAQTcFoiyjN3V3R5CokfAC4FdBezyYP03LxIl&#10;ieAE2C0muCEnYQQGWVGw4MZ14KSALDJyv+XkyBE0ApYLtFCo/j1DteEahS2WjzfhIfCKgDx0ot7W&#10;m4CEAAIIIIAAAsELzOLhcKVqVYOXcByAgnXHB9Bk+MnNzVkcRecSw8xkHPSNAAIIIIAAAs0FtHao&#10;aLhQIDthXEmx+o9XODaPmhYQQMCEwO3t7UdZ7Jub6Js+EUAAgdcE/l7ALn+rLhBDwEWB4XDIXJuL&#10;A0fMCCCAQIACcr+1DjBtUkYAga4EGs4/vxSW3F+z8UJXY0a7CHQsoN6cV+S5KlrnBwEEEEAAAQQQ&#10;GKha1SRJVL0qP44KULDu6MCZDFueQp8labqKBoMTk3HQNwIIIIAAAgi0K6BVtK66rLfbuppU/O92&#10;I6Y1BBDoW0B9F5C3K/3ed7/0hwACCNQQSCaTyVWN8zgFAeMCWZYtjAdBAAgg0K9AFP2z3w7pDYF2&#10;BB7vt5J2WqMVBBAIVqCjQvXvnuyyHuyVReKeCEjR+lrWrz55kg5pIIAAAggggEBDgSiOl6p29WHd&#10;mh/nBChYd27IzAasXkksv/Qr9cXebCT0jgACCCCAAAJdCHzfmXRn2xUXEfIsO1I7YexslwMQQMBq&#10;gdFodCIB8uXf6lEiOAQQUAJFWa6RQMBZgTjms9bZwSNwBOoJlEXB7309Os6yQID7LgsGgRAQcFmg&#10;3uYolTNml/XKZJyAgFUCM3l7r3qLr1VBEQwCCCCAAAIIGBNQtauqhnWz3c6NBUHHtQQoWK/FFuZJ&#10;m5ub93lRqGL1RZgCZI0AAggggEA4Am3uti5t/aF2wAhHj0wR8FNgq77wRxGvUPZzeMkKAf8ERqOv&#10;/iVFRsEIsNNyMENNogh8F5AFthkaCLgqIAuN31yNnbgRQMCgQMUNUZpGqgpa0jRdNm2H8xFAwJxA&#10;+fbtkfSemIuAnhFAAAEEEEDAJgFVwxrf31+qDZhtiotYXhegYJ0rREtAvsB/lIvlixw80zqBgxBA&#10;AAEEEEDAeYE2itZlx4v1dG/vo/MYJIAAAoMsyz4Mel5MhB0BBBCoK/B2MFjXPZfzEDAtwE7LpkeA&#10;/hHoWaAoBlFRLHrule4QaE1AFoi572pNk4YQCEDA4NyS/L1iI4YALjFS9FfgYDy+lje7nPqbIZkh&#10;gAACCCCAQA2BmWzAfLnh4dQadGZOicx0S6+uCGw2m5l8eT+XHV7euxIzcSKAAAIIIIBA+wLaN43R&#10;T0cmeZb9l+yunrQfES0igECfAvK94HA0Gq1+6fPn3/k+Q6IvBBBA4EUBeWDuen9v778gQsBVgbv/&#10;+Z+NxD5zNX7iRgCBvwlIQbrOz2Qy0f7qrdMexyDQp8Dt3R2fXX2C0xcCLgqoQnULfoqiOJ5Op58t&#10;CIUQEECgpkCSJF+oX6mJx2kIIIAAAgh4LCDfOD7N9vd5uM3yMWaHdcsHyGR46nUJcqO/4mbf5CjQ&#10;NwIIIIAAAnYIaC8nPFl4kGL1I4rV7Rg/okCgqcBwOHx+ByqDu2I1zYnzEUDAY4EouvA4O1ILQ2AW&#10;RppkiYAHAqoYfdc/zTS32+2h5qEchoB1ArLb6dq6oAgIAQTsELBs7ohd1u24LIgCgSYCslHBsbwJ&#10;9LpJG5yLAAIIIIAAAv4JyE4QJ+rBNrVBs3/Z+ZMRBev+jGWrmWxubt7L6xJW8qV90WrDNIYAAggg&#10;gAACzgqoonWtwnVZhJDj/pBi9bWzyRI4Agj8ELiR7wbyveDwVRJLdsli2BBAAIEHgaL4hgQCrgpQ&#10;sOrqyBG3dwK7itC//3fvEichBOoJyGIj91/16DgLAX8FLCtUV9APc9tRNE9vb0/8hSczBPwXUBsl&#10;yQYrR/5nSoYIIIAAAgggUFVAbcysNmimaL2qXH/HU7Den7UzPaVp+lEujC8S8MyZoAkUAQQQQAAB&#10;BHoT2FW0LrtbrKd7ex97C4iOEECga4EzrQ4sXIjUipuDEEDAO4E8z9feJUVCYQnsKpQNS4NsEWhX&#10;YNfvl8FC9CzLFu0mS2sI9CcgDzlz/9UfNz0hYLeAhfNDf9+IRXZe/EABi92XEdEhsEtgMplcyS7r&#10;f+w6jv+OAAIIIIAAAuEJqA2a4+HwX3d3d8y1WTj8FKxbOCimQlJfzNVrEeTJ8g+mYqBfBBBAAAEE&#10;EHBD4JWi9aQoCna2cGMYiRKBnQK3suOUfKmf7zzw6QEWLkxWip+DEUDAaYGyKNZqpy2nkyD4oAWk&#10;YPVwJ4Buwa3BwtudOXAAAm0J+PX7MGuLhXYQ6FvgoWhsMOAerG94+kPAJgFL54NemMeexaPRiU18&#10;xIIAAtUFptPpR7WBUvUzOQMBBBBAAAEEAhCY5UWx2qTpMoBcnUqRgnWnhqu7YNUTJep1COq1CN31&#10;QssIIIAAAggg4JPA33emUbnJjqZHFIn5NMrkErLA405T9R9mtXShMuQxJXcEQhCQh2y+hZAnOSJQ&#10;SaBqQa86nh8ETAgEfq3KZ9jUBDt9ItCWQEHBWFuUtIOAWwKWzv88N3f9FFZ2Wf+dXdbdutSIFoHn&#10;BMq3b4/l/5+ggwACCCCAAAIIPCMwi6PoPE3Tj+jYI0DBuj1jYSySzc3Ne/VEiXodgrEg6BgBBBBA&#10;AAEEnBX4vkuN7GRxKsXqa2cTIXAEEPhJYPTXTlOzxiyWLlw2zosGEEDASgGZ27iwMjCCQkBTQO6p&#10;f9M8tNvD6hQOPz2n2+ho3VYBrptGIyNvK1s0aoCTETAsIAuOPDhoeAzoHoFeBSyd79lVqP7EiF3W&#10;e71g6AyBbgQOxuNreeRaFa3zgwACCCCAAAIIPC8QRR+SJDnngVU7LhAK1u0YB2NRqCdI5CL4IgHM&#10;jAVBxwgggAACCCDgvIAsrF/I6xc/OZ8ICSCAwIPAdrudy//83iqHpQuZreZIYwggYFogmUwmV6aD&#10;oH8EEBCBpoXLL50PbjsCjE87jrSCAAI/CciDg2tIEEAgAAFL53cqFKr/GCR2WQ/geiXFIAQO9vcv&#10;5G/ApyCSJUkEEEAAAQQQqCUQxfFS/q0oWq/F1+pJ8j2MnxAF1C+fTB6eyy/i+xDzJ2cEEEAAAQQQ&#10;aFGgLK+lYP3/yO7qSYut0hQCCBgUuL29PZful52GEPF1tFNfGkcgQIGiLC+me3tHAaZOyh4J3N3d&#10;fX+BkUdZkQoCCOgKyINX3CTrYnGclQK3d3cbCWxmZXAEhQACzQRUobqFP02jkp2ZP8/29tid2cKx&#10;JSQEqgg81L9IEZrUwCyqnMexCCCAAAIIIBCYgNS2DIfDIzY/Mjfu7LBuzt5Yz7LwtXi4WadY3dgY&#10;0DECCCCAAAI+CagbeorVfRpRcgldQH1fEINl5w6W7sjVed50gAAC3QmMRl+7a5yWEehegN1dujem&#10;BwQQQACBbgXkAcJ1tz3QOgII9C5g6fxNnR3Vn7OTYonl45sGe6elQwQQaE9ArVGNhkMePmmPlJYQ&#10;QAABBBDwUyCK5nlRrDY3N+/9TND+rChYt3+MWo1Q/bKpXzqeLG2VlcYQQAABBBAIV6AsT3n6NNzh&#10;J3M/BeSNCWe9ZmbpwmevBnSGAAKtCLwdDNatNEQjCBgSePfu3cJQ13SLAAKWCDw+PGpJNISBQHUB&#10;WXT8Vv0szkAAASsFLJ2vaatQ/an5/8+yD1aOAUEhgEAlgYe1KlmzqnQSByOAAAIIIIBAiAIzmb/4&#10;kqbpSYjJm86ZgnXTI9Bj//JL9lH9skmXsx67pSsEEEAAAQQQ8FSgLIqL6XT6ydP0SAuBIAVkZ9dD&#10;ebj10Ejy3xdCLX3FtBETOkUAAW2BUl7jOB6Pr7VP4EAELBS4v79nzs7CcSEkBPoUkDeY8XegT3D6&#10;al1Avk+uW2+UBhFAoF+BgArVv8Oyy3q/lxi9IdClgFqzUmtXXfZB2wgggAACCCDgiUAUnSVJcu5J&#10;Ns6kQcG6M0NVP1D1OmH55foyiCKeDq/PyJkIIIAAAggg8FRAisKkMIzXK3JVIOCZgBTI2PGl3NLF&#10;Uc+Gm3QQ8EsgiliM9GtEg8yGNyIGOewkjcBPAjy4wgXhusDjW/gS1/MgfgSCFLB0LqaLHdWfG192&#10;WQ/yqidpTwUe1664H/F0fEkLAQQQQACBNgWiOF4maXqp6mvbbJe2XhagYN3zq0O9QlR+sVby773n&#10;qZIeAggggAACCPQoIEWtRwcHB0z49WhOVwh0LSBvZFpKody8634qtW/pYmmlHDgYAQT6ESiKb/10&#10;RC8IdCcgn8PT7lqnZQQQcEGAB1dcGCVi3CVQlOV61zH8dwQQsEjA0rmXvgrVv4+E2mVdvXnQopEh&#10;FAQQqCmg1q6KPD+qeTqnIYAAAggggEBgAmo+TtXXqjrbwFI3ki4F60bY++lUfanOi2LFJHc/3vSC&#10;AAIIIIBAMAJlefq4Y1YwKZMoAr4LqKfG5Yv4mVoMtPLH0sVTK60ICoFABfI8XweaOml7JFAUBRPi&#10;Ho0nqSCAAAKhCsjCIw8Shjr45O2WgMVzLabmp+LhkLeVu3UVEy0CLwpI0fpa/pZ8gggBBBBAAAEE&#10;ENARUPW1qs6Wh1h1tJodQ8F6Mz9rz5bdEU/kS/VKApxZGySBIYAAAggggIBzAmVRfJ5Op0zyOTdy&#10;BIzA6wLxaHTy/btD3ztYVRobixdTK+XBwQgg0KqA3J+sefNLq6Q0ZkhAJsWZxzNkT7cI2CJQluVv&#10;tsRCHAjUFZDPs3XdczkPAQQ6Fvg+r6L+18If03NS8vfrkAIVCy8MQkKgpsBsf/9U7q+vap7OaQgg&#10;gAACCCAQnsBM1dtu5K3k4aXeX8YUrPdn3UtPamfEJEnOB1F01kuHdIIAAggggAACwQioiT35dxpM&#10;wiSKQCACD7urDwa//z1d04uEr/JTuB7I1UmaCOgJSFEBu3jqUXGU5QK8JdHyASI8BBBAAAEtgce3&#10;8iVaB3MQAgj0I2D5PIpNc1Dsst7PJUkvCPQlUL59eyR9cV/SFzj9IIAAAggg4IFAHEXnD/W3/HQi&#10;QMF6J6xmGt1st/Mojlfyb2kmAnpFAAEEEEAAAY8FktFweMzupR6PMKkFKxCNRuph19lLADYtGv4S&#10;o+ULrsFeVCSOQM8CUuR70XOXdIdA6wLqAbLWG6VBBBBwTiCO44VzQRMwAs8IFGW5BgYBBCwQsHze&#10;xMY5J3ZZt+C6JQQEWhQ4GI+v5b6EjZhaNKUpBBBAAAEEQhBQ9bdJmq6Yt29/tClYb9/USIvq9WTx&#10;/f0lOzEZ4adTBBBAAAEEvBdQE3qPO2R5nysJIhCSwFYeepUvhUudnG1cRPwRt+ULsDq+HIMAArUF&#10;Eu5RattxokUC7969W1gUDqEggIA5gZm5rukZgfYE5Hsmb8Bpj5OWEKguYPk8idVzTKItu6zzJvPq&#10;Vx1nIGCtwMF0+rksigtrAyQwBBBAAAEEELBSQD3MqjaPVptIWxmgo0FRsO7owD0NO03TE/nivJL/&#10;H5PZHownKSCAAAIIIGCbgEzkfVYTerbFRTwIINBc4N/395VfZ6YWFa39sXxB1lo3AkPAYQF273R4&#10;8Aj97wJMenNNIIDAgwA7N3Eh+CAgi7prH/IgBwScE7B8XsT2QvXv4602iJP196Vz40/ACCDwokBZ&#10;lseDsryGCAEEEEAAAQQQqCKgvhuoTaTv7u4WVc7j2JcFKFh3+OpQE9dJkpwPooinvB0eR0JHAAEE&#10;EEDAZgGZxLuSf7wu0eZBIjYEagqotzSpJ8PrnG79AqPlC7R1zDkHAQReEBiNvmKDgA8CWZbNfciD&#10;HBBAoLkAb1xobkgL5gUe34CTmI+ECBAIRMDyeRDr55Geu0yi6EMgVw9pIhCEwMHBQTIcDo+CSJYk&#10;EUAAAQQQQKBtgVleFJcbHmptxZWC9VYY+29EvWpAvXJA/i37750eEUAAAQQQQCAQgWQ0HB6ribxA&#10;8iVNBIISaOP1xtYvOFq+YBvUBUeyCHQk8HYwWHfUNM0i0LfAP/rukP4QQAABBBDoUoA34XSpS9sI&#10;PApYPu9h/bzRKxeSbPIwZ5d1ftMQ8Evg4YG6svzDr6zIBgEEEEAAAQT6Eoij6Dy5uWFj6YbgFKw3&#10;BDRxutoJUb1qQL1ywET/9IkAAggggAACYQjIwuLp445YYSRMlggEJKAW3Nr8PmH9AuT3BVz1v/wg&#10;gIA3AvIWmOvxeHztTUIkErSAXM/zoAFIHgEEHgTU3aq8ceEQDgR8EJAFyG8+5EEOCFgpQKF6P8PC&#10;Luv9ONMLAj0KTKfTj/L9e91jl3SFAAIIIIAAAh4JRIPBSZIk51K/O/MorV5TEUN+XBJ42Fn93/8+&#10;dylmYkUAAQQQQAABBwWi6Gq2v3/qYOSEjAACGgLJ7e151GFhHF80NQaBQxBAoLGAPHjzdW9v71Pj&#10;hmgAAQsE7u7uzoqiWFgQCiEggIBhgfLNm/83HY8/Gw6D7hFoLCCfbQv5bGPnscaSNICAOwI+bhMg&#10;c1z/d39//8KdUSBSBBDYJUDNzS4h/jsCCCCAAAII7BKQ7wnf1INwu47jv/8q8L+dXwcldDmgAQAA&#10;AABJRU5ErkJgglBLAwQKAAAAAAAAACEAp+8jN/o1AAD6NQAAFAAAAGRycy9tZWRpYS9pbWFnZTIu&#10;cG5niVBORw0KGgoAAAANSUhEUgAABd0AAARjCAYAAAHtG73YAAAACXBIWXMAABcSAAAXEgFnn9JS&#10;AAAAGXRFWHRTb2Z0d2FyZQBBZG9iZSBJbWFnZVJlYWR5ccllPAAANYdJREFUeNrs2U2KwkAUhdEq&#10;cR8KriQrE1eWbETQlZQRcZbKD058qXOgR3ZPwkPul85pxuV0LgniGe7PR7f5rxw8EY1329c+O674&#10;Y0+Q3Th4BDh4cPAQ3+KGH2vXUyJatFY/yyvexGSPkGDK0je8o2ZPavdcbHja2/C1ne4dPFFN3fT7&#10;nr8bPotWGojW4j+tNMWGx8GDaAXRCqIVbHhw8CBaQbSCaAUbHhw8iFZEq2hFtHqC2PDg4EG0gmgF&#10;0Qo2PDh4EK0gWhGtohUbHhw8iFYQrSBawYYHBw+iFUQriFaw4cHBI1pFK6JVtCJawYYHBw+iFUQr&#10;iFaw4cHBg2gF0YpoFa3Y8ODgQbSCaAXRCjY8OHgQrSBaQbSCDQ8OHtFqziBaRSuiFWx4cPAgWkG0&#10;gmgFGx4cPIhWRKtoRbSKVmx4cPAgWkG0gmgFGx4cPIhWEK0gWsGGBwePaDVnEK0gWsGGBwcPohVE&#10;K4hWsOHBwYNoRbSKVkSrb3lseHDwIFpBtIJoBRseHDyIVhCtIFrBhsfBg2g1ZxCtIFrBhgcHD6IV&#10;RCuIVvh50oyuM79z85gIpnrPeeEbfHbuwJ/qx59u6gNvaWhy0myqXQgarUm00hSTBgcPzW749HlT&#10;A5EMtQ9eArBzBykKA0EYRunQ9w65mRcR4kmiggsXSTUmG6v7PZiVzCb8SH3iTAlud0Mnpftj/f2j&#10;dIMno9Zua+OXPUFEKxg8GDz8l9qoXU+IbNEavl4aVeubkmQT7fk2fQ177weyKdGe3fCMd8Mf/cEr&#10;ZBT9U4IajVu0kjFaT38f3rs8vXHDY/AgWkG0gmgFNzwYPIhWEK0gWsENDwYPohXRKloRreCGB4MH&#10;0QqiFUQruOHB4EG0gmhFtIpW3PBg8CBaQbSCaAU3PBg8iFYQrSBawQ0PBo9oFa2IVtGKaAU3PBg8&#10;iFYQrSBawQ0PBg+iFdEqWhGtohU3PBg8iFYQrSBawQ0PBg+iFUQriFZww4PBI1qdM4hWEK3ghgeD&#10;B9EKohVEK7jhweBBtCJaRSuiVbTihgeDB9EKohVEK7jhweBBtIJoBdEKbngweESrcwbRCqIV3PBg&#10;8CBaQbSCaAU3PBg8iFZEq2hFtHqXxw0PBg+iFUQriFZww4PBg2gF0QqiFdzwGDyIVhCtIFrBDQ8G&#10;D6IVRCuIVrh80rzMB68vHhHJzNGLJXgX396ve34kE+7WpzQMedKIVrqJ1tODF630xkmDwcOQN/yn&#10;eKEbTwHYt4PUBKIgiqIIbsyVZWu9EUFXkjhIh0BN2v/zja84BzIUIZCXpq4OnR0fz/b+EABeZ7ve&#10;b5e/fqJZ8g8CgMOGH6jdaACamnqC97kDgLVmPu5y/q83BmAtJxqApk6Tn4gRWQHWGt3o7edEc73f&#10;Do+10wzA6x7Evzf68Av2B/fzzGiLrABr7ds8stEiK0BTIiuAgQcgye/IevhFTjMArzWy0SIrwBsT&#10;WQEo3OABDDwASURWgAAiK0AzIisAhRs8gIEHIInIChBAZAVoRmQFoHCDBzDwACQRWQECiKwAzYis&#10;ABRu8AAGHoAkIitAAJEVoBmRFYDCDR7AwAOQRGQFCCCyAjQjsgJQuMEDGHgAkoisAAFEVoBmRFYA&#10;Cjd4AAMPQBKRFSCAyArQjMgKQOEGD2DgAUgisgIEEFkBmhFZASjc4AEMPABJRFaAACIrQDMiKwCF&#10;GzyAgQcgicgKEEBkBWhGZAWgcIMHMPAAJBFZAQKIrADNiKwAFG7wAAYegCQiK0AAkRWgGZEVgMIN&#10;HsDAA5BEZAUIILICNCOyAlC4wQMYeACSiKwAAURWgGZEVgAKN3gAAw9AEpEVIIDICtCMyApA4QYP&#10;YOABSCKyAgQQWQGaEVkBKNzgAQw8AElEVoAAIitAMyIrAIUbPICBByCJyAoQQGQFaEZkBaBwgwcw&#10;8AAkEVkBAoisAM2IrAAUbvAABh6AJCIrQACRFaAZkRWAwg0ewMADkERkBQggsgI0I7ICULjBAxh4&#10;AJKIrAABRFaAZkRWAAo3eAADD0ASkRUggMgK0IzICkDhBg9g4AFIIrICBJiNrJ8Db3jyawdYZ9/m&#10;0cg6MtLDbwjA07bHz+XZF7nBAzRl4AEMPABJpr7o5JusAGvNtM7Zb7J++PUDvKcvAdi5g9umAiiI&#10;okSiL1JKSkkplAKdQCXBlhIEO/z9bA/zzpEiWBAheTF5+jf2oV9zPPIrlQAcc+RX0j1/Byh0zaOZ&#10;59NPk+9eQoDbeH/8/XrvcffmJoBQHssAGHcAjDsAD+HNTAChHvlGJq8+QCCPZQCMOwDGHYCHEFQB&#10;Ql0VVK/5EDBBFeAuI3/xTnssA1Do6f0nwkUfAuZiB7ifSx6Bf3zY2GeDDZDtyD4LqgBFoz4y7q59&#10;gEyCKkCh35f7hQ/svXIAd3JknwVVgHCCKsDyUR8Zd9c+QCZBFaCQoAoQTlAFKCSoAiwf9ZFxd+0D&#10;ZBJUAQoJqgDhBFWAQoIqwPJRHxl31z5AJkEVoJCgChBOUAUoJKgCLB/1kXF37QNkElQBCgmqAOEE&#10;VYBCgirA8lEfGXfXPkAmQRWgkKAKEE5QBSgkqAIsH/WRcXftA2QSVAEKCaoA4QRVgEKCKsDyUR8Z&#10;d9c+QCZBFaCQoAoQTlAFKCSoAiwf9ZFxd+0DZBJUAQoJqgDhBFWAQoIqwPJRHxl31z5AJkEVoJCg&#10;ChBOUAUoJKgCLB/1kXF37QNkElQBCgmqAOEEVYBCgirA8lEfGXfXPkAmQRWgkKAKEE5QBSgkqAIs&#10;H/WRcXftA2QSVAEKCaoA4QRVgEKCKsDyUR8Zd9c+QCZBFaCQoAoQTlAFKCSoAiwf9ZFxd+0DZBJU&#10;AQoJqgDhBFWAQoIqwPJRHxl31z5AJkEVoJCgChBOUAUoJKgCLB/1kXF37QNkElQBCgmqAOEEVYBC&#10;girA8lEfGXfXPkAmQRWgkKAKEE5QBSgkqAIsH/WRcXftA2QSVAEKCaoA4QRVgEKCKsDyUR8Zd9c+&#10;QCZBFaCQoAoQTlAFKCSoAiwf9ZFxd+0DZBJUAQoJqgDhBFWAQoIqwPJRHxl31z5AJkEVoJCgChBO&#10;UAUoJKgCLB/1kXF37QNkElQBCgmqAOEEVYBCgirA8lEfGXfXPkAmQRWgkKAKEE5QBSgkqAIsH/WR&#10;cXftA2QSVAEKCaoA4QRVgEKCKsDyUR8Zd9c+QCZBFaCQoAoQTlAFKCSoAiwf9ZFxd+0DZBJUAQoJ&#10;qgDhBFWAQoIqwPJRHxl31z5AJkEVoJCgChBOUAUoJKgCLB/1kXF37QNkElQBCgmqAOEEVYBCgirA&#10;8lEfGXfXPkAmQRWgkKAKEE5QBSgkqAIsH/WRcXftA2QSVAEKCaoA4QRVgEKCKsDyUR8Zd9c+QCZB&#10;FaCQoAoQTlAFKCSoAiwf9ZFxd+0DZBJUAQoJqgDhBFWAQoIqwPJRHxl31z5AJkEVoJCgChBOUAUo&#10;JKgCLB/1kXF37QNkElQBCgmqAOEEVYBCgirA8lEfGXfXPkAmQRWgkKAKEE5QBSgkqAIsH/WRcXft&#10;A2QSVAEKCaoA4QRVgEKCKsDyUR8Zd9c+QCZBFaCQoAoQTlAFKCSoAiwf9ZFxd+0DZBJUAQoJqgDh&#10;BFWAQoIqwPJRHxl31z5AJkEVoJCgChBOUAUoJKgCLB/1kXF37QNkElQBCgmqAOEEVYBCgirA8lEf&#10;GXfXPkAmQRWgkKAKEE5QBSgkqAIsH/WRcXftA2QSVAEKCaoA4QRVgEKCKsDyUR8Zd9c+QCZBFaCQ&#10;oAoQTlAFKCSoAiwf9ZFxd+0DZBJUAQoJqgDhBFWAQoIqwPJRHxl31z5AJkEVoJCgChBOUAUoJKgC&#10;LB/1kXF37QNkElQBCgmqAOEEVYBCgirA8lEfGXfXPkAmQRWgkKAKEE5QBSgkqAIsH/WRcXftA2QS&#10;VAEKCaoA4QRVgEKCKsDyUR8Zd9c+QCZBFaCQoAoQ7sg+P53+8nb68+vp68eF/9/5e3562QFu5svp&#10;6/nC7zn/++ePy/3lwH/67fTTxLgD3Mjp+D4P9euR7z2P+9OB73v78/wH4KYu3mlBFaCQcQcw7gD8&#10;D7xDFSCUd6gC8BePZQCMOwDGHYCHEFQBQgmqAIyN+8unyz/QBoB/d3hjrx13AAL9EoC9O7ht6wCi&#10;KGoD7CMBXIjlTlyCO0hKSSlyB2zBHaQDhTS0MGRAwGSkz3mccwAuvPqQuHkY81Ifj3rQ81cLAwDA&#10;vbl+W/qXIx50utEP+O3yOnufAQAI9fXDDf6n8lbj/Trcv3vPAQAI9XCLh/oeAgAACHGry7vvqAEA&#10;INatvpLrtO0HBgCAVD42AwAAxjsAAGC8AwDAQoJVAAAoEqwCAACv8rEZAAAw3gEAgLd0+vTHn09+&#10;DQAA8L89HLSpH19+5v3b5XU+4MFnwSoAAKkuY/2f65g+4FFfn18/vRzv1+H+/aAf2LsOAECqH8+v&#10;9/bw6z985h0AAEL89lWR7/VxFpd2AADu1VEb+mRkAwDA247s9+IvrAIAwNCxPma8u/ADAECNYBUA&#10;AEIIVgEAoEmwCgAAIQSrAACwfKyPGe8u/AAAUCNYBQCAEIJVAABoEqwCAEAIwSoAACwf62PGuws/&#10;AADUCFYBACCEYBUAAJoEqwAAEEKwCgAAy8f6mPHuwg8AADWCVQAACCFYBQCAJsEqAACEEKwCAMDy&#10;sT5mvLvwAwBAjWAVAABCCFYBAKBJsAoAACEEqwAAsHysjxnvLvwAAFAjWAUAgBCCVQAAaBKsAgBA&#10;CMEqAAAsH+tjxrsLPwAA1AhWAQAghGAVAACaBKsAABBCsAoAAMvH+pjx7sIPAAA1glUAAAghWAUA&#10;gCbBKgAAhBCsAgDA8rE+Zry78AMAQI1gFQAAQghWAQCgSbAKAAAhBKsAALB8rI8Z7y78AABQI1gF&#10;AIAQglUAAGgSrAIAQAjBKgAALB/rY8a7Cz8AANQIVgEAIIRgFQAAmgSrAAAQQrAKAADLx/qY8e7C&#10;DwAANYJVAAAIIVgFAIAmwSoAAIQQrAIAwPKxPma8u/ADAECNYBUAAEIIVgEAoEmwCgAAIQSrAACw&#10;fKyPGe8u/AAAUCNYBQCAEIJVAABoEqwCAEAIwSoAACwf62PGuws/AADUCFYBACCEYBUAAJoEqwAA&#10;EEKwCgAAy8f6mPHuwg8AADWCVQAACCFYBQCAJsEqAACEEKwCAMDysT5mvLvwAwBAjWAVAABCCFYB&#10;AKBJsAoAACEEqwAAsHysjxnvLvwAAFAjWAUAgBCCVQAAaBKsAgBACMEqAAAsH+tjxrsLPwAA1AhW&#10;AQAghGAVAACaBKsAABBCsAoAAMvH+pjx7sIPAAA1glUAAAghWAUAgCbBKgAAhBCsAgDA8rE+Zry7&#10;8AMAQI1gFQAAQghWAQCgSbAKAAAhBKsAALB8rI8Z7y78AABQI1gFAIAQglUAAGgSrAIAQAjBKgAA&#10;LB/rY8a7Cz8AANQIVgEAIIRgFQAAmgSrAAAQQrAKAADLx/qY8e7CDwAANYJVAAAIIVgFAIAmwSoA&#10;AIQQrAIAwPKxPma8u/ADAECNYBUAAEIIVgEAoEmwCgAAIQSrAACwfKyPGe8u/AAAUCNYBQCAEIJV&#10;AABoEqwCAEAIwSoAACwf62PGuws/AADUCFYBACCEYBUAAJoEqwAAEEKwCgAAy8f6mPHuwg8AADWC&#10;VQAACCFYBQCAJsEqAACEEKwCAMDysT5mvLvwAwBAjWAVAABCCFYBAKBJsAoAACEEqwAAsHysjxnv&#10;LvwAAFAjWAUAgBCCVQAAaBKsAgBACMEqAAAsH+tjxrsLPwAA1AhWAQAghGAVAACaBKsAABBCsAoA&#10;AMvH+pjx7sIPAAA1glUAAAghWAUAgCbBKgAAhBCsAgDA8rE+Zry78AMAQI1gFQAAQghWAQCgSbAK&#10;AAAhBKsAALB8rI8Z7y78AABQI1gFAIAQglUAAGgSrAIAQAjBKgAALB/rY8a7Cz8AANQIVgEAIIRg&#10;FQAAmgSrAAAQQrAKAADLx/qY8e7CDwAANYJVAAAIIVgFAIAmwSoAAIQQrAIAwPKxPma8u/ADAECN&#10;YBUAAEIIVgEAoEmwCgAAIQSrAACwfKyPGe8u/AAAUCNYBQCAEIJVAABoEqwCAEAIwSoAACwf62PG&#10;uws/AADUCFYBACCEYBUAAJoEqwAAEEKwCgAAy8f6mPHuwg8AADWCVQAACCFYBQCAJsEqAACEEKwC&#10;AMDysT5mvLvwAwBAjWAVAABCCFYBAKBJsAoAACEEqwAAsHysjxnvLvwAAFAjWAUAgBCCVQAAaBKs&#10;AgBACMEqAAAsH+tjxrsLPwAA1AhWAQAghGAVAACaBKsAABBCsAoAAMvH+pjx7sIPAAA1glUAAAgh&#10;WAUAgCbBKgAAhBCsAgDA8rE+Zry78AMAQI1gFQAAQghWAQCgSbAKAAAhBKsAALB8rI8Z7y78AABQ&#10;I1gFAIAQglUAAGgSrAIAQAjBKgAALB/rY8a7Cz8AANQIVgEAIIRgFQAAmgSrAAAQQrAKAADLx/qY&#10;8e7CDwAANYJVAAAIIVgFAIAmwSoAAIQQrAIAwPKxPma8u/ADAECNYBUAAEIIVgEAoEmwCgAAIQSr&#10;AACwfKyPGe8u/AAAUPMyWH28vJ4OeH32qwcAINhfB+3mv3996Ol5sB/hwXsMAMAd+vfyOh/wnPN1&#10;vH856Id68r4CAHCHzkdtasEqAAAUCVYBAIBX+QurAABgvAMAAMY7AAAsJFgFAIAiwSoAAPAqH5sB&#10;AADjHQAAMN4BAGChW33m/dGvHgAA5o53gx0AgHt0PupB/wnA3h3cxm0FUBSFAPchAWpErkxJZ3Ih&#10;BuxKFGcRIxZmkRd4SF3NOSvtKJKbh8G/4N1RF3q8f3j1XgEA+Gi+fv92yKZ23h0AAAIMdwAACDgr&#10;Un3y6AEACHu5ieH+9fu3L941AABVj/cPh1/z063cKAAAlDnjDgAAhjsAAGC4AwDAjTgrTvXkAQDI&#10;EqcCAAAXOSoDAACGOwAAYLgDAMCNEKcCAMBInAoAAFzkqAwAABjuAACA4Q4AADdCnAoAACNxKgAA&#10;cJGjMgAAYLgDAACGOwAA3AhxKgAAjMSpAADARXc/RvTrGdf16AEACDt8QzvjDgAAAYY7AAAEvD3j&#10;/nTERcWpAACUPd4/PB10qZd//vjljPuPQX13xZvzhgEA+HCu+aP0v7f62zhVNAoAAO/Hz63ujDsA&#10;AAQY7gAAEODLqQAAMDr9y6lXPlh/6o0CAMA1HLWhxakAAPB+iVMBAKDEcAcAgABxKgAAjMSpAAAQ&#10;I04FAADEqQAAUGK4AwBAgDgVAABG4lQAAIgRpwIAAOJUAAAoMdwBACBAnAoAACNxKgAAxIhTAQAA&#10;cSoAAJQY7gAAECBOBQCAkTgVAABixKkAAIA4FQAASgx3AAAIEKcCAMBInAoAADHiVAAAQJwKAAAl&#10;hjsAAASIUwEAYCROBQCAGHEqAAAgTgUAgBLDHQAAAsSpAAAwEqcCAECMOBUAABCnAgBAieEOAAAB&#10;4lQAABiJUwEAIEacCgAAiFMBAKDEcAcAgABxKgAAjMSpAAAQI04FAADEqQAAUGK4AwBAgDgVAABG&#10;4lQAAIgRpwIAAOJUAAAoMdwBACBAnAoAACNxKgAAxIhTAQAAcSoAAJQY7gAAECBOBQCAkTgVAABi&#10;xKkAAIA4FQAASgx3AAAIEKcCAMBInAoAADHiVAAAQJwKAAAlhjsAAASIUwEAYCROBQCAGHEqAAAg&#10;TgUAgBLDHQAAAsSpAAAwEqcCAECMOBUAABCnAgBAieEOAAAB4lQAABiJUwEAIEacCgAAiFMBAKDE&#10;cAcAgABxKgAAjMSpAAAQI04FAADEqQAAUGK4AwBAgDgVAABG4lQAAIgRpwIAAOJUAAAoMdwBACBA&#10;nAoAACNxKgAAxIhTAQAAcSoAAJQY7gAAECBOBQCAkTgVAABixKkAAIA4FQAASgx3AAAIEKcCAMBI&#10;nAoAADHiVAAAQJwKAAAlhjsAAASIUwEAYCROBQCAGHEqAAAgTgUAgBLDHQAAAsSpAAAwEqcCAECM&#10;OBUAABCnAgBAieEOAAAB4lQAABiJUwEAIEacCgAAiFMBAKDEcAcAgABxKgAAjMSpAAAQI04FAADE&#10;qQAAUGK4AwBAgDgVAABG4lQAAIgRpwIAAOJUAAAoMdwBACBAnAoAACNxKgAAxIhTAQAAcSoAAJQY&#10;7gAAECBOBQCAkTgVAABixKkAAIA4FQAASgx3AAAIEKcCAMBInAoAADHiVAAAQJwKAAAlhjsAAASI&#10;UwEAYCROBQCAGHEqAAAgTgUAgBLDHQAAAsSpAAAwEqcCAECMOBUAABCnAgBAieEOAAAB4lQAABiJ&#10;UwEAIEacCgAAiFMBAKDEcAcAgABxKgAAjMSpAAAQI04FAADEqQAAUGK4AwBAgDgVAABG4lQAAIgR&#10;pwIAAOJUAAAoMdwBACBAnAoAACNxKgAAxIhTAQAAcSoAAJQY7gAAECBOBQCAkTgVAABixKkAAIA4&#10;FQAASgx3AAAIEKcCAMBInAoAADHiVAAAQJwKAAAlhjsAAASIUwEAYCROBQCAGHEqAAAgTgUAgBLD&#10;HQAAAsSpAAAwEqcCAECMOBUAABCnAgBAieEOAAAB4lQAABiJUwEAIEacCgAAiFMBAKDEcAcAgABx&#10;KgAAjMSpAAAQI04FAADEqQAAUGK4AwBAgDgVAABG4lQAAIgRpwIAAOJUAAAoMdwBACBAnAoAACNx&#10;KgAAxIhTAQAAcSoAAJQY7gAAECBOBQCAkTgVAABixKkAAIA4FQAASgx3AAAIEKcCAMBInAoAADHi&#10;VAAAQJwKAAAlhjsAAASIUwEAYCROBQCAGHEqAAAgTgUAgBLDHQAAAsSpAAAwEqcCAECMOBUAABCn&#10;AgBAieEOAAAB4lQAABiJUwEAIEacCgAAiFMBAKDEcAcAgABxKgAAjMSpAAAQI04FAADEqQAAUGK4&#10;AwBAgDgVAABG4lQAAIgRpwIAAOJUAAAoMdwBACBAnAoAACNxKgAAxIhTAQAAcSoAAJQY7gAAECBO&#10;BQCAkTgVAABixKkAAIA4FQAASgx3AAAIEKcCAMBInAoAADHiVAAAQJwKAAAlhjsAAASIUwEAYCRO&#10;BQCAGHEqAAAgTgUAgBLDHQAAAsSpAAAwEqcCAECMOBUAABCnAgBAieEOAAAB4lQAABiJUwEAIEac&#10;CgAAiFMBAKDEcAcAgABxKgAAjMSpAAAQI04FAADEqQAAUGK4AwBAgDgVAABG4lQAAIgRpwIAAOJU&#10;AAAoMdwBACBAnAoAACNxKgAAxIhTAQAAcSoAAJQY7gAAECBOBQCAkTgVAABixKkAAIA4FQAASgx3&#10;AAAIEKcCAMBInAoAADHiVAAAQJwKAAAlhjsAAASIUwEAYCROBQCAGHEqAAAgTgUAgBLDHQAAAsSp&#10;AAAwEqcCAECMOBUAABCnAgBAieEOAAAB4lQAABiJUwEAIEacCgAAiFMBAKDEcAcAgABxKgAAjMSp&#10;AAAQI04FAADEqQAAUGK4AwBAgDgVAABG4lQAAIgRpwIAAOJUAAAoMdwBACBAnAoAACNxKgAAxIhT&#10;AQAAcSoAAJQY7gAAECBOBQCAkTgVAABixKkAAIA4FQAASgx3AAAIEKcCAMBInAoAADHiVAAAQJwK&#10;AAAlhjsAAASIUwEAYCROBQCAGHEqAAAgTgUAgBLDHQAAAsSpAAAwEqcCAECMOBUAABCnAgBAieEO&#10;AAAB4lQAABiJUwEAIEacCgAAiFMBAKDEcAcAgABxKgAAjMSpAAAQI04FAADEqQAAUGK4AwBAgDgV&#10;AABG4lQAAIgRpwIAAOJUAAAoMdwBACBAnAoAACNxKgAAxIhTAQAAcSoAAJQY7gAAECBOBQCAkTgV&#10;AABixKkAAIA4FQAASgx3AAAIEKcCAMBInAoAADHiVAAAQJwKAAAlhjsAAASIUwEAYCROBQCAGHEq&#10;AAAgTgUAgBLDHQAAAsSpAAAwEqcCAECMOBUAABCnAgBAieEOAAAB4lQAABiJUwEAIEacCgAAiFMB&#10;AKDEcAcAgABxKgAAjMSpAAAQI04FAADEqQAAUGK4AwBAgDgVAABG4lQAAIgRpwIAAOJUAAAoMdwB&#10;ACBAnAoAACNxKgAAxIhTAQAAcSoAAJQY7gAAECBOBQCAkTgVAABixKkAAIA4FQAASgx3AAAIEKcC&#10;AMBInAoAADHiVAAAQJwKAAAlhjsAAASIUwEAYCROBQCAGHEqAAAgTgUAgBLDHQAAAsSpAAAwEqcC&#10;AECMOBUAABCnAgBAieEOAAAB4lQAABiJUwEAIEacCgAAiFMBAKDEcAcAgABxKgAAjMSpAAAQI04F&#10;AADEqQAAUGK4AwBAgDgVAABG4lQAAIgRpwIAAOJUAAAoMdwBACBAnAoAACNxKgAAxIhTAQAAcSoA&#10;AJQY7gAAECBOBQCAkTgVAABixKkAAIA4FQAASgx3AAAIEKcCAMBInAoAADHiVAAAQJwKAAAlhjsA&#10;AASIUwEAYCROBQCAGHEqAAAgTgUAgBLDHQAAAsSpAAAwEqcCAECMOBUAABCnAgBAieEOAAAB4lQA&#10;ABiJUwEAIEacCgAAiFMBAKDEcAcAgABxKgAAjMSpAAAQI04FAADEqQAAUGK4AwBAgDgVAABG4lQA&#10;AIgRpwIAAOJUAAAoMdwBACBAnAoAACNxKgAAxIhTAQCAn1v97VGZ54P+gT+9AwAAwp6PvuDbX9wP&#10;u653DQBA2OEbWpwKAACjs+LUl4Ou9XTmjQIAwJUcsqf/Hu6fD7qhV+8UAIAP6JA97QNMAAAQYLgD&#10;AECAOBUAAEanfzn1I98oAACUOSoDAACGOwAAYLgDAMCNEKcCAMBInAoAAFzkqAwAABjuAACA4Q4A&#10;ADdCnAoAACNxKgAAcJGjMgAAYLgDAACGOwAA3AhxKgAAjMSpAADARY7KAACA4Q4AAPwOn0667rNH&#10;DwAA73+4/+HRAwDAf+eoDAAABBz5i/uLxw0AAP/PXwK0dwc5cSVBFEXllvcBEhvBK7N7Z3ghSLAS&#10;jKWYdTRSdecjHFXnSCUGNfF3Mnqk/v1ybQ/0cHf/5lgBAAAAAFZ4en59+XZND+SaOwAAAAAAHGJ0&#10;BwAAAACAQ77e0LM+Pr++/HTkAAAAAACf6+Hu/vv7jx+38KxuugMAAAAAwCG3dNP9919TnDgAAAAA&#10;ADFuugMAAAAAwCFGdwAAAAAAOOSmXi/z/PrixAEAAAAAPtktvfrbTXcAAAAAADhESBUAAAAAAA5x&#10;0x0AAAAAAA4xugMAAAAAwCFCqgAAAAAARAmpAgAAAAAAFxNSBQAAAACAQ9x0BwAAAACAQ4zuAAAA&#10;AABwiJAqAAAAAABRQqoAAAAAAMDFhFQBAAAAAOAQN90BAAAAAOAQozsAAAAAABwipAoAAAAAQJSQ&#10;KgAAAAAAcDEhVQAAAAAAOOTrw939m/8GAAAAAAAGPF7ZRv3k9TIAAAAAAHCIkCoAAAAAAFG39Orv&#10;j0b3x+fXl58ODwAAAACA/+nv+vzDxsvSD3f3399//Oi+E1IFAAAAAIBDPhzdjdQAAAAAACRd2w4t&#10;pAoAAAAAAIcIqQIAAAAAECWkWpa+wN5vMAAAAADAEte2QwupAgAAAADAI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BghVQAAAAAAoCWkCgAAAABAlJBqEVIFAAAAACBJSHUxgzwA&#10;AAAAAElCqgAAAAAAjBFSBQAAAAAAWkKqAAAAAABECakWIVUAAAAAAJKEVBczyAMAAAAAkCSkCgAA&#10;AADAGCFVAAAAAACgJaQKAAAAAECUkGoRUgUAAAAAIElIdTGDPAAAAAAASUKqAAAAAACMEVIFAAAA&#10;AABaQqoAAAAAAEQJqRYhVQAAAAAAkoRUFzPIAwAAAACQJKQKAAAAAMAYIVUAAAAAAKAlpAoAAAAA&#10;QJSQahFSBQAAAAAgSUh1MYM8AAAAAABJQqoAAAAAAIwRUgUAAAAAAFpCqgAAAAAARAmpFiFVAAAA&#10;AACShFQXM8gDAAAAAJAkpAoAAAAAwJhr26E/Gt2fruzsHt8/P/0KAwAAAAB8uu/vnx+38KBCqgAA&#10;AAAARN3SW1X+ctwAAAAAAHDG75vuX/7ty6XV2LcPvnPiAAAAAAB/jqfn15dv2/7RH23NQqoAAAAA&#10;AIy5th3a62UAAAAAAOAQIVUAAAAAAKKEVAEAAAAAgIt9eNN9aUj1P30HAAAAAMDnu7YdWkgVAAAA&#10;AIAxQqoAAAAAAEBLSBUAAAAAgCghVQAAAAAA4GJCqgAAAAAAjBFSBQAAAACAQ4RUAQAAAACAlpAq&#10;AAAAAABRQqoAAAAAAMDFhFQBAAAAABgjpAoAAAAAAIcIqQIAAAAAAC0hVQAAAAAAooRUAQAAAACA&#10;iwmpAgAAAAAwRkgVAAAAAAAOEVIFAAAAAABatxRSfXLcAAAAAAAkuekOAAAAAACH3FRIFQAAAACA&#10;P8u17dC/AA7ASdfSiWU/AAAAAElFTkSuQmCCUEsBAi0AFAAGAAgAAAAhALGCZ7YKAQAAEwIAABMA&#10;AAAAAAAAAAAAAAAAAAAAAFtDb250ZW50X1R5cGVzXS54bWxQSwECLQAUAAYACAAAACEAOP0h/9YA&#10;AACUAQAACwAAAAAAAAAAAAAAAAA7AQAAX3JlbHMvLnJlbHNQSwECLQAUAAYACAAAACEAJeD+598E&#10;AAClDQAADgAAAAAAAAAAAAAAAAA6AgAAZHJzL2Uyb0RvYy54bWxQSwECLQAUAAYACAAAACEALmzw&#10;AMUAAAClAQAAGQAAAAAAAAAAAAAAAABFBwAAZHJzL19yZWxzL2Uyb0RvYy54bWwucmVsc1BLAQIt&#10;ABQABgAIAAAAIQBkGsg04QAAAAsBAAAPAAAAAAAAAAAAAAAAAEEIAABkcnMvZG93bnJldi54bWxQ&#10;SwECLQAKAAAAAAAAACEAAB4kBoj4BwCI+AcAFAAAAAAAAAAAAAAAAABPCQAAZHJzL21lZGlhL2lt&#10;YWdlMS5wbmdQSwECLQAKAAAAAAAAACEAp+8jN/o1AAD6NQAAFAAAAAAAAAAAAAAAAAAJAggAZHJz&#10;L21lZGlhL2ltYWdlMi5wbmdQSwUGAAAAAAcABwC+AQAANTg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tråler" o:spid="_x0000_s1027" type="#_x0000_t75" style="position:absolute;width:91986;height:68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OjWwgAAANsAAAAPAAAAZHJzL2Rvd25yZXYueG1sRE/NasJA&#10;EL4LvsMyBS9SN+ZQJHWVVKiIh4BpH2CanSZps7Nhd2uSt3cLgrf5+H5nux9NJ67kfGtZwXqVgCCu&#10;rG65VvD58f68AeEDssbOMimYyMN+N59tMdN24Atdy1CLGMI+QwVNCH0mpa8aMuhXtieO3Ld1BkOE&#10;rpba4RDDTSfTJHmRBluODQ32dGio+i3/jAI3nI9cfOm8n9Zt97M8DlS85Uotnsb8FUSgMTzEd/dJ&#10;x/kp/P8SD5C7GwAAAP//AwBQSwECLQAUAAYACAAAACEA2+H2y+4AAACFAQAAEwAAAAAAAAAAAAAA&#10;AAAAAAAAW0NvbnRlbnRfVHlwZXNdLnhtbFBLAQItABQABgAIAAAAIQBa9CxbvwAAABUBAAALAAAA&#10;AAAAAAAAAAAAAB8BAABfcmVscy8ucmVsc1BLAQItABQABgAIAAAAIQAR6OjWwgAAANsAAAAPAAAA&#10;AAAAAAAAAAAAAAcCAABkcnMvZG93bnJldi54bWxQSwUGAAAAAAMAAwC3AAAA9gIAAAAA&#10;">
                <v:imagedata r:id="rId3" o:title=""/>
                <v:path arrowok="t"/>
              </v:shape>
              <v:rect id="Rektangulær kant" o:spid="_x0000_s1028" style="position:absolute;left:1803;top:1674;width:88331;height:653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qC/vgAAANsAAAAPAAAAZHJzL2Rvd25yZXYueG1sRE9Li8Iw&#10;EL4v+B/CCN7W1PW12zWKCIJXtQePQzPbFptJTbIa/70RBG/z8T1nsYqmFVdyvrGsYDTMQBCXVjdc&#10;KSiO289vED4ga2wtk4I7eVgtex8LzLW98Z6uh1CJFMI+RwV1CF0upS9rMuiHtiNO3J91BkOCrpLa&#10;4S2Fm1Z+ZdlMGmw4NdTY0aam8nz4Nwq4PXU/Uxsv92JSjk08zeMZnVKDflz/gggUw1v8cu90mj+G&#10;5y/pALl8AAAA//8DAFBLAQItABQABgAIAAAAIQDb4fbL7gAAAIUBAAATAAAAAAAAAAAAAAAAAAAA&#10;AABbQ29udGVudF9UeXBlc10ueG1sUEsBAi0AFAAGAAgAAAAhAFr0LFu/AAAAFQEAAAsAAAAAAAAA&#10;AAAAAAAAHwEAAF9yZWxzLy5yZWxzUEsBAi0AFAAGAAgAAAAhAMkWoL++AAAA2wAAAA8AAAAAAAAA&#10;AAAAAAAABwIAAGRycy9kb3ducmV2LnhtbFBLBQYAAAAAAwADALcAAADyAgAAAAA=&#10;" filled="f" strokecolor="#653a95 [3208]" strokeweight="6.5pt">
                <v:path arrowok="t"/>
                <o:lock v:ext="edit" aspectratio="t"/>
              </v:rect>
              <v:shape id="Sort kant" o:spid="_x0000_s1029" type="#_x0000_t75" style="position:absolute;left:128;width:91796;height:686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UZhwQAAANsAAAAPAAAAZHJzL2Rvd25yZXYueG1sRE/NasJA&#10;EL4XfIdlCl6KbtJDrdFVYqDgpZWmfYAhO2ZDs7Mhuybx7V1B6G0+vt/Z7ifbioF63zhWkC4TEMSV&#10;0w3XCn5/PhbvIHxA1tg6JgVX8rDfzZ62mGk38jcNZahFDGGfoQITQpdJ6StDFv3SdcSRO7veYoiw&#10;r6XucYzhtpWvSfImLTYcGwx2VBiq/sqLVfC1qruX1aksPqupNenhRJTnF6Xmz1O+ARFoCv/ih/uo&#10;4/w13H+JB8jdDQAA//8DAFBLAQItABQABgAIAAAAIQDb4fbL7gAAAIUBAAATAAAAAAAAAAAAAAAA&#10;AAAAAABbQ29udGVudF9UeXBlc10ueG1sUEsBAi0AFAAGAAgAAAAhAFr0LFu/AAAAFQEAAAsAAAAA&#10;AAAAAAAAAAAAHwEAAF9yZWxzLy5yZWxzUEsBAi0AFAAGAAgAAAAhAOeVRmHBAAAA2wAAAA8AAAAA&#10;AAAAAAAAAAAABwIAAGRycy9kb3ducmV2LnhtbFBLBQYAAAAAAwADALcAAAD1AgAAAAA=&#10;">
                <v:imagedata r:id="rId4" o:title=""/>
                <v:path arrowok="t"/>
              </v:shape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2E62E29A"/>
    <w:lvl w:ilvl="0">
      <w:start w:val="1"/>
      <w:numFmt w:val="decimal"/>
      <w:pStyle w:val="Opstilling-talellerbogst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8F8ED90"/>
    <w:lvl w:ilvl="0">
      <w:start w:val="1"/>
      <w:numFmt w:val="decimal"/>
      <w:pStyle w:val="Opstilling-talellerbogst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BEE89B2"/>
    <w:lvl w:ilvl="0">
      <w:start w:val="1"/>
      <w:numFmt w:val="decimal"/>
      <w:pStyle w:val="Opstilling-talellerbogst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386531E"/>
    <w:lvl w:ilvl="0">
      <w:start w:val="1"/>
      <w:numFmt w:val="decimal"/>
      <w:pStyle w:val="Opstilling-talellerbogst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FD625A9C"/>
    <w:lvl w:ilvl="0">
      <w:start w:val="1"/>
      <w:numFmt w:val="bullet"/>
      <w:pStyle w:val="Opstilling-punkttegn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EBC8B28"/>
    <w:lvl w:ilvl="0">
      <w:start w:val="1"/>
      <w:numFmt w:val="bullet"/>
      <w:pStyle w:val="Opstilling-punkttegn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E2426BA"/>
    <w:lvl w:ilvl="0">
      <w:start w:val="1"/>
      <w:numFmt w:val="bullet"/>
      <w:pStyle w:val="Opstilling-punkttegn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A8EA168"/>
    <w:lvl w:ilvl="0">
      <w:start w:val="1"/>
      <w:numFmt w:val="bullet"/>
      <w:pStyle w:val="Opstilling-punkttegn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46E7A02"/>
    <w:lvl w:ilvl="0">
      <w:start w:val="1"/>
      <w:numFmt w:val="decimal"/>
      <w:pStyle w:val="Opstilling-talellerbogst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E46ED5C"/>
    <w:lvl w:ilvl="0">
      <w:start w:val="1"/>
      <w:numFmt w:val="bullet"/>
      <w:pStyle w:val="Opstilling-punktteg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0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D0D"/>
    <w:rsid w:val="00005485"/>
    <w:rsid w:val="00006B66"/>
    <w:rsid w:val="000320C2"/>
    <w:rsid w:val="000904A2"/>
    <w:rsid w:val="000B3AB8"/>
    <w:rsid w:val="00106A0B"/>
    <w:rsid w:val="00107117"/>
    <w:rsid w:val="00152F24"/>
    <w:rsid w:val="00162559"/>
    <w:rsid w:val="001E6FD3"/>
    <w:rsid w:val="00274547"/>
    <w:rsid w:val="00314A71"/>
    <w:rsid w:val="00442795"/>
    <w:rsid w:val="004E7A44"/>
    <w:rsid w:val="004F1A3A"/>
    <w:rsid w:val="00575585"/>
    <w:rsid w:val="00581C4F"/>
    <w:rsid w:val="005E66C2"/>
    <w:rsid w:val="0063416C"/>
    <w:rsid w:val="006D6821"/>
    <w:rsid w:val="00763D0D"/>
    <w:rsid w:val="00790CE9"/>
    <w:rsid w:val="007C49DA"/>
    <w:rsid w:val="007D7E74"/>
    <w:rsid w:val="00873E8C"/>
    <w:rsid w:val="008A5513"/>
    <w:rsid w:val="008B62B2"/>
    <w:rsid w:val="00982BCF"/>
    <w:rsid w:val="00A3264F"/>
    <w:rsid w:val="00A36B7F"/>
    <w:rsid w:val="00AF4037"/>
    <w:rsid w:val="00B36BA2"/>
    <w:rsid w:val="00C020C3"/>
    <w:rsid w:val="00CB04AA"/>
    <w:rsid w:val="00D741D7"/>
    <w:rsid w:val="00DD1D5B"/>
    <w:rsid w:val="00DF562D"/>
    <w:rsid w:val="00E72630"/>
    <w:rsid w:val="00F127B6"/>
    <w:rsid w:val="00F65C30"/>
    <w:rsid w:val="00FA1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7B3D66"/>
  <w15:docId w15:val="{AD936BD6-383D-4C8C-9189-DED300A61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color w:val="262626" w:themeColor="text1" w:themeTint="D9"/>
        <w:sz w:val="26"/>
        <w:szCs w:val="26"/>
        <w:lang w:val="da-DK" w:eastAsia="ja-JP" w:bidi="ar-SA"/>
      </w:rPr>
    </w:rPrDefault>
    <w:pPrDefault>
      <w:pPr>
        <w:spacing w:after="200" w:line="276" w:lineRule="auto"/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unhideWhenUsed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20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27B6"/>
  </w:style>
  <w:style w:type="paragraph" w:styleId="Overskrift1">
    <w:name w:val="heading 1"/>
    <w:basedOn w:val="Normal"/>
    <w:link w:val="Overskrift1Tegn"/>
    <w:uiPriority w:val="9"/>
    <w:qFormat/>
    <w:rsid w:val="00006B66"/>
    <w:pPr>
      <w:keepNext/>
      <w:keepLines/>
      <w:pBdr>
        <w:bottom w:val="single" w:sz="8" w:space="1" w:color="A18F8F" w:themeColor="text2" w:themeTint="99"/>
      </w:pBdr>
      <w:spacing w:before="300" w:line="240" w:lineRule="auto"/>
      <w:contextualSpacing/>
      <w:outlineLvl w:val="0"/>
    </w:pPr>
    <w:rPr>
      <w:rFonts w:eastAsiaTheme="majorEastAsia" w:cstheme="majorBidi"/>
      <w:sz w:val="114"/>
      <w:szCs w:val="32"/>
    </w:rPr>
  </w:style>
  <w:style w:type="paragraph" w:styleId="Overskrift2">
    <w:name w:val="heading 2"/>
    <w:basedOn w:val="Normal"/>
    <w:link w:val="Overskrift2Tegn"/>
    <w:uiPriority w:val="9"/>
    <w:unhideWhenUsed/>
    <w:qFormat/>
    <w:rsid w:val="00006B66"/>
    <w:pPr>
      <w:keepNext/>
      <w:keepLines/>
      <w:spacing w:after="0" w:line="240" w:lineRule="auto"/>
      <w:outlineLvl w:val="1"/>
    </w:pPr>
    <w:rPr>
      <w:rFonts w:eastAsiaTheme="majorEastAsia" w:cstheme="majorBidi"/>
      <w:caps/>
      <w:sz w:val="66"/>
    </w:rPr>
  </w:style>
  <w:style w:type="paragraph" w:styleId="Overskrift3">
    <w:name w:val="heading 3"/>
    <w:basedOn w:val="Normal"/>
    <w:link w:val="Overskrift3Tegn"/>
    <w:uiPriority w:val="9"/>
    <w:unhideWhenUsed/>
    <w:qFormat/>
    <w:rsid w:val="00005485"/>
    <w:pPr>
      <w:keepNext/>
      <w:keepLines/>
      <w:spacing w:before="160" w:after="0" w:line="240" w:lineRule="auto"/>
      <w:outlineLvl w:val="2"/>
    </w:pPr>
    <w:rPr>
      <w:rFonts w:eastAsiaTheme="majorEastAsia" w:cstheme="majorBidi"/>
      <w:caps/>
      <w:szCs w:val="24"/>
    </w:rPr>
  </w:style>
  <w:style w:type="paragraph" w:styleId="Overskrift4">
    <w:name w:val="heading 4"/>
    <w:basedOn w:val="Normal"/>
    <w:link w:val="Overskrift4Tegn"/>
    <w:uiPriority w:val="9"/>
    <w:unhideWhenUsed/>
    <w:qFormat/>
    <w:rsid w:val="00005485"/>
    <w:pPr>
      <w:keepNext/>
      <w:keepLines/>
      <w:spacing w:after="0" w:line="240" w:lineRule="auto"/>
      <w:ind w:left="432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qFormat/>
    <w:rsid w:val="0010711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8B0E04" w:themeColor="accent1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qFormat/>
    <w:rsid w:val="0010711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color w:val="8B0E04" w:themeColor="accent1"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qFormat/>
    <w:rsid w:val="00107117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/>
      <w:iCs/>
      <w:color w:val="8B0E04" w:themeColor="accent1"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qFormat/>
    <w:rsid w:val="008A551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qFormat/>
    <w:rsid w:val="008A551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Markeringsbobletekst">
    <w:name w:val="Balloon Text"/>
    <w:basedOn w:val="Normal"/>
    <w:link w:val="MarkeringsbobletekstTegn"/>
    <w:uiPriority w:val="99"/>
    <w:semiHidden/>
    <w:unhideWhenUsed/>
    <w:pPr>
      <w:spacing w:after="0" w:line="240" w:lineRule="auto"/>
    </w:pPr>
    <w:rPr>
      <w:rFonts w:ascii="Tahoma" w:hAnsi="Tahoma" w:cs="Tahoma"/>
      <w:sz w:val="22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Pr>
      <w:rFonts w:ascii="Tahoma" w:hAnsi="Tahoma" w:cs="Tahoma"/>
      <w:sz w:val="22"/>
      <w:szCs w:val="16"/>
    </w:rPr>
  </w:style>
  <w:style w:type="character" w:styleId="Pladsholdertekst">
    <w:name w:val="Placeholder Text"/>
    <w:basedOn w:val="Standardskrifttypeiafsnit"/>
    <w:uiPriority w:val="99"/>
    <w:semiHidden/>
    <w:rPr>
      <w:color w:val="808080"/>
    </w:rPr>
  </w:style>
  <w:style w:type="table" w:styleId="Tabel-Gitter">
    <w:name w:val="Table Grid"/>
    <w:basedOn w:val="Tabel-Normal"/>
    <w:uiPriority w:val="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Normal"/>
    <w:link w:val="TitelTegn"/>
    <w:uiPriority w:val="1"/>
    <w:qFormat/>
    <w:pPr>
      <w:spacing w:after="1000" w:line="240" w:lineRule="auto"/>
    </w:pPr>
    <w:rPr>
      <w:rFonts w:asciiTheme="majorHAnsi" w:eastAsiaTheme="majorEastAsia" w:hAnsiTheme="majorHAnsi" w:cstheme="majorBidi"/>
      <w:b/>
      <w:bCs/>
      <w:caps/>
      <w:sz w:val="68"/>
      <w:szCs w:val="68"/>
      <w14:textOutline w14:w="12700" w14:cap="sq" w14:cmpd="sng" w14:algn="ctr">
        <w14:solidFill>
          <w14:schemeClr w14:val="tx1">
            <w14:lumMod w14:val="85000"/>
            <w14:lumOff w14:val="15000"/>
          </w14:schemeClr>
        </w14:solidFill>
        <w14:prstDash w14:val="solid"/>
        <w14:miter w14:lim="800000"/>
      </w14:textOutline>
    </w:rPr>
  </w:style>
  <w:style w:type="character" w:customStyle="1" w:styleId="TitelTegn">
    <w:name w:val="Titel Tegn"/>
    <w:basedOn w:val="Standardskrifttypeiafsnit"/>
    <w:link w:val="Titel"/>
    <w:uiPriority w:val="1"/>
    <w:rsid w:val="00005485"/>
    <w:rPr>
      <w:rFonts w:asciiTheme="majorHAnsi" w:eastAsiaTheme="majorEastAsia" w:hAnsiTheme="majorHAnsi" w:cstheme="majorBidi"/>
      <w:b/>
      <w:bCs/>
      <w:caps/>
      <w:sz w:val="68"/>
      <w:szCs w:val="68"/>
      <w14:textOutline w14:w="12700" w14:cap="sq" w14:cmpd="sng" w14:algn="ctr">
        <w14:solidFill>
          <w14:schemeClr w14:val="tx1">
            <w14:lumMod w14:val="85000"/>
            <w14:lumOff w14:val="15000"/>
          </w14:schemeClr>
        </w14:solidFill>
        <w14:prstDash w14:val="solid"/>
        <w14:miter w14:lim="800000"/>
      </w14:textOutline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006B66"/>
    <w:rPr>
      <w:rFonts w:eastAsiaTheme="majorEastAsia" w:cstheme="majorBidi"/>
      <w:sz w:val="114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F127B6"/>
    <w:rPr>
      <w:rFonts w:eastAsiaTheme="majorEastAsia" w:cstheme="majorBidi"/>
      <w:caps/>
      <w:sz w:val="66"/>
    </w:rPr>
  </w:style>
  <w:style w:type="paragraph" w:styleId="Sidehoved">
    <w:name w:val="header"/>
    <w:basedOn w:val="Normal"/>
    <w:link w:val="SidehovedTegn"/>
    <w:uiPriority w:val="99"/>
    <w:unhideWhenUsed/>
    <w:rsid w:val="00162559"/>
    <w:pPr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162559"/>
  </w:style>
  <w:style w:type="paragraph" w:styleId="Sidefod">
    <w:name w:val="footer"/>
    <w:basedOn w:val="Normal"/>
    <w:link w:val="SidefodTegn"/>
    <w:uiPriority w:val="99"/>
    <w:unhideWhenUsed/>
    <w:rsid w:val="00162559"/>
    <w:pPr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162559"/>
  </w:style>
  <w:style w:type="paragraph" w:styleId="Bibliografi">
    <w:name w:val="Bibliography"/>
    <w:basedOn w:val="Normal"/>
    <w:next w:val="Normal"/>
    <w:uiPriority w:val="37"/>
    <w:semiHidden/>
    <w:unhideWhenUsed/>
    <w:rsid w:val="008A5513"/>
  </w:style>
  <w:style w:type="paragraph" w:styleId="Bloktekst">
    <w:name w:val="Block Text"/>
    <w:basedOn w:val="Normal"/>
    <w:uiPriority w:val="99"/>
    <w:semiHidden/>
    <w:unhideWhenUsed/>
    <w:rsid w:val="008A5513"/>
    <w:pPr>
      <w:pBdr>
        <w:top w:val="single" w:sz="2" w:space="10" w:color="8B0E04" w:themeColor="accent1" w:shadow="1"/>
        <w:left w:val="single" w:sz="2" w:space="10" w:color="8B0E04" w:themeColor="accent1" w:shadow="1"/>
        <w:bottom w:val="single" w:sz="2" w:space="10" w:color="8B0E04" w:themeColor="accent1" w:shadow="1"/>
        <w:right w:val="single" w:sz="2" w:space="10" w:color="8B0E04" w:themeColor="accent1" w:shadow="1"/>
      </w:pBdr>
      <w:ind w:left="1152" w:right="1152"/>
    </w:pPr>
    <w:rPr>
      <w:i/>
      <w:iCs/>
      <w:color w:val="8B0E04" w:themeColor="accent1"/>
    </w:rPr>
  </w:style>
  <w:style w:type="paragraph" w:styleId="Brdtekst">
    <w:name w:val="Body Text"/>
    <w:basedOn w:val="Normal"/>
    <w:link w:val="BrdtekstTegn"/>
    <w:uiPriority w:val="99"/>
    <w:semiHidden/>
    <w:unhideWhenUsed/>
    <w:rsid w:val="008A5513"/>
    <w:pPr>
      <w:spacing w:after="120"/>
    </w:pPr>
  </w:style>
  <w:style w:type="character" w:customStyle="1" w:styleId="BrdtekstTegn">
    <w:name w:val="Brødtekst Tegn"/>
    <w:basedOn w:val="Standardskrifttypeiafsnit"/>
    <w:link w:val="Brdtekst"/>
    <w:uiPriority w:val="99"/>
    <w:semiHidden/>
    <w:rsid w:val="008A5513"/>
  </w:style>
  <w:style w:type="paragraph" w:styleId="Brdtekst2">
    <w:name w:val="Body Text 2"/>
    <w:basedOn w:val="Normal"/>
    <w:link w:val="Brdtekst2Tegn"/>
    <w:uiPriority w:val="99"/>
    <w:semiHidden/>
    <w:unhideWhenUsed/>
    <w:rsid w:val="008A5513"/>
    <w:pPr>
      <w:spacing w:after="120" w:line="480" w:lineRule="auto"/>
    </w:pPr>
  </w:style>
  <w:style w:type="character" w:customStyle="1" w:styleId="Brdtekst2Tegn">
    <w:name w:val="Brødtekst 2 Tegn"/>
    <w:basedOn w:val="Standardskrifttypeiafsnit"/>
    <w:link w:val="Brdtekst2"/>
    <w:uiPriority w:val="99"/>
    <w:semiHidden/>
    <w:rsid w:val="008A5513"/>
  </w:style>
  <w:style w:type="paragraph" w:styleId="Brdtekst3">
    <w:name w:val="Body Text 3"/>
    <w:basedOn w:val="Normal"/>
    <w:link w:val="Brdtekst3Tegn"/>
    <w:uiPriority w:val="99"/>
    <w:semiHidden/>
    <w:unhideWhenUsed/>
    <w:rsid w:val="008A5513"/>
    <w:pPr>
      <w:spacing w:after="120"/>
    </w:pPr>
    <w:rPr>
      <w:sz w:val="22"/>
      <w:szCs w:val="16"/>
    </w:rPr>
  </w:style>
  <w:style w:type="character" w:customStyle="1" w:styleId="Brdtekst3Tegn">
    <w:name w:val="Brødtekst 3 Tegn"/>
    <w:basedOn w:val="Standardskrifttypeiafsnit"/>
    <w:link w:val="Brdtekst3"/>
    <w:uiPriority w:val="99"/>
    <w:semiHidden/>
    <w:rsid w:val="008A5513"/>
    <w:rPr>
      <w:sz w:val="22"/>
      <w:szCs w:val="16"/>
    </w:rPr>
  </w:style>
  <w:style w:type="paragraph" w:styleId="Brdtekst-frstelinjeindrykning1">
    <w:name w:val="Body Text First Indent"/>
    <w:basedOn w:val="Brdtekst"/>
    <w:link w:val="Brdtekst-frstelinjeindrykning1Tegn"/>
    <w:uiPriority w:val="99"/>
    <w:semiHidden/>
    <w:unhideWhenUsed/>
    <w:rsid w:val="008A5513"/>
    <w:pPr>
      <w:spacing w:after="200"/>
      <w:ind w:firstLine="360"/>
    </w:pPr>
  </w:style>
  <w:style w:type="character" w:customStyle="1" w:styleId="Brdtekst-frstelinjeindrykning1Tegn">
    <w:name w:val="Brødtekst - førstelinjeindrykning 1 Tegn"/>
    <w:basedOn w:val="BrdtekstTegn"/>
    <w:link w:val="Brdtekst-frstelinjeindrykning1"/>
    <w:uiPriority w:val="99"/>
    <w:semiHidden/>
    <w:rsid w:val="008A5513"/>
  </w:style>
  <w:style w:type="paragraph" w:styleId="Brdtekstindrykning">
    <w:name w:val="Body Text Indent"/>
    <w:basedOn w:val="Normal"/>
    <w:link w:val="BrdtekstindrykningTegn"/>
    <w:uiPriority w:val="99"/>
    <w:semiHidden/>
    <w:unhideWhenUsed/>
    <w:rsid w:val="008A5513"/>
    <w:pPr>
      <w:spacing w:after="120"/>
      <w:ind w:left="360"/>
    </w:pPr>
  </w:style>
  <w:style w:type="character" w:customStyle="1" w:styleId="BrdtekstindrykningTegn">
    <w:name w:val="Brødtekstindrykning Tegn"/>
    <w:basedOn w:val="Standardskrifttypeiafsnit"/>
    <w:link w:val="Brdtekstindrykning"/>
    <w:uiPriority w:val="99"/>
    <w:semiHidden/>
    <w:rsid w:val="008A5513"/>
  </w:style>
  <w:style w:type="paragraph" w:styleId="Brdtekst-frstelinjeindrykning2">
    <w:name w:val="Body Text First Indent 2"/>
    <w:basedOn w:val="Brdtekstindrykning"/>
    <w:link w:val="Brdtekst-frstelinjeindrykning2Tegn"/>
    <w:uiPriority w:val="99"/>
    <w:semiHidden/>
    <w:unhideWhenUsed/>
    <w:rsid w:val="008A5513"/>
    <w:pPr>
      <w:spacing w:after="200"/>
      <w:ind w:firstLine="360"/>
    </w:pPr>
  </w:style>
  <w:style w:type="character" w:customStyle="1" w:styleId="Brdtekst-frstelinjeindrykning2Tegn">
    <w:name w:val="Brødtekst - førstelinjeindrykning 2 Tegn"/>
    <w:basedOn w:val="BrdtekstindrykningTegn"/>
    <w:link w:val="Brdtekst-frstelinjeindrykning2"/>
    <w:uiPriority w:val="99"/>
    <w:semiHidden/>
    <w:rsid w:val="008A5513"/>
  </w:style>
  <w:style w:type="paragraph" w:styleId="Brdtekstindrykning2">
    <w:name w:val="Body Text Indent 2"/>
    <w:basedOn w:val="Normal"/>
    <w:link w:val="Brdtekstindrykning2Tegn"/>
    <w:uiPriority w:val="99"/>
    <w:semiHidden/>
    <w:unhideWhenUsed/>
    <w:rsid w:val="008A5513"/>
    <w:pPr>
      <w:spacing w:after="120" w:line="480" w:lineRule="auto"/>
      <w:ind w:left="360"/>
    </w:pPr>
  </w:style>
  <w:style w:type="character" w:customStyle="1" w:styleId="Brdtekstindrykning2Tegn">
    <w:name w:val="Brødtekstindrykning 2 Tegn"/>
    <w:basedOn w:val="Standardskrifttypeiafsnit"/>
    <w:link w:val="Brdtekstindrykning2"/>
    <w:uiPriority w:val="99"/>
    <w:semiHidden/>
    <w:rsid w:val="008A5513"/>
  </w:style>
  <w:style w:type="paragraph" w:styleId="Brdtekstindrykning3">
    <w:name w:val="Body Text Indent 3"/>
    <w:basedOn w:val="Normal"/>
    <w:link w:val="Brdtekstindrykning3Tegn"/>
    <w:uiPriority w:val="99"/>
    <w:semiHidden/>
    <w:unhideWhenUsed/>
    <w:rsid w:val="008A5513"/>
    <w:pPr>
      <w:spacing w:after="120"/>
      <w:ind w:left="360"/>
    </w:pPr>
    <w:rPr>
      <w:sz w:val="22"/>
      <w:szCs w:val="16"/>
    </w:rPr>
  </w:style>
  <w:style w:type="character" w:customStyle="1" w:styleId="Brdtekstindrykning3Tegn">
    <w:name w:val="Brødtekstindrykning 3 Tegn"/>
    <w:basedOn w:val="Standardskrifttypeiafsnit"/>
    <w:link w:val="Brdtekstindrykning3"/>
    <w:uiPriority w:val="99"/>
    <w:semiHidden/>
    <w:rsid w:val="008A5513"/>
    <w:rPr>
      <w:sz w:val="22"/>
      <w:szCs w:val="16"/>
    </w:rPr>
  </w:style>
  <w:style w:type="character" w:styleId="Bogenstitel">
    <w:name w:val="Book Title"/>
    <w:basedOn w:val="Standardskrifttypeiafsnit"/>
    <w:uiPriority w:val="33"/>
    <w:semiHidden/>
    <w:qFormat/>
    <w:rsid w:val="008A5513"/>
    <w:rPr>
      <w:b/>
      <w:bCs/>
      <w:i/>
      <w:iCs/>
      <w:spacing w:val="5"/>
    </w:rPr>
  </w:style>
  <w:style w:type="paragraph" w:styleId="Billedtekst">
    <w:name w:val="caption"/>
    <w:basedOn w:val="Normal"/>
    <w:next w:val="Normal"/>
    <w:uiPriority w:val="35"/>
    <w:semiHidden/>
    <w:unhideWhenUsed/>
    <w:qFormat/>
    <w:rsid w:val="008A5513"/>
    <w:pPr>
      <w:spacing w:line="240" w:lineRule="auto"/>
    </w:pPr>
    <w:rPr>
      <w:i/>
      <w:iCs/>
      <w:color w:val="5C4D4D" w:themeColor="text2"/>
      <w:sz w:val="22"/>
      <w:szCs w:val="18"/>
    </w:rPr>
  </w:style>
  <w:style w:type="paragraph" w:styleId="Sluthilsen">
    <w:name w:val="Closing"/>
    <w:basedOn w:val="Normal"/>
    <w:link w:val="SluthilsenTegn"/>
    <w:uiPriority w:val="99"/>
    <w:semiHidden/>
    <w:unhideWhenUsed/>
    <w:rsid w:val="008A5513"/>
    <w:pPr>
      <w:spacing w:after="0" w:line="240" w:lineRule="auto"/>
      <w:ind w:left="4320"/>
    </w:pPr>
  </w:style>
  <w:style w:type="character" w:customStyle="1" w:styleId="SluthilsenTegn">
    <w:name w:val="Sluthilsen Tegn"/>
    <w:basedOn w:val="Standardskrifttypeiafsnit"/>
    <w:link w:val="Sluthilsen"/>
    <w:uiPriority w:val="99"/>
    <w:semiHidden/>
    <w:rsid w:val="008A5513"/>
  </w:style>
  <w:style w:type="table" w:styleId="Farvetgitter">
    <w:name w:val="Colorful Grid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vetgitter-fremhvningsfarve1">
    <w:name w:val="Colorful Grid Accent 1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BCB7" w:themeFill="accent1" w:themeFillTint="33"/>
    </w:tcPr>
    <w:tblStylePr w:type="firstRow">
      <w:rPr>
        <w:b/>
        <w:bCs/>
      </w:rPr>
      <w:tblPr/>
      <w:tcPr>
        <w:shd w:val="clear" w:color="auto" w:fill="FB7970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7970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670A0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670A03" w:themeFill="accent1" w:themeFillShade="BF"/>
      </w:tcPr>
    </w:tblStylePr>
    <w:tblStylePr w:type="band1Vert">
      <w:tblPr/>
      <w:tcPr>
        <w:shd w:val="clear" w:color="auto" w:fill="FA594D" w:themeFill="accent1" w:themeFillTint="7F"/>
      </w:tcPr>
    </w:tblStylePr>
    <w:tblStylePr w:type="band1Horz">
      <w:tblPr/>
      <w:tcPr>
        <w:shd w:val="clear" w:color="auto" w:fill="FA594D" w:themeFill="accent1" w:themeFillTint="7F"/>
      </w:tcPr>
    </w:tblStylePr>
  </w:style>
  <w:style w:type="table" w:styleId="Farvetgitter-fremhvningsfarve2">
    <w:name w:val="Colorful Grid Accent 2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EEDD4" w:themeFill="accent2" w:themeFillTint="33"/>
    </w:tcPr>
    <w:tblStylePr w:type="firstRow">
      <w:rPr>
        <w:b/>
        <w:bCs/>
      </w:rPr>
      <w:tblPr/>
      <w:tcPr>
        <w:shd w:val="clear" w:color="auto" w:fill="9DDCA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DDCA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236230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236230" w:themeFill="accent2" w:themeFillShade="BF"/>
      </w:tcPr>
    </w:tblStylePr>
    <w:tblStylePr w:type="band1Vert">
      <w:tblPr/>
      <w:tcPr>
        <w:shd w:val="clear" w:color="auto" w:fill="85D395" w:themeFill="accent2" w:themeFillTint="7F"/>
      </w:tcPr>
    </w:tblStylePr>
    <w:tblStylePr w:type="band1Horz">
      <w:tblPr/>
      <w:tcPr>
        <w:shd w:val="clear" w:color="auto" w:fill="85D395" w:themeFill="accent2" w:themeFillTint="7F"/>
      </w:tcPr>
    </w:tblStylePr>
  </w:style>
  <w:style w:type="table" w:styleId="Farvetgitter-fremhvningsfarve3">
    <w:name w:val="Colorful Grid Accent 3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CE3FF" w:themeFill="accent3" w:themeFillTint="33"/>
    </w:tcPr>
    <w:tblStylePr w:type="firstRow">
      <w:rPr>
        <w:b/>
        <w:bCs/>
      </w:rPr>
      <w:tblPr/>
      <w:tcPr>
        <w:shd w:val="clear" w:color="auto" w:fill="7AC8FF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AC8FF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004E85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004E85" w:themeFill="accent3" w:themeFillShade="BF"/>
      </w:tcPr>
    </w:tblStylePr>
    <w:tblStylePr w:type="band1Vert">
      <w:tblPr/>
      <w:tcPr>
        <w:shd w:val="clear" w:color="auto" w:fill="59BBFF" w:themeFill="accent3" w:themeFillTint="7F"/>
      </w:tcPr>
    </w:tblStylePr>
    <w:tblStylePr w:type="band1Horz">
      <w:tblPr/>
      <w:tcPr>
        <w:shd w:val="clear" w:color="auto" w:fill="59BBFF" w:themeFill="accent3" w:themeFillTint="7F"/>
      </w:tcPr>
    </w:tblStylePr>
  </w:style>
  <w:style w:type="table" w:styleId="Farvetgitter-fremhvningsfarve4">
    <w:name w:val="Colorful Grid Accent 4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DD2" w:themeFill="accent4" w:themeFillTint="33"/>
    </w:tcPr>
    <w:tblStylePr w:type="firstRow">
      <w:rPr>
        <w:b/>
        <w:bCs/>
      </w:rPr>
      <w:tblPr/>
      <w:tcPr>
        <w:shd w:val="clear" w:color="auto" w:fill="F1BCA6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1BCA6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A74119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A74119" w:themeFill="accent4" w:themeFillShade="BF"/>
      </w:tcPr>
    </w:tblStylePr>
    <w:tblStylePr w:type="band1Vert">
      <w:tblPr/>
      <w:tcPr>
        <w:shd w:val="clear" w:color="auto" w:fill="EEAB91" w:themeFill="accent4" w:themeFillTint="7F"/>
      </w:tcPr>
    </w:tblStylePr>
    <w:tblStylePr w:type="band1Horz">
      <w:tblPr/>
      <w:tcPr>
        <w:shd w:val="clear" w:color="auto" w:fill="EEAB91" w:themeFill="accent4" w:themeFillTint="7F"/>
      </w:tcPr>
    </w:tblStylePr>
  </w:style>
  <w:style w:type="table" w:styleId="Farvetgitter-fremhvningsfarve5">
    <w:name w:val="Colorful Grid Accent 5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FD3EE" w:themeFill="accent5" w:themeFillTint="33"/>
    </w:tcPr>
    <w:tblStylePr w:type="firstRow">
      <w:rPr>
        <w:b/>
        <w:bCs/>
      </w:rPr>
      <w:tblPr/>
      <w:tcPr>
        <w:shd w:val="clear" w:color="auto" w:fill="C0A7DD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0A7DD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4B2B6F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4B2B6F" w:themeFill="accent5" w:themeFillShade="BF"/>
      </w:tcPr>
    </w:tblStylePr>
    <w:tblStylePr w:type="band1Vert">
      <w:tblPr/>
      <w:tcPr>
        <w:shd w:val="clear" w:color="auto" w:fill="B192D4" w:themeFill="accent5" w:themeFillTint="7F"/>
      </w:tcPr>
    </w:tblStylePr>
    <w:tblStylePr w:type="band1Horz">
      <w:tblPr/>
      <w:tcPr>
        <w:shd w:val="clear" w:color="auto" w:fill="B192D4" w:themeFill="accent5" w:themeFillTint="7F"/>
      </w:tcPr>
    </w:tblStylePr>
  </w:style>
  <w:style w:type="table" w:styleId="Farvetgitter-fremhvningsfarve6">
    <w:name w:val="Colorful Grid Accent 6"/>
    <w:basedOn w:val="Tabel-Normal"/>
    <w:uiPriority w:val="73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FD7" w:themeFill="accent6" w:themeFillTint="33"/>
    </w:tcPr>
    <w:tblStylePr w:type="firstRow">
      <w:rPr>
        <w:b/>
        <w:bCs/>
      </w:rPr>
      <w:tblPr/>
      <w:tcPr>
        <w:shd w:val="clear" w:color="auto" w:fill="FBDFA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FA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DA8E09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DA8E09" w:themeFill="accent6" w:themeFillShade="BF"/>
      </w:tcPr>
    </w:tblStylePr>
    <w:tblStylePr w:type="band1Vert">
      <w:tblPr/>
      <w:tcPr>
        <w:shd w:val="clear" w:color="auto" w:fill="FBD89C" w:themeFill="accent6" w:themeFillTint="7F"/>
      </w:tcPr>
    </w:tblStylePr>
    <w:tblStylePr w:type="band1Horz">
      <w:tblPr/>
      <w:tcPr>
        <w:shd w:val="clear" w:color="auto" w:fill="FBD89C" w:themeFill="accent6" w:themeFillTint="7F"/>
      </w:tcPr>
    </w:tblStylePr>
  </w:style>
  <w:style w:type="table" w:styleId="Farvetliste">
    <w:name w:val="Colorful List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56933" w:themeFill="accent2" w:themeFillShade="CC"/>
      </w:tcPr>
    </w:tblStylePr>
    <w:tblStylePr w:type="lastRow">
      <w:rPr>
        <w:b/>
        <w:bCs/>
        <w:color w:val="256933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Farvetliste-fremhvningsfarve1">
    <w:name w:val="Colorful List Accent 1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DEDC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56933" w:themeFill="accent2" w:themeFillShade="CC"/>
      </w:tcPr>
    </w:tblStylePr>
    <w:tblStylePr w:type="lastRow">
      <w:rPr>
        <w:b/>
        <w:bCs/>
        <w:color w:val="256933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ACA6" w:themeFill="accent1" w:themeFillTint="3F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Farvetliste-fremhvningsfarve2">
    <w:name w:val="Colorful List Accent 2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F6E9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56933" w:themeFill="accent2" w:themeFillShade="CC"/>
      </w:tcPr>
    </w:tblStylePr>
    <w:tblStylePr w:type="lastRow">
      <w:rPr>
        <w:b/>
        <w:bCs/>
        <w:color w:val="256933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2E9CA" w:themeFill="accent2" w:themeFillTint="3F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Farvetliste-fremhvningsfarve3">
    <w:name w:val="Colorful List Accent 3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EF1FF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2451B" w:themeFill="accent4" w:themeFillShade="CC"/>
      </w:tcPr>
    </w:tblStylePr>
    <w:tblStylePr w:type="lastRow">
      <w:rPr>
        <w:b/>
        <w:bCs/>
        <w:color w:val="B2451B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CDDFF" w:themeFill="accent3" w:themeFillTint="3F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Farvetliste-fremhvningsfarve4">
    <w:name w:val="Colorful List Accent 4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BEEE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48E" w:themeFill="accent3" w:themeFillShade="CC"/>
      </w:tcPr>
    </w:tblStylePr>
    <w:tblStylePr w:type="lastRow">
      <w:rPr>
        <w:b/>
        <w:bCs/>
        <w:color w:val="00548E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D5C8" w:themeFill="accent4" w:themeFillTint="3F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Farvetliste-fremhvningsfarve5">
    <w:name w:val="Colorful List Accent 5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FE9F6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99709" w:themeFill="accent6" w:themeFillShade="CC"/>
      </w:tcPr>
    </w:tblStylePr>
    <w:tblStylePr w:type="lastRow">
      <w:rPr>
        <w:b/>
        <w:bCs/>
        <w:color w:val="E99709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8C9EA" w:themeFill="accent5" w:themeFillTint="3F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Farvetliste-fremhvningsfarve6">
    <w:name w:val="Colorful List Accent 6"/>
    <w:basedOn w:val="Tabel-Normal"/>
    <w:uiPriority w:val="72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7EB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02E76" w:themeFill="accent5" w:themeFillShade="CC"/>
      </w:tcPr>
    </w:tblStylePr>
    <w:tblStylePr w:type="lastRow">
      <w:rPr>
        <w:b/>
        <w:bCs/>
        <w:color w:val="502E76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BCD" w:themeFill="accent6" w:themeFillTint="3F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Farvetskygge">
    <w:name w:val="Colorful Shading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F844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F844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vetskygge-fremhvningsfarve1">
    <w:name w:val="Colorful Shading Accent 1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F8440" w:themeColor="accent2"/>
        <w:left w:val="single" w:sz="4" w:space="0" w:color="8B0E04" w:themeColor="accent1"/>
        <w:bottom w:val="single" w:sz="4" w:space="0" w:color="8B0E04" w:themeColor="accent1"/>
        <w:right w:val="single" w:sz="4" w:space="0" w:color="8B0E04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DEDC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F844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3080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30802" w:themeColor="accent1" w:themeShade="99"/>
          <w:insideV w:val="nil"/>
        </w:tcBorders>
        <w:shd w:val="clear" w:color="auto" w:fill="53080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0802" w:themeFill="accent1" w:themeFillShade="99"/>
      </w:tcPr>
    </w:tblStylePr>
    <w:tblStylePr w:type="band1Vert">
      <w:tblPr/>
      <w:tcPr>
        <w:shd w:val="clear" w:color="auto" w:fill="FB7970" w:themeFill="accent1" w:themeFillTint="66"/>
      </w:tcPr>
    </w:tblStylePr>
    <w:tblStylePr w:type="band1Horz">
      <w:tblPr/>
      <w:tcPr>
        <w:shd w:val="clear" w:color="auto" w:fill="FA594D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vetskygge-fremhvningsfarve2">
    <w:name w:val="Colorful Shading Accent 2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F8440" w:themeColor="accent2"/>
        <w:left w:val="single" w:sz="4" w:space="0" w:color="2F8440" w:themeColor="accent2"/>
        <w:bottom w:val="single" w:sz="4" w:space="0" w:color="2F8440" w:themeColor="accent2"/>
        <w:right w:val="single" w:sz="4" w:space="0" w:color="2F844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F6E9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F844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C4F26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C4F26" w:themeColor="accent2" w:themeShade="99"/>
          <w:insideV w:val="nil"/>
        </w:tcBorders>
        <w:shd w:val="clear" w:color="auto" w:fill="1C4F26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4F26" w:themeFill="accent2" w:themeFillShade="99"/>
      </w:tcPr>
    </w:tblStylePr>
    <w:tblStylePr w:type="band1Vert">
      <w:tblPr/>
      <w:tcPr>
        <w:shd w:val="clear" w:color="auto" w:fill="9DDCA9" w:themeFill="accent2" w:themeFillTint="66"/>
      </w:tcPr>
    </w:tblStylePr>
    <w:tblStylePr w:type="band1Horz">
      <w:tblPr/>
      <w:tcPr>
        <w:shd w:val="clear" w:color="auto" w:fill="85D395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vetskygge-fremhvningsfarve3">
    <w:name w:val="Colorful Shading Accent 3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E5823" w:themeColor="accent4"/>
        <w:left w:val="single" w:sz="4" w:space="0" w:color="006AB2" w:themeColor="accent3"/>
        <w:bottom w:val="single" w:sz="4" w:space="0" w:color="006AB2" w:themeColor="accent3"/>
        <w:right w:val="single" w:sz="4" w:space="0" w:color="006AB2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F1FF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5823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3F6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3F6A" w:themeColor="accent3" w:themeShade="99"/>
          <w:insideV w:val="nil"/>
        </w:tcBorders>
        <w:shd w:val="clear" w:color="auto" w:fill="003F6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F6A" w:themeFill="accent3" w:themeFillShade="99"/>
      </w:tcPr>
    </w:tblStylePr>
    <w:tblStylePr w:type="band1Vert">
      <w:tblPr/>
      <w:tcPr>
        <w:shd w:val="clear" w:color="auto" w:fill="7AC8FF" w:themeFill="accent3" w:themeFillTint="66"/>
      </w:tcPr>
    </w:tblStylePr>
    <w:tblStylePr w:type="band1Horz">
      <w:tblPr/>
      <w:tcPr>
        <w:shd w:val="clear" w:color="auto" w:fill="59BBFF" w:themeFill="accent3" w:themeFillTint="7F"/>
      </w:tcPr>
    </w:tblStylePr>
  </w:style>
  <w:style w:type="table" w:styleId="Farvetskygge-fremhvningsfarve4">
    <w:name w:val="Colorful Shading Accent 4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6AB2" w:themeColor="accent3"/>
        <w:left w:val="single" w:sz="4" w:space="0" w:color="DE5823" w:themeColor="accent4"/>
        <w:bottom w:val="single" w:sz="4" w:space="0" w:color="DE5823" w:themeColor="accent4"/>
        <w:right w:val="single" w:sz="4" w:space="0" w:color="DE5823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EEE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6AB2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53414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53414" w:themeColor="accent4" w:themeShade="99"/>
          <w:insideV w:val="nil"/>
        </w:tcBorders>
        <w:shd w:val="clear" w:color="auto" w:fill="853414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53414" w:themeFill="accent4" w:themeFillShade="99"/>
      </w:tcPr>
    </w:tblStylePr>
    <w:tblStylePr w:type="band1Vert">
      <w:tblPr/>
      <w:tcPr>
        <w:shd w:val="clear" w:color="auto" w:fill="F1BCA6" w:themeFill="accent4" w:themeFillTint="66"/>
      </w:tcPr>
    </w:tblStylePr>
    <w:tblStylePr w:type="band1Horz">
      <w:tblPr/>
      <w:tcPr>
        <w:shd w:val="clear" w:color="auto" w:fill="EEAB91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vetskygge-fremhvningsfarve5">
    <w:name w:val="Colorful Shading Accent 5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B239" w:themeColor="accent6"/>
        <w:left w:val="single" w:sz="4" w:space="0" w:color="653A95" w:themeColor="accent5"/>
        <w:bottom w:val="single" w:sz="4" w:space="0" w:color="653A95" w:themeColor="accent5"/>
        <w:right w:val="single" w:sz="4" w:space="0" w:color="653A95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E9F6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B23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C2259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C2259" w:themeColor="accent5" w:themeShade="99"/>
          <w:insideV w:val="nil"/>
        </w:tcBorders>
        <w:shd w:val="clear" w:color="auto" w:fill="3C2259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C2259" w:themeFill="accent5" w:themeFillShade="99"/>
      </w:tcPr>
    </w:tblStylePr>
    <w:tblStylePr w:type="band1Vert">
      <w:tblPr/>
      <w:tcPr>
        <w:shd w:val="clear" w:color="auto" w:fill="C0A7DD" w:themeFill="accent5" w:themeFillTint="66"/>
      </w:tcPr>
    </w:tblStylePr>
    <w:tblStylePr w:type="band1Horz">
      <w:tblPr/>
      <w:tcPr>
        <w:shd w:val="clear" w:color="auto" w:fill="B192D4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vetskygge-fremhvningsfarve6">
    <w:name w:val="Colorful Shading Accent 6"/>
    <w:basedOn w:val="Tabel-Normal"/>
    <w:uiPriority w:val="71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653A95" w:themeColor="accent5"/>
        <w:left w:val="single" w:sz="4" w:space="0" w:color="F7B239" w:themeColor="accent6"/>
        <w:bottom w:val="single" w:sz="4" w:space="0" w:color="F7B239" w:themeColor="accent6"/>
        <w:right w:val="single" w:sz="4" w:space="0" w:color="F7B239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7EB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53A95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AF7107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F7107" w:themeColor="accent6" w:themeShade="99"/>
          <w:insideV w:val="nil"/>
        </w:tcBorders>
        <w:shd w:val="clear" w:color="auto" w:fill="AF7107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F7107" w:themeFill="accent6" w:themeFillShade="99"/>
      </w:tcPr>
    </w:tblStylePr>
    <w:tblStylePr w:type="band1Vert">
      <w:tblPr/>
      <w:tcPr>
        <w:shd w:val="clear" w:color="auto" w:fill="FBDFAF" w:themeFill="accent6" w:themeFillTint="66"/>
      </w:tcPr>
    </w:tblStylePr>
    <w:tblStylePr w:type="band1Horz">
      <w:tblPr/>
      <w:tcPr>
        <w:shd w:val="clear" w:color="auto" w:fill="FBD89C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Kommentarhenvisning">
    <w:name w:val="annotation reference"/>
    <w:basedOn w:val="Standardskrifttypeiafsnit"/>
    <w:uiPriority w:val="99"/>
    <w:semiHidden/>
    <w:unhideWhenUsed/>
    <w:rsid w:val="008A5513"/>
    <w:rPr>
      <w:sz w:val="22"/>
      <w:szCs w:val="16"/>
    </w:rPr>
  </w:style>
  <w:style w:type="paragraph" w:styleId="Kommentartekst">
    <w:name w:val="annotation text"/>
    <w:basedOn w:val="Normal"/>
    <w:link w:val="KommentartekstTegn"/>
    <w:uiPriority w:val="99"/>
    <w:semiHidden/>
    <w:unhideWhenUsed/>
    <w:rsid w:val="008A5513"/>
    <w:pPr>
      <w:spacing w:line="240" w:lineRule="auto"/>
    </w:pPr>
    <w:rPr>
      <w:sz w:val="22"/>
      <w:szCs w:val="20"/>
    </w:rPr>
  </w:style>
  <w:style w:type="character" w:customStyle="1" w:styleId="KommentartekstTegn">
    <w:name w:val="Kommentartekst Tegn"/>
    <w:basedOn w:val="Standardskrifttypeiafsnit"/>
    <w:link w:val="Kommentartekst"/>
    <w:uiPriority w:val="99"/>
    <w:semiHidden/>
    <w:rsid w:val="008A5513"/>
    <w:rPr>
      <w:sz w:val="22"/>
      <w:szCs w:val="20"/>
    </w:rPr>
  </w:style>
  <w:style w:type="paragraph" w:styleId="Kommentaremne">
    <w:name w:val="annotation subject"/>
    <w:basedOn w:val="Kommentartekst"/>
    <w:next w:val="Kommentartekst"/>
    <w:link w:val="KommentaremneTegn"/>
    <w:uiPriority w:val="99"/>
    <w:semiHidden/>
    <w:unhideWhenUsed/>
    <w:rsid w:val="008A5513"/>
    <w:rPr>
      <w:b/>
      <w:bCs/>
    </w:rPr>
  </w:style>
  <w:style w:type="character" w:customStyle="1" w:styleId="KommentaremneTegn">
    <w:name w:val="Kommentaremne Tegn"/>
    <w:basedOn w:val="KommentartekstTegn"/>
    <w:link w:val="Kommentaremne"/>
    <w:uiPriority w:val="99"/>
    <w:semiHidden/>
    <w:rsid w:val="008A5513"/>
    <w:rPr>
      <w:b/>
      <w:bCs/>
      <w:sz w:val="22"/>
      <w:szCs w:val="20"/>
    </w:rPr>
  </w:style>
  <w:style w:type="table" w:styleId="Mrkliste">
    <w:name w:val="Dark List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Mrkliste-fremhvningsfarve1">
    <w:name w:val="Dark List Accent 1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B0E04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50602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70A0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70A0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70A0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70A03" w:themeFill="accent1" w:themeFillShade="BF"/>
      </w:tcPr>
    </w:tblStylePr>
  </w:style>
  <w:style w:type="table" w:styleId="Mrkliste-fremhvningsfarve2">
    <w:name w:val="Dark List Accent 2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F844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7411F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36230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36230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36230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36230" w:themeFill="accent2" w:themeFillShade="BF"/>
      </w:tcPr>
    </w:tblStylePr>
  </w:style>
  <w:style w:type="table" w:styleId="Mrkliste-fremhvningsfarve3">
    <w:name w:val="Dark List Accent 3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6AB2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345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4E85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4E85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4E85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4E85" w:themeFill="accent3" w:themeFillShade="BF"/>
      </w:tcPr>
    </w:tblStylePr>
  </w:style>
  <w:style w:type="table" w:styleId="Mrkliste-fremhvningsfarve4">
    <w:name w:val="Dark List Accent 4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E5823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E2B1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74119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74119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4119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4119" w:themeFill="accent4" w:themeFillShade="BF"/>
      </w:tcPr>
    </w:tblStylePr>
  </w:style>
  <w:style w:type="table" w:styleId="Mrkliste-fremhvningsfarve5">
    <w:name w:val="Dark List Accent 5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653A95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1D4A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B2B6F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B2B6F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2B6F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2B6F" w:themeFill="accent5" w:themeFillShade="BF"/>
      </w:tcPr>
    </w:tblStylePr>
  </w:style>
  <w:style w:type="table" w:styleId="Mrkliste-fremhvningsfarve6">
    <w:name w:val="Dark List Accent 6"/>
    <w:basedOn w:val="Tabel-Normal"/>
    <w:uiPriority w:val="70"/>
    <w:semiHidden/>
    <w:unhideWhenUsed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B239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15E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A8E09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A8E09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8E09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8E09" w:themeFill="accent6" w:themeFillShade="BF"/>
      </w:tcPr>
    </w:tblStylePr>
  </w:style>
  <w:style w:type="paragraph" w:styleId="Dato">
    <w:name w:val="Date"/>
    <w:basedOn w:val="Normal"/>
    <w:next w:val="Normal"/>
    <w:link w:val="DatoTegn"/>
    <w:uiPriority w:val="99"/>
    <w:semiHidden/>
    <w:unhideWhenUsed/>
    <w:rsid w:val="008A5513"/>
  </w:style>
  <w:style w:type="character" w:customStyle="1" w:styleId="DatoTegn">
    <w:name w:val="Dato Tegn"/>
    <w:basedOn w:val="Standardskrifttypeiafsnit"/>
    <w:link w:val="Dato"/>
    <w:uiPriority w:val="99"/>
    <w:semiHidden/>
    <w:rsid w:val="008A5513"/>
  </w:style>
  <w:style w:type="paragraph" w:styleId="Dokumentoversigt">
    <w:name w:val="Document Map"/>
    <w:basedOn w:val="Normal"/>
    <w:link w:val="DokumentoversigtTegn"/>
    <w:uiPriority w:val="99"/>
    <w:semiHidden/>
    <w:unhideWhenUsed/>
    <w:rsid w:val="008A5513"/>
    <w:pPr>
      <w:spacing w:after="0" w:line="240" w:lineRule="auto"/>
    </w:pPr>
    <w:rPr>
      <w:rFonts w:ascii="Segoe UI" w:hAnsi="Segoe UI" w:cs="Segoe UI"/>
      <w:sz w:val="22"/>
      <w:szCs w:val="16"/>
    </w:rPr>
  </w:style>
  <w:style w:type="character" w:customStyle="1" w:styleId="DokumentoversigtTegn">
    <w:name w:val="Dokumentoversigt Tegn"/>
    <w:basedOn w:val="Standardskrifttypeiafsnit"/>
    <w:link w:val="Dokumentoversigt"/>
    <w:uiPriority w:val="99"/>
    <w:semiHidden/>
    <w:rsid w:val="008A5513"/>
    <w:rPr>
      <w:rFonts w:ascii="Segoe UI" w:hAnsi="Segoe UI" w:cs="Segoe UI"/>
      <w:sz w:val="22"/>
      <w:szCs w:val="16"/>
    </w:rPr>
  </w:style>
  <w:style w:type="paragraph" w:styleId="Mailsignatur">
    <w:name w:val="E-mail Signature"/>
    <w:basedOn w:val="Normal"/>
    <w:link w:val="MailsignaturTegn"/>
    <w:uiPriority w:val="99"/>
    <w:semiHidden/>
    <w:unhideWhenUsed/>
    <w:rsid w:val="008A5513"/>
    <w:pPr>
      <w:spacing w:after="0" w:line="240" w:lineRule="auto"/>
    </w:pPr>
  </w:style>
  <w:style w:type="character" w:customStyle="1" w:styleId="MailsignaturTegn">
    <w:name w:val="Mailsignatur Tegn"/>
    <w:basedOn w:val="Standardskrifttypeiafsnit"/>
    <w:link w:val="Mailsignatur"/>
    <w:uiPriority w:val="99"/>
    <w:semiHidden/>
    <w:rsid w:val="008A5513"/>
  </w:style>
  <w:style w:type="character" w:styleId="Fremhv">
    <w:name w:val="Emphasis"/>
    <w:basedOn w:val="Standardskrifttypeiafsnit"/>
    <w:uiPriority w:val="20"/>
    <w:semiHidden/>
    <w:qFormat/>
    <w:rsid w:val="00107117"/>
    <w:rPr>
      <w:b/>
      <w:i/>
      <w:iCs/>
    </w:rPr>
  </w:style>
  <w:style w:type="character" w:styleId="Slutnotehenvisning">
    <w:name w:val="endnote reference"/>
    <w:basedOn w:val="Standardskrifttypeiafsnit"/>
    <w:uiPriority w:val="99"/>
    <w:semiHidden/>
    <w:unhideWhenUsed/>
    <w:rsid w:val="008A5513"/>
    <w:rPr>
      <w:vertAlign w:val="superscript"/>
    </w:rPr>
  </w:style>
  <w:style w:type="paragraph" w:styleId="Slutnotetekst">
    <w:name w:val="endnote text"/>
    <w:basedOn w:val="Normal"/>
    <w:link w:val="SlutnotetekstTegn"/>
    <w:uiPriority w:val="99"/>
    <w:semiHidden/>
    <w:unhideWhenUsed/>
    <w:rsid w:val="008A5513"/>
    <w:pPr>
      <w:spacing w:after="0" w:line="240" w:lineRule="auto"/>
    </w:pPr>
    <w:rPr>
      <w:sz w:val="22"/>
      <w:szCs w:val="20"/>
    </w:rPr>
  </w:style>
  <w:style w:type="character" w:customStyle="1" w:styleId="SlutnotetekstTegn">
    <w:name w:val="Slutnotetekst Tegn"/>
    <w:basedOn w:val="Standardskrifttypeiafsnit"/>
    <w:link w:val="Slutnotetekst"/>
    <w:uiPriority w:val="99"/>
    <w:semiHidden/>
    <w:rsid w:val="008A5513"/>
    <w:rPr>
      <w:sz w:val="22"/>
      <w:szCs w:val="20"/>
    </w:rPr>
  </w:style>
  <w:style w:type="paragraph" w:styleId="Modtageradresse">
    <w:name w:val="envelope address"/>
    <w:basedOn w:val="Normal"/>
    <w:uiPriority w:val="99"/>
    <w:semiHidden/>
    <w:unhideWhenUsed/>
    <w:rsid w:val="008A5513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Afsenderadresse">
    <w:name w:val="envelope return"/>
    <w:basedOn w:val="Normal"/>
    <w:uiPriority w:val="99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character" w:styleId="BesgtLink">
    <w:name w:val="FollowedHyperlink"/>
    <w:basedOn w:val="Standardskrifttypeiafsnit"/>
    <w:uiPriority w:val="99"/>
    <w:semiHidden/>
    <w:unhideWhenUsed/>
    <w:rsid w:val="008A5513"/>
    <w:rPr>
      <w:color w:val="653A95" w:themeColor="followedHyperlink"/>
      <w:u w:val="single"/>
    </w:rPr>
  </w:style>
  <w:style w:type="character" w:styleId="Fodnotehenvisning">
    <w:name w:val="footnote reference"/>
    <w:basedOn w:val="Standardskrifttypeiafsnit"/>
    <w:uiPriority w:val="99"/>
    <w:semiHidden/>
    <w:unhideWhenUsed/>
    <w:rsid w:val="008A5513"/>
    <w:rPr>
      <w:vertAlign w:val="superscript"/>
    </w:rPr>
  </w:style>
  <w:style w:type="paragraph" w:styleId="Fodnotetekst">
    <w:name w:val="footnote text"/>
    <w:basedOn w:val="Normal"/>
    <w:link w:val="FodnotetekstTegn"/>
    <w:uiPriority w:val="99"/>
    <w:semiHidden/>
    <w:unhideWhenUsed/>
    <w:rsid w:val="008A5513"/>
    <w:pPr>
      <w:spacing w:after="0" w:line="240" w:lineRule="auto"/>
    </w:pPr>
    <w:rPr>
      <w:sz w:val="22"/>
      <w:szCs w:val="20"/>
    </w:rPr>
  </w:style>
  <w:style w:type="character" w:customStyle="1" w:styleId="FodnotetekstTegn">
    <w:name w:val="Fodnotetekst Tegn"/>
    <w:basedOn w:val="Standardskrifttypeiafsnit"/>
    <w:link w:val="Fodnotetekst"/>
    <w:uiPriority w:val="99"/>
    <w:semiHidden/>
    <w:rsid w:val="008A5513"/>
    <w:rPr>
      <w:sz w:val="22"/>
      <w:szCs w:val="20"/>
    </w:rPr>
  </w:style>
  <w:style w:type="table" w:styleId="Gittertabel1-lys">
    <w:name w:val="Grid Table 1 Light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1-lys-farve1">
    <w:name w:val="Grid Table 1 Light Accent 1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B7970" w:themeColor="accent1" w:themeTint="66"/>
        <w:left w:val="single" w:sz="4" w:space="0" w:color="FB7970" w:themeColor="accent1" w:themeTint="66"/>
        <w:bottom w:val="single" w:sz="4" w:space="0" w:color="FB7970" w:themeColor="accent1" w:themeTint="66"/>
        <w:right w:val="single" w:sz="4" w:space="0" w:color="FB7970" w:themeColor="accent1" w:themeTint="66"/>
        <w:insideH w:val="single" w:sz="4" w:space="0" w:color="FB7970" w:themeColor="accent1" w:themeTint="66"/>
        <w:insideV w:val="single" w:sz="4" w:space="0" w:color="FB7970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F8372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8372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1lys-farve2">
    <w:name w:val="Grid Table 1 Light Accent 2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9DDCA9" w:themeColor="accent2" w:themeTint="66"/>
        <w:left w:val="single" w:sz="4" w:space="0" w:color="9DDCA9" w:themeColor="accent2" w:themeTint="66"/>
        <w:bottom w:val="single" w:sz="4" w:space="0" w:color="9DDCA9" w:themeColor="accent2" w:themeTint="66"/>
        <w:right w:val="single" w:sz="4" w:space="0" w:color="9DDCA9" w:themeColor="accent2" w:themeTint="66"/>
        <w:insideH w:val="single" w:sz="4" w:space="0" w:color="9DDCA9" w:themeColor="accent2" w:themeTint="66"/>
        <w:insideV w:val="single" w:sz="4" w:space="0" w:color="9DDCA9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6CCA7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CCA7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1-lys-farve3">
    <w:name w:val="Grid Table 1 Light Accent 3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7AC8FF" w:themeColor="accent3" w:themeTint="66"/>
        <w:left w:val="single" w:sz="4" w:space="0" w:color="7AC8FF" w:themeColor="accent3" w:themeTint="66"/>
        <w:bottom w:val="single" w:sz="4" w:space="0" w:color="7AC8FF" w:themeColor="accent3" w:themeTint="66"/>
        <w:right w:val="single" w:sz="4" w:space="0" w:color="7AC8FF" w:themeColor="accent3" w:themeTint="66"/>
        <w:insideH w:val="single" w:sz="4" w:space="0" w:color="7AC8FF" w:themeColor="accent3" w:themeTint="66"/>
        <w:insideV w:val="single" w:sz="4" w:space="0" w:color="7AC8FF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37ADF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7AD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1-lys-farve4">
    <w:name w:val="Grid Table 1 Light Accent 4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1BCA6" w:themeColor="accent4" w:themeTint="66"/>
        <w:left w:val="single" w:sz="4" w:space="0" w:color="F1BCA6" w:themeColor="accent4" w:themeTint="66"/>
        <w:bottom w:val="single" w:sz="4" w:space="0" w:color="F1BCA6" w:themeColor="accent4" w:themeTint="66"/>
        <w:right w:val="single" w:sz="4" w:space="0" w:color="F1BCA6" w:themeColor="accent4" w:themeTint="66"/>
        <w:insideH w:val="single" w:sz="4" w:space="0" w:color="F1BCA6" w:themeColor="accent4" w:themeTint="66"/>
        <w:insideV w:val="single" w:sz="4" w:space="0" w:color="F1BCA6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EB9A7A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9A7A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1-lys-farve5">
    <w:name w:val="Grid Table 1 Light Accent 5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C0A7DD" w:themeColor="accent5" w:themeTint="66"/>
        <w:left w:val="single" w:sz="4" w:space="0" w:color="C0A7DD" w:themeColor="accent5" w:themeTint="66"/>
        <w:bottom w:val="single" w:sz="4" w:space="0" w:color="C0A7DD" w:themeColor="accent5" w:themeTint="66"/>
        <w:right w:val="single" w:sz="4" w:space="0" w:color="C0A7DD" w:themeColor="accent5" w:themeTint="66"/>
        <w:insideH w:val="single" w:sz="4" w:space="0" w:color="C0A7DD" w:themeColor="accent5" w:themeTint="66"/>
        <w:insideV w:val="single" w:sz="4" w:space="0" w:color="C0A7DD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A17CC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17CC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1-lys-farve6">
    <w:name w:val="Grid Table 1 Light Accent 6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BDFAF" w:themeColor="accent6" w:themeTint="66"/>
        <w:left w:val="single" w:sz="4" w:space="0" w:color="FBDFAF" w:themeColor="accent6" w:themeTint="66"/>
        <w:bottom w:val="single" w:sz="4" w:space="0" w:color="FBDFAF" w:themeColor="accent6" w:themeTint="66"/>
        <w:right w:val="single" w:sz="4" w:space="0" w:color="FBDFAF" w:themeColor="accent6" w:themeTint="66"/>
        <w:insideH w:val="single" w:sz="4" w:space="0" w:color="FBDFAF" w:themeColor="accent6" w:themeTint="66"/>
        <w:insideV w:val="single" w:sz="4" w:space="0" w:color="FBDFA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AD08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D08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tabel2">
    <w:name w:val="Grid Table 2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ittertabel2-farve1">
    <w:name w:val="Grid Table 2 Accent 1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F83728" w:themeColor="accent1" w:themeTint="99"/>
        <w:bottom w:val="single" w:sz="2" w:space="0" w:color="F83728" w:themeColor="accent1" w:themeTint="99"/>
        <w:insideH w:val="single" w:sz="2" w:space="0" w:color="F83728" w:themeColor="accent1" w:themeTint="99"/>
        <w:insideV w:val="single" w:sz="2" w:space="0" w:color="F83728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8372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8372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Gittertabel2-farve2">
    <w:name w:val="Grid Table 2 Accent 2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6CCA7F" w:themeColor="accent2" w:themeTint="99"/>
        <w:bottom w:val="single" w:sz="2" w:space="0" w:color="6CCA7F" w:themeColor="accent2" w:themeTint="99"/>
        <w:insideH w:val="single" w:sz="2" w:space="0" w:color="6CCA7F" w:themeColor="accent2" w:themeTint="99"/>
        <w:insideV w:val="single" w:sz="2" w:space="0" w:color="6CCA7F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CCA7F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CCA7F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Gittertabel2-farve3">
    <w:name w:val="Grid Table 2 Accent 3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37ADFF" w:themeColor="accent3" w:themeTint="99"/>
        <w:bottom w:val="single" w:sz="2" w:space="0" w:color="37ADFF" w:themeColor="accent3" w:themeTint="99"/>
        <w:insideH w:val="single" w:sz="2" w:space="0" w:color="37ADFF" w:themeColor="accent3" w:themeTint="99"/>
        <w:insideV w:val="single" w:sz="2" w:space="0" w:color="37ADFF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37ADFF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37ADFF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Gittertabel2-farve4">
    <w:name w:val="Grid Table 2 Accent 4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EB9A7A" w:themeColor="accent4" w:themeTint="99"/>
        <w:bottom w:val="single" w:sz="2" w:space="0" w:color="EB9A7A" w:themeColor="accent4" w:themeTint="99"/>
        <w:insideH w:val="single" w:sz="2" w:space="0" w:color="EB9A7A" w:themeColor="accent4" w:themeTint="99"/>
        <w:insideV w:val="single" w:sz="2" w:space="0" w:color="EB9A7A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9A7A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9A7A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Gittertabel2-farve5">
    <w:name w:val="Grid Table 2 Accent 5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A17CCC" w:themeColor="accent5" w:themeTint="99"/>
        <w:bottom w:val="single" w:sz="2" w:space="0" w:color="A17CCC" w:themeColor="accent5" w:themeTint="99"/>
        <w:insideH w:val="single" w:sz="2" w:space="0" w:color="A17CCC" w:themeColor="accent5" w:themeTint="99"/>
        <w:insideV w:val="single" w:sz="2" w:space="0" w:color="A17CCC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17CCC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17CCC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Gittertabel2-farve6">
    <w:name w:val="Grid Table 2 Accent 6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2" w:space="0" w:color="FAD088" w:themeColor="accent6" w:themeTint="99"/>
        <w:bottom w:val="single" w:sz="2" w:space="0" w:color="FAD088" w:themeColor="accent6" w:themeTint="99"/>
        <w:insideH w:val="single" w:sz="2" w:space="0" w:color="FAD088" w:themeColor="accent6" w:themeTint="99"/>
        <w:insideV w:val="single" w:sz="2" w:space="0" w:color="FAD088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D088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D088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Gittertabel3">
    <w:name w:val="Grid Table 3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tabel3-farve1">
    <w:name w:val="Grid Table 3 Accent 1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83728" w:themeColor="accent1" w:themeTint="99"/>
        <w:left w:val="single" w:sz="4" w:space="0" w:color="F83728" w:themeColor="accent1" w:themeTint="99"/>
        <w:bottom w:val="single" w:sz="4" w:space="0" w:color="F83728" w:themeColor="accent1" w:themeTint="99"/>
        <w:right w:val="single" w:sz="4" w:space="0" w:color="F83728" w:themeColor="accent1" w:themeTint="99"/>
        <w:insideH w:val="single" w:sz="4" w:space="0" w:color="F83728" w:themeColor="accent1" w:themeTint="99"/>
        <w:insideV w:val="single" w:sz="4" w:space="0" w:color="F8372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  <w:tblStylePr w:type="neCell">
      <w:tblPr/>
      <w:tcPr>
        <w:tcBorders>
          <w:bottom w:val="single" w:sz="4" w:space="0" w:color="F83728" w:themeColor="accent1" w:themeTint="99"/>
        </w:tcBorders>
      </w:tcPr>
    </w:tblStylePr>
    <w:tblStylePr w:type="nwCell">
      <w:tblPr/>
      <w:tcPr>
        <w:tcBorders>
          <w:bottom w:val="single" w:sz="4" w:space="0" w:color="F83728" w:themeColor="accent1" w:themeTint="99"/>
        </w:tcBorders>
      </w:tcPr>
    </w:tblStylePr>
    <w:tblStylePr w:type="seCell">
      <w:tblPr/>
      <w:tcPr>
        <w:tcBorders>
          <w:top w:val="single" w:sz="4" w:space="0" w:color="F83728" w:themeColor="accent1" w:themeTint="99"/>
        </w:tcBorders>
      </w:tcPr>
    </w:tblStylePr>
    <w:tblStylePr w:type="swCell">
      <w:tblPr/>
      <w:tcPr>
        <w:tcBorders>
          <w:top w:val="single" w:sz="4" w:space="0" w:color="F83728" w:themeColor="accent1" w:themeTint="99"/>
        </w:tcBorders>
      </w:tcPr>
    </w:tblStylePr>
  </w:style>
  <w:style w:type="table" w:styleId="Gittertabel3-farve2">
    <w:name w:val="Grid Table 3 Accent 2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CCA7F" w:themeColor="accent2" w:themeTint="99"/>
        <w:left w:val="single" w:sz="4" w:space="0" w:color="6CCA7F" w:themeColor="accent2" w:themeTint="99"/>
        <w:bottom w:val="single" w:sz="4" w:space="0" w:color="6CCA7F" w:themeColor="accent2" w:themeTint="99"/>
        <w:right w:val="single" w:sz="4" w:space="0" w:color="6CCA7F" w:themeColor="accent2" w:themeTint="99"/>
        <w:insideH w:val="single" w:sz="4" w:space="0" w:color="6CCA7F" w:themeColor="accent2" w:themeTint="99"/>
        <w:insideV w:val="single" w:sz="4" w:space="0" w:color="6CCA7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  <w:tblStylePr w:type="neCell">
      <w:tblPr/>
      <w:tcPr>
        <w:tcBorders>
          <w:bottom w:val="single" w:sz="4" w:space="0" w:color="6CCA7F" w:themeColor="accent2" w:themeTint="99"/>
        </w:tcBorders>
      </w:tcPr>
    </w:tblStylePr>
    <w:tblStylePr w:type="nwCell">
      <w:tblPr/>
      <w:tcPr>
        <w:tcBorders>
          <w:bottom w:val="single" w:sz="4" w:space="0" w:color="6CCA7F" w:themeColor="accent2" w:themeTint="99"/>
        </w:tcBorders>
      </w:tcPr>
    </w:tblStylePr>
    <w:tblStylePr w:type="seCell">
      <w:tblPr/>
      <w:tcPr>
        <w:tcBorders>
          <w:top w:val="single" w:sz="4" w:space="0" w:color="6CCA7F" w:themeColor="accent2" w:themeTint="99"/>
        </w:tcBorders>
      </w:tcPr>
    </w:tblStylePr>
    <w:tblStylePr w:type="swCell">
      <w:tblPr/>
      <w:tcPr>
        <w:tcBorders>
          <w:top w:val="single" w:sz="4" w:space="0" w:color="6CCA7F" w:themeColor="accent2" w:themeTint="99"/>
        </w:tcBorders>
      </w:tcPr>
    </w:tblStylePr>
  </w:style>
  <w:style w:type="table" w:styleId="Gittertabel3-farve3">
    <w:name w:val="Grid Table 3 Accent 3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37ADFF" w:themeColor="accent3" w:themeTint="99"/>
        <w:left w:val="single" w:sz="4" w:space="0" w:color="37ADFF" w:themeColor="accent3" w:themeTint="99"/>
        <w:bottom w:val="single" w:sz="4" w:space="0" w:color="37ADFF" w:themeColor="accent3" w:themeTint="99"/>
        <w:right w:val="single" w:sz="4" w:space="0" w:color="37ADFF" w:themeColor="accent3" w:themeTint="99"/>
        <w:insideH w:val="single" w:sz="4" w:space="0" w:color="37ADFF" w:themeColor="accent3" w:themeTint="99"/>
        <w:insideV w:val="single" w:sz="4" w:space="0" w:color="37ADFF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  <w:tblStylePr w:type="neCell">
      <w:tblPr/>
      <w:tcPr>
        <w:tcBorders>
          <w:bottom w:val="single" w:sz="4" w:space="0" w:color="37ADFF" w:themeColor="accent3" w:themeTint="99"/>
        </w:tcBorders>
      </w:tcPr>
    </w:tblStylePr>
    <w:tblStylePr w:type="nwCell">
      <w:tblPr/>
      <w:tcPr>
        <w:tcBorders>
          <w:bottom w:val="single" w:sz="4" w:space="0" w:color="37ADFF" w:themeColor="accent3" w:themeTint="99"/>
        </w:tcBorders>
      </w:tcPr>
    </w:tblStylePr>
    <w:tblStylePr w:type="seCell">
      <w:tblPr/>
      <w:tcPr>
        <w:tcBorders>
          <w:top w:val="single" w:sz="4" w:space="0" w:color="37ADFF" w:themeColor="accent3" w:themeTint="99"/>
        </w:tcBorders>
      </w:tcPr>
    </w:tblStylePr>
    <w:tblStylePr w:type="swCell">
      <w:tblPr/>
      <w:tcPr>
        <w:tcBorders>
          <w:top w:val="single" w:sz="4" w:space="0" w:color="37ADFF" w:themeColor="accent3" w:themeTint="99"/>
        </w:tcBorders>
      </w:tcPr>
    </w:tblStylePr>
  </w:style>
  <w:style w:type="table" w:styleId="Gittertabel3-farve4">
    <w:name w:val="Grid Table 3 Accent 4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EB9A7A" w:themeColor="accent4" w:themeTint="99"/>
        <w:left w:val="single" w:sz="4" w:space="0" w:color="EB9A7A" w:themeColor="accent4" w:themeTint="99"/>
        <w:bottom w:val="single" w:sz="4" w:space="0" w:color="EB9A7A" w:themeColor="accent4" w:themeTint="99"/>
        <w:right w:val="single" w:sz="4" w:space="0" w:color="EB9A7A" w:themeColor="accent4" w:themeTint="99"/>
        <w:insideH w:val="single" w:sz="4" w:space="0" w:color="EB9A7A" w:themeColor="accent4" w:themeTint="99"/>
        <w:insideV w:val="single" w:sz="4" w:space="0" w:color="EB9A7A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  <w:tblStylePr w:type="neCell">
      <w:tblPr/>
      <w:tcPr>
        <w:tcBorders>
          <w:bottom w:val="single" w:sz="4" w:space="0" w:color="EB9A7A" w:themeColor="accent4" w:themeTint="99"/>
        </w:tcBorders>
      </w:tcPr>
    </w:tblStylePr>
    <w:tblStylePr w:type="nwCell">
      <w:tblPr/>
      <w:tcPr>
        <w:tcBorders>
          <w:bottom w:val="single" w:sz="4" w:space="0" w:color="EB9A7A" w:themeColor="accent4" w:themeTint="99"/>
        </w:tcBorders>
      </w:tcPr>
    </w:tblStylePr>
    <w:tblStylePr w:type="seCell">
      <w:tblPr/>
      <w:tcPr>
        <w:tcBorders>
          <w:top w:val="single" w:sz="4" w:space="0" w:color="EB9A7A" w:themeColor="accent4" w:themeTint="99"/>
        </w:tcBorders>
      </w:tcPr>
    </w:tblStylePr>
    <w:tblStylePr w:type="swCell">
      <w:tblPr/>
      <w:tcPr>
        <w:tcBorders>
          <w:top w:val="single" w:sz="4" w:space="0" w:color="EB9A7A" w:themeColor="accent4" w:themeTint="99"/>
        </w:tcBorders>
      </w:tcPr>
    </w:tblStylePr>
  </w:style>
  <w:style w:type="table" w:styleId="Gittertabel3-farve5">
    <w:name w:val="Grid Table 3 Accent 5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A17CCC" w:themeColor="accent5" w:themeTint="99"/>
        <w:left w:val="single" w:sz="4" w:space="0" w:color="A17CCC" w:themeColor="accent5" w:themeTint="99"/>
        <w:bottom w:val="single" w:sz="4" w:space="0" w:color="A17CCC" w:themeColor="accent5" w:themeTint="99"/>
        <w:right w:val="single" w:sz="4" w:space="0" w:color="A17CCC" w:themeColor="accent5" w:themeTint="99"/>
        <w:insideH w:val="single" w:sz="4" w:space="0" w:color="A17CCC" w:themeColor="accent5" w:themeTint="99"/>
        <w:insideV w:val="single" w:sz="4" w:space="0" w:color="A17CCC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  <w:tblStylePr w:type="neCell">
      <w:tblPr/>
      <w:tcPr>
        <w:tcBorders>
          <w:bottom w:val="single" w:sz="4" w:space="0" w:color="A17CCC" w:themeColor="accent5" w:themeTint="99"/>
        </w:tcBorders>
      </w:tcPr>
    </w:tblStylePr>
    <w:tblStylePr w:type="nwCell">
      <w:tblPr/>
      <w:tcPr>
        <w:tcBorders>
          <w:bottom w:val="single" w:sz="4" w:space="0" w:color="A17CCC" w:themeColor="accent5" w:themeTint="99"/>
        </w:tcBorders>
      </w:tcPr>
    </w:tblStylePr>
    <w:tblStylePr w:type="seCell">
      <w:tblPr/>
      <w:tcPr>
        <w:tcBorders>
          <w:top w:val="single" w:sz="4" w:space="0" w:color="A17CCC" w:themeColor="accent5" w:themeTint="99"/>
        </w:tcBorders>
      </w:tcPr>
    </w:tblStylePr>
    <w:tblStylePr w:type="swCell">
      <w:tblPr/>
      <w:tcPr>
        <w:tcBorders>
          <w:top w:val="single" w:sz="4" w:space="0" w:color="A17CCC" w:themeColor="accent5" w:themeTint="99"/>
        </w:tcBorders>
      </w:tcPr>
    </w:tblStylePr>
  </w:style>
  <w:style w:type="table" w:styleId="Gittertabel3-farve6">
    <w:name w:val="Grid Table 3 Accent 6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AD088" w:themeColor="accent6" w:themeTint="99"/>
        <w:left w:val="single" w:sz="4" w:space="0" w:color="FAD088" w:themeColor="accent6" w:themeTint="99"/>
        <w:bottom w:val="single" w:sz="4" w:space="0" w:color="FAD088" w:themeColor="accent6" w:themeTint="99"/>
        <w:right w:val="single" w:sz="4" w:space="0" w:color="FAD088" w:themeColor="accent6" w:themeTint="99"/>
        <w:insideH w:val="single" w:sz="4" w:space="0" w:color="FAD088" w:themeColor="accent6" w:themeTint="99"/>
        <w:insideV w:val="single" w:sz="4" w:space="0" w:color="FAD088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  <w:tblStylePr w:type="neCell">
      <w:tblPr/>
      <w:tcPr>
        <w:tcBorders>
          <w:bottom w:val="single" w:sz="4" w:space="0" w:color="FAD088" w:themeColor="accent6" w:themeTint="99"/>
        </w:tcBorders>
      </w:tcPr>
    </w:tblStylePr>
    <w:tblStylePr w:type="nwCell">
      <w:tblPr/>
      <w:tcPr>
        <w:tcBorders>
          <w:bottom w:val="single" w:sz="4" w:space="0" w:color="FAD088" w:themeColor="accent6" w:themeTint="99"/>
        </w:tcBorders>
      </w:tcPr>
    </w:tblStylePr>
    <w:tblStylePr w:type="seCell">
      <w:tblPr/>
      <w:tcPr>
        <w:tcBorders>
          <w:top w:val="single" w:sz="4" w:space="0" w:color="FAD088" w:themeColor="accent6" w:themeTint="99"/>
        </w:tcBorders>
      </w:tcPr>
    </w:tblStylePr>
    <w:tblStylePr w:type="swCell">
      <w:tblPr/>
      <w:tcPr>
        <w:tcBorders>
          <w:top w:val="single" w:sz="4" w:space="0" w:color="FAD088" w:themeColor="accent6" w:themeTint="99"/>
        </w:tcBorders>
      </w:tcPr>
    </w:tblStylePr>
  </w:style>
  <w:style w:type="table" w:styleId="Gittertabel4">
    <w:name w:val="Grid Table 4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ittertabel4-farve1">
    <w:name w:val="Grid Table 4 Accent 1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83728" w:themeColor="accent1" w:themeTint="99"/>
        <w:left w:val="single" w:sz="4" w:space="0" w:color="F83728" w:themeColor="accent1" w:themeTint="99"/>
        <w:bottom w:val="single" w:sz="4" w:space="0" w:color="F83728" w:themeColor="accent1" w:themeTint="99"/>
        <w:right w:val="single" w:sz="4" w:space="0" w:color="F83728" w:themeColor="accent1" w:themeTint="99"/>
        <w:insideH w:val="single" w:sz="4" w:space="0" w:color="F83728" w:themeColor="accent1" w:themeTint="99"/>
        <w:insideV w:val="single" w:sz="4" w:space="0" w:color="F8372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B0E04" w:themeColor="accent1"/>
          <w:left w:val="single" w:sz="4" w:space="0" w:color="8B0E04" w:themeColor="accent1"/>
          <w:bottom w:val="single" w:sz="4" w:space="0" w:color="8B0E04" w:themeColor="accent1"/>
          <w:right w:val="single" w:sz="4" w:space="0" w:color="8B0E04" w:themeColor="accent1"/>
          <w:insideH w:val="nil"/>
          <w:insideV w:val="nil"/>
        </w:tcBorders>
        <w:shd w:val="clear" w:color="auto" w:fill="8B0E04" w:themeFill="accent1"/>
      </w:tcPr>
    </w:tblStylePr>
    <w:tblStylePr w:type="lastRow">
      <w:rPr>
        <w:b/>
        <w:bCs/>
      </w:rPr>
      <w:tblPr/>
      <w:tcPr>
        <w:tcBorders>
          <w:top w:val="double" w:sz="4" w:space="0" w:color="8B0E0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Gittertabel4-farve2">
    <w:name w:val="Grid Table 4 Accent 2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CCA7F" w:themeColor="accent2" w:themeTint="99"/>
        <w:left w:val="single" w:sz="4" w:space="0" w:color="6CCA7F" w:themeColor="accent2" w:themeTint="99"/>
        <w:bottom w:val="single" w:sz="4" w:space="0" w:color="6CCA7F" w:themeColor="accent2" w:themeTint="99"/>
        <w:right w:val="single" w:sz="4" w:space="0" w:color="6CCA7F" w:themeColor="accent2" w:themeTint="99"/>
        <w:insideH w:val="single" w:sz="4" w:space="0" w:color="6CCA7F" w:themeColor="accent2" w:themeTint="99"/>
        <w:insideV w:val="single" w:sz="4" w:space="0" w:color="6CCA7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F8440" w:themeColor="accent2"/>
          <w:left w:val="single" w:sz="4" w:space="0" w:color="2F8440" w:themeColor="accent2"/>
          <w:bottom w:val="single" w:sz="4" w:space="0" w:color="2F8440" w:themeColor="accent2"/>
          <w:right w:val="single" w:sz="4" w:space="0" w:color="2F8440" w:themeColor="accent2"/>
          <w:insideH w:val="nil"/>
          <w:insideV w:val="nil"/>
        </w:tcBorders>
        <w:shd w:val="clear" w:color="auto" w:fill="2F8440" w:themeFill="accent2"/>
      </w:tcPr>
    </w:tblStylePr>
    <w:tblStylePr w:type="lastRow">
      <w:rPr>
        <w:b/>
        <w:bCs/>
      </w:rPr>
      <w:tblPr/>
      <w:tcPr>
        <w:tcBorders>
          <w:top w:val="double" w:sz="4" w:space="0" w:color="2F844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Gittertabel4-farve3">
    <w:name w:val="Grid Table 4 Accent 3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37ADFF" w:themeColor="accent3" w:themeTint="99"/>
        <w:left w:val="single" w:sz="4" w:space="0" w:color="37ADFF" w:themeColor="accent3" w:themeTint="99"/>
        <w:bottom w:val="single" w:sz="4" w:space="0" w:color="37ADFF" w:themeColor="accent3" w:themeTint="99"/>
        <w:right w:val="single" w:sz="4" w:space="0" w:color="37ADFF" w:themeColor="accent3" w:themeTint="99"/>
        <w:insideH w:val="single" w:sz="4" w:space="0" w:color="37ADFF" w:themeColor="accent3" w:themeTint="99"/>
        <w:insideV w:val="single" w:sz="4" w:space="0" w:color="37ADFF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6AB2" w:themeColor="accent3"/>
          <w:left w:val="single" w:sz="4" w:space="0" w:color="006AB2" w:themeColor="accent3"/>
          <w:bottom w:val="single" w:sz="4" w:space="0" w:color="006AB2" w:themeColor="accent3"/>
          <w:right w:val="single" w:sz="4" w:space="0" w:color="006AB2" w:themeColor="accent3"/>
          <w:insideH w:val="nil"/>
          <w:insideV w:val="nil"/>
        </w:tcBorders>
        <w:shd w:val="clear" w:color="auto" w:fill="006AB2" w:themeFill="accent3"/>
      </w:tcPr>
    </w:tblStylePr>
    <w:tblStylePr w:type="lastRow">
      <w:rPr>
        <w:b/>
        <w:bCs/>
      </w:rPr>
      <w:tblPr/>
      <w:tcPr>
        <w:tcBorders>
          <w:top w:val="double" w:sz="4" w:space="0" w:color="006AB2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Gittertabel4-farve4">
    <w:name w:val="Grid Table 4 Accent 4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EB9A7A" w:themeColor="accent4" w:themeTint="99"/>
        <w:left w:val="single" w:sz="4" w:space="0" w:color="EB9A7A" w:themeColor="accent4" w:themeTint="99"/>
        <w:bottom w:val="single" w:sz="4" w:space="0" w:color="EB9A7A" w:themeColor="accent4" w:themeTint="99"/>
        <w:right w:val="single" w:sz="4" w:space="0" w:color="EB9A7A" w:themeColor="accent4" w:themeTint="99"/>
        <w:insideH w:val="single" w:sz="4" w:space="0" w:color="EB9A7A" w:themeColor="accent4" w:themeTint="99"/>
        <w:insideV w:val="single" w:sz="4" w:space="0" w:color="EB9A7A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5823" w:themeColor="accent4"/>
          <w:left w:val="single" w:sz="4" w:space="0" w:color="DE5823" w:themeColor="accent4"/>
          <w:bottom w:val="single" w:sz="4" w:space="0" w:color="DE5823" w:themeColor="accent4"/>
          <w:right w:val="single" w:sz="4" w:space="0" w:color="DE5823" w:themeColor="accent4"/>
          <w:insideH w:val="nil"/>
          <w:insideV w:val="nil"/>
        </w:tcBorders>
        <w:shd w:val="clear" w:color="auto" w:fill="DE5823" w:themeFill="accent4"/>
      </w:tcPr>
    </w:tblStylePr>
    <w:tblStylePr w:type="lastRow">
      <w:rPr>
        <w:b/>
        <w:bCs/>
      </w:rPr>
      <w:tblPr/>
      <w:tcPr>
        <w:tcBorders>
          <w:top w:val="double" w:sz="4" w:space="0" w:color="DE582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Gittertabel4-farve5">
    <w:name w:val="Grid Table 4 Accent 5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A17CCC" w:themeColor="accent5" w:themeTint="99"/>
        <w:left w:val="single" w:sz="4" w:space="0" w:color="A17CCC" w:themeColor="accent5" w:themeTint="99"/>
        <w:bottom w:val="single" w:sz="4" w:space="0" w:color="A17CCC" w:themeColor="accent5" w:themeTint="99"/>
        <w:right w:val="single" w:sz="4" w:space="0" w:color="A17CCC" w:themeColor="accent5" w:themeTint="99"/>
        <w:insideH w:val="single" w:sz="4" w:space="0" w:color="A17CCC" w:themeColor="accent5" w:themeTint="99"/>
        <w:insideV w:val="single" w:sz="4" w:space="0" w:color="A17CC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53A95" w:themeColor="accent5"/>
          <w:left w:val="single" w:sz="4" w:space="0" w:color="653A95" w:themeColor="accent5"/>
          <w:bottom w:val="single" w:sz="4" w:space="0" w:color="653A95" w:themeColor="accent5"/>
          <w:right w:val="single" w:sz="4" w:space="0" w:color="653A95" w:themeColor="accent5"/>
          <w:insideH w:val="nil"/>
          <w:insideV w:val="nil"/>
        </w:tcBorders>
        <w:shd w:val="clear" w:color="auto" w:fill="653A95" w:themeFill="accent5"/>
      </w:tcPr>
    </w:tblStylePr>
    <w:tblStylePr w:type="lastRow">
      <w:rPr>
        <w:b/>
        <w:bCs/>
      </w:rPr>
      <w:tblPr/>
      <w:tcPr>
        <w:tcBorders>
          <w:top w:val="double" w:sz="4" w:space="0" w:color="653A9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Gittertabel4-farve6">
    <w:name w:val="Grid Table 4 Accent 6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AD088" w:themeColor="accent6" w:themeTint="99"/>
        <w:left w:val="single" w:sz="4" w:space="0" w:color="FAD088" w:themeColor="accent6" w:themeTint="99"/>
        <w:bottom w:val="single" w:sz="4" w:space="0" w:color="FAD088" w:themeColor="accent6" w:themeTint="99"/>
        <w:right w:val="single" w:sz="4" w:space="0" w:color="FAD088" w:themeColor="accent6" w:themeTint="99"/>
        <w:insideH w:val="single" w:sz="4" w:space="0" w:color="FAD088" w:themeColor="accent6" w:themeTint="99"/>
        <w:insideV w:val="single" w:sz="4" w:space="0" w:color="FAD088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B239" w:themeColor="accent6"/>
          <w:left w:val="single" w:sz="4" w:space="0" w:color="F7B239" w:themeColor="accent6"/>
          <w:bottom w:val="single" w:sz="4" w:space="0" w:color="F7B239" w:themeColor="accent6"/>
          <w:right w:val="single" w:sz="4" w:space="0" w:color="F7B239" w:themeColor="accent6"/>
          <w:insideH w:val="nil"/>
          <w:insideV w:val="nil"/>
        </w:tcBorders>
        <w:shd w:val="clear" w:color="auto" w:fill="F7B239" w:themeFill="accent6"/>
      </w:tcPr>
    </w:tblStylePr>
    <w:tblStylePr w:type="lastRow">
      <w:rPr>
        <w:b/>
        <w:bCs/>
      </w:rPr>
      <w:tblPr/>
      <w:tcPr>
        <w:tcBorders>
          <w:top w:val="double" w:sz="4" w:space="0" w:color="F7B23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Gittertabel5-mrk">
    <w:name w:val="Grid Table 5 Dark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tabel5-mrk-farve1">
    <w:name w:val="Grid Table 5 Dark Accent 1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BCB7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B0E0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B0E0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B0E0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B0E04" w:themeFill="accent1"/>
      </w:tcPr>
    </w:tblStylePr>
    <w:tblStylePr w:type="band1Vert">
      <w:tblPr/>
      <w:tcPr>
        <w:shd w:val="clear" w:color="auto" w:fill="FB7970" w:themeFill="accent1" w:themeFillTint="66"/>
      </w:tcPr>
    </w:tblStylePr>
    <w:tblStylePr w:type="band1Horz">
      <w:tblPr/>
      <w:tcPr>
        <w:shd w:val="clear" w:color="auto" w:fill="FB7970" w:themeFill="accent1" w:themeFillTint="66"/>
      </w:tcPr>
    </w:tblStylePr>
  </w:style>
  <w:style w:type="table" w:styleId="Gittertabel5-mrk-farve2">
    <w:name w:val="Grid Table 5 Dark Accent 2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EEDD4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F844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F844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F844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F8440" w:themeFill="accent2"/>
      </w:tcPr>
    </w:tblStylePr>
    <w:tblStylePr w:type="band1Vert">
      <w:tblPr/>
      <w:tcPr>
        <w:shd w:val="clear" w:color="auto" w:fill="9DDCA9" w:themeFill="accent2" w:themeFillTint="66"/>
      </w:tcPr>
    </w:tblStylePr>
    <w:tblStylePr w:type="band1Horz">
      <w:tblPr/>
      <w:tcPr>
        <w:shd w:val="clear" w:color="auto" w:fill="9DDCA9" w:themeFill="accent2" w:themeFillTint="66"/>
      </w:tcPr>
    </w:tblStylePr>
  </w:style>
  <w:style w:type="table" w:styleId="Gittertabel5-mrk-farve3">
    <w:name w:val="Grid Table 5 Dark Accent 3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CE3FF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6AB2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6AB2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6AB2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6AB2" w:themeFill="accent3"/>
      </w:tcPr>
    </w:tblStylePr>
    <w:tblStylePr w:type="band1Vert">
      <w:tblPr/>
      <w:tcPr>
        <w:shd w:val="clear" w:color="auto" w:fill="7AC8FF" w:themeFill="accent3" w:themeFillTint="66"/>
      </w:tcPr>
    </w:tblStylePr>
    <w:tblStylePr w:type="band1Horz">
      <w:tblPr/>
      <w:tcPr>
        <w:shd w:val="clear" w:color="auto" w:fill="7AC8FF" w:themeFill="accent3" w:themeFillTint="66"/>
      </w:tcPr>
    </w:tblStylePr>
  </w:style>
  <w:style w:type="table" w:styleId="Gittertabel5-mrk-farve4">
    <w:name w:val="Grid Table 5 Dark Accent 4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DD2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5823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5823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5823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5823" w:themeFill="accent4"/>
      </w:tcPr>
    </w:tblStylePr>
    <w:tblStylePr w:type="band1Vert">
      <w:tblPr/>
      <w:tcPr>
        <w:shd w:val="clear" w:color="auto" w:fill="F1BCA6" w:themeFill="accent4" w:themeFillTint="66"/>
      </w:tcPr>
    </w:tblStylePr>
    <w:tblStylePr w:type="band1Horz">
      <w:tblPr/>
      <w:tcPr>
        <w:shd w:val="clear" w:color="auto" w:fill="F1BCA6" w:themeFill="accent4" w:themeFillTint="66"/>
      </w:tcPr>
    </w:tblStylePr>
  </w:style>
  <w:style w:type="table" w:styleId="Gittertabel5-mrk-farve5">
    <w:name w:val="Grid Table 5 Dark Accent 5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FD3EE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53A9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53A9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53A9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53A95" w:themeFill="accent5"/>
      </w:tcPr>
    </w:tblStylePr>
    <w:tblStylePr w:type="band1Vert">
      <w:tblPr/>
      <w:tcPr>
        <w:shd w:val="clear" w:color="auto" w:fill="C0A7DD" w:themeFill="accent5" w:themeFillTint="66"/>
      </w:tcPr>
    </w:tblStylePr>
    <w:tblStylePr w:type="band1Horz">
      <w:tblPr/>
      <w:tcPr>
        <w:shd w:val="clear" w:color="auto" w:fill="C0A7DD" w:themeFill="accent5" w:themeFillTint="66"/>
      </w:tcPr>
    </w:tblStylePr>
  </w:style>
  <w:style w:type="table" w:styleId="Gittertabel5-mrk-farve6">
    <w:name w:val="Grid Table 5 Dark Accent 6"/>
    <w:basedOn w:val="Tabel-Normal"/>
    <w:uiPriority w:val="5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FD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B239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B239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B23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B239" w:themeFill="accent6"/>
      </w:tcPr>
    </w:tblStylePr>
    <w:tblStylePr w:type="band1Vert">
      <w:tblPr/>
      <w:tcPr>
        <w:shd w:val="clear" w:color="auto" w:fill="FBDFAF" w:themeFill="accent6" w:themeFillTint="66"/>
      </w:tcPr>
    </w:tblStylePr>
    <w:tblStylePr w:type="band1Horz">
      <w:tblPr/>
      <w:tcPr>
        <w:shd w:val="clear" w:color="auto" w:fill="FBDFAF" w:themeFill="accent6" w:themeFillTint="66"/>
      </w:tcPr>
    </w:tblStylePr>
  </w:style>
  <w:style w:type="table" w:styleId="Gittertabel6-farverig">
    <w:name w:val="Grid Table 6 Colorful"/>
    <w:basedOn w:val="Tabel-Normal"/>
    <w:uiPriority w:val="51"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ittertabel6-farverig-farve1">
    <w:name w:val="Grid Table 6 Colorful Accent 1"/>
    <w:basedOn w:val="Tabel-Normal"/>
    <w:uiPriority w:val="51"/>
    <w:rsid w:val="008A5513"/>
    <w:pPr>
      <w:spacing w:after="0" w:line="240" w:lineRule="auto"/>
    </w:pPr>
    <w:rPr>
      <w:color w:val="670A03" w:themeColor="accent1" w:themeShade="BF"/>
    </w:rPr>
    <w:tblPr>
      <w:tblStyleRowBandSize w:val="1"/>
      <w:tblStyleColBandSize w:val="1"/>
      <w:tblBorders>
        <w:top w:val="single" w:sz="4" w:space="0" w:color="F83728" w:themeColor="accent1" w:themeTint="99"/>
        <w:left w:val="single" w:sz="4" w:space="0" w:color="F83728" w:themeColor="accent1" w:themeTint="99"/>
        <w:bottom w:val="single" w:sz="4" w:space="0" w:color="F83728" w:themeColor="accent1" w:themeTint="99"/>
        <w:right w:val="single" w:sz="4" w:space="0" w:color="F83728" w:themeColor="accent1" w:themeTint="99"/>
        <w:insideH w:val="single" w:sz="4" w:space="0" w:color="F83728" w:themeColor="accent1" w:themeTint="99"/>
        <w:insideV w:val="single" w:sz="4" w:space="0" w:color="F83728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F8372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8372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Gittertabel6-farverig-farve2">
    <w:name w:val="Grid Table 6 Colorful Accent 2"/>
    <w:basedOn w:val="Tabel-Normal"/>
    <w:uiPriority w:val="51"/>
    <w:rsid w:val="008A5513"/>
    <w:pPr>
      <w:spacing w:after="0" w:line="240" w:lineRule="auto"/>
    </w:pPr>
    <w:rPr>
      <w:color w:val="236230" w:themeColor="accent2" w:themeShade="BF"/>
    </w:rPr>
    <w:tblPr>
      <w:tblStyleRowBandSize w:val="1"/>
      <w:tblStyleColBandSize w:val="1"/>
      <w:tblBorders>
        <w:top w:val="single" w:sz="4" w:space="0" w:color="6CCA7F" w:themeColor="accent2" w:themeTint="99"/>
        <w:left w:val="single" w:sz="4" w:space="0" w:color="6CCA7F" w:themeColor="accent2" w:themeTint="99"/>
        <w:bottom w:val="single" w:sz="4" w:space="0" w:color="6CCA7F" w:themeColor="accent2" w:themeTint="99"/>
        <w:right w:val="single" w:sz="4" w:space="0" w:color="6CCA7F" w:themeColor="accent2" w:themeTint="99"/>
        <w:insideH w:val="single" w:sz="4" w:space="0" w:color="6CCA7F" w:themeColor="accent2" w:themeTint="99"/>
        <w:insideV w:val="single" w:sz="4" w:space="0" w:color="6CCA7F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6CCA7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CCA7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Gittertabel6-farverig-farve3">
    <w:name w:val="Grid Table 6 Colorful Accent 3"/>
    <w:basedOn w:val="Tabel-Normal"/>
    <w:uiPriority w:val="51"/>
    <w:rsid w:val="008A5513"/>
    <w:pPr>
      <w:spacing w:after="0" w:line="240" w:lineRule="auto"/>
    </w:pPr>
    <w:rPr>
      <w:color w:val="004E85" w:themeColor="accent3" w:themeShade="BF"/>
    </w:rPr>
    <w:tblPr>
      <w:tblStyleRowBandSize w:val="1"/>
      <w:tblStyleColBandSize w:val="1"/>
      <w:tblBorders>
        <w:top w:val="single" w:sz="4" w:space="0" w:color="37ADFF" w:themeColor="accent3" w:themeTint="99"/>
        <w:left w:val="single" w:sz="4" w:space="0" w:color="37ADFF" w:themeColor="accent3" w:themeTint="99"/>
        <w:bottom w:val="single" w:sz="4" w:space="0" w:color="37ADFF" w:themeColor="accent3" w:themeTint="99"/>
        <w:right w:val="single" w:sz="4" w:space="0" w:color="37ADFF" w:themeColor="accent3" w:themeTint="99"/>
        <w:insideH w:val="single" w:sz="4" w:space="0" w:color="37ADFF" w:themeColor="accent3" w:themeTint="99"/>
        <w:insideV w:val="single" w:sz="4" w:space="0" w:color="37ADFF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37ADF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37AD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Gittertabel6-farverig-farve4">
    <w:name w:val="Grid Table 6 Colorful Accent 4"/>
    <w:basedOn w:val="Tabel-Normal"/>
    <w:uiPriority w:val="51"/>
    <w:rsid w:val="008A5513"/>
    <w:pPr>
      <w:spacing w:after="0" w:line="240" w:lineRule="auto"/>
    </w:pPr>
    <w:rPr>
      <w:color w:val="A74119" w:themeColor="accent4" w:themeShade="BF"/>
    </w:rPr>
    <w:tblPr>
      <w:tblStyleRowBandSize w:val="1"/>
      <w:tblStyleColBandSize w:val="1"/>
      <w:tblBorders>
        <w:top w:val="single" w:sz="4" w:space="0" w:color="EB9A7A" w:themeColor="accent4" w:themeTint="99"/>
        <w:left w:val="single" w:sz="4" w:space="0" w:color="EB9A7A" w:themeColor="accent4" w:themeTint="99"/>
        <w:bottom w:val="single" w:sz="4" w:space="0" w:color="EB9A7A" w:themeColor="accent4" w:themeTint="99"/>
        <w:right w:val="single" w:sz="4" w:space="0" w:color="EB9A7A" w:themeColor="accent4" w:themeTint="99"/>
        <w:insideH w:val="single" w:sz="4" w:space="0" w:color="EB9A7A" w:themeColor="accent4" w:themeTint="99"/>
        <w:insideV w:val="single" w:sz="4" w:space="0" w:color="EB9A7A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EB9A7A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9A7A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Gittertabel6-farverig-farve5">
    <w:name w:val="Grid Table 6 Colorful Accent 5"/>
    <w:basedOn w:val="Tabel-Normal"/>
    <w:uiPriority w:val="51"/>
    <w:rsid w:val="008A5513"/>
    <w:pPr>
      <w:spacing w:after="0" w:line="240" w:lineRule="auto"/>
    </w:pPr>
    <w:rPr>
      <w:color w:val="4B2B6F" w:themeColor="accent5" w:themeShade="BF"/>
    </w:rPr>
    <w:tblPr>
      <w:tblStyleRowBandSize w:val="1"/>
      <w:tblStyleColBandSize w:val="1"/>
      <w:tblBorders>
        <w:top w:val="single" w:sz="4" w:space="0" w:color="A17CCC" w:themeColor="accent5" w:themeTint="99"/>
        <w:left w:val="single" w:sz="4" w:space="0" w:color="A17CCC" w:themeColor="accent5" w:themeTint="99"/>
        <w:bottom w:val="single" w:sz="4" w:space="0" w:color="A17CCC" w:themeColor="accent5" w:themeTint="99"/>
        <w:right w:val="single" w:sz="4" w:space="0" w:color="A17CCC" w:themeColor="accent5" w:themeTint="99"/>
        <w:insideH w:val="single" w:sz="4" w:space="0" w:color="A17CCC" w:themeColor="accent5" w:themeTint="99"/>
        <w:insideV w:val="single" w:sz="4" w:space="0" w:color="A17CCC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A17CC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17CC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Gittertabel6-farverig-farve6">
    <w:name w:val="Grid Table 6 Colorful Accent 6"/>
    <w:basedOn w:val="Tabel-Normal"/>
    <w:uiPriority w:val="51"/>
    <w:rsid w:val="008A5513"/>
    <w:pPr>
      <w:spacing w:after="0" w:line="240" w:lineRule="auto"/>
    </w:pPr>
    <w:rPr>
      <w:color w:val="DA8E09" w:themeColor="accent6" w:themeShade="BF"/>
    </w:rPr>
    <w:tblPr>
      <w:tblStyleRowBandSize w:val="1"/>
      <w:tblStyleColBandSize w:val="1"/>
      <w:tblBorders>
        <w:top w:val="single" w:sz="4" w:space="0" w:color="FAD088" w:themeColor="accent6" w:themeTint="99"/>
        <w:left w:val="single" w:sz="4" w:space="0" w:color="FAD088" w:themeColor="accent6" w:themeTint="99"/>
        <w:bottom w:val="single" w:sz="4" w:space="0" w:color="FAD088" w:themeColor="accent6" w:themeTint="99"/>
        <w:right w:val="single" w:sz="4" w:space="0" w:color="FAD088" w:themeColor="accent6" w:themeTint="99"/>
        <w:insideH w:val="single" w:sz="4" w:space="0" w:color="FAD088" w:themeColor="accent6" w:themeTint="99"/>
        <w:insideV w:val="single" w:sz="4" w:space="0" w:color="FAD088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AD08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AD08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Gittertabel7-farverig">
    <w:name w:val="Grid Table 7 Colorful"/>
    <w:basedOn w:val="Tabel-Normal"/>
    <w:uiPriority w:val="52"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tabel7-farverig-farve1">
    <w:name w:val="Grid Table 7 Colorful Accent 1"/>
    <w:basedOn w:val="Tabel-Normal"/>
    <w:uiPriority w:val="52"/>
    <w:rsid w:val="008A5513"/>
    <w:pPr>
      <w:spacing w:after="0" w:line="240" w:lineRule="auto"/>
    </w:pPr>
    <w:rPr>
      <w:color w:val="670A03" w:themeColor="accent1" w:themeShade="BF"/>
    </w:rPr>
    <w:tblPr>
      <w:tblStyleRowBandSize w:val="1"/>
      <w:tblStyleColBandSize w:val="1"/>
      <w:tblBorders>
        <w:top w:val="single" w:sz="4" w:space="0" w:color="F83728" w:themeColor="accent1" w:themeTint="99"/>
        <w:left w:val="single" w:sz="4" w:space="0" w:color="F83728" w:themeColor="accent1" w:themeTint="99"/>
        <w:bottom w:val="single" w:sz="4" w:space="0" w:color="F83728" w:themeColor="accent1" w:themeTint="99"/>
        <w:right w:val="single" w:sz="4" w:space="0" w:color="F83728" w:themeColor="accent1" w:themeTint="99"/>
        <w:insideH w:val="single" w:sz="4" w:space="0" w:color="F83728" w:themeColor="accent1" w:themeTint="99"/>
        <w:insideV w:val="single" w:sz="4" w:space="0" w:color="F8372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  <w:tblStylePr w:type="neCell">
      <w:tblPr/>
      <w:tcPr>
        <w:tcBorders>
          <w:bottom w:val="single" w:sz="4" w:space="0" w:color="F83728" w:themeColor="accent1" w:themeTint="99"/>
        </w:tcBorders>
      </w:tcPr>
    </w:tblStylePr>
    <w:tblStylePr w:type="nwCell">
      <w:tblPr/>
      <w:tcPr>
        <w:tcBorders>
          <w:bottom w:val="single" w:sz="4" w:space="0" w:color="F83728" w:themeColor="accent1" w:themeTint="99"/>
        </w:tcBorders>
      </w:tcPr>
    </w:tblStylePr>
    <w:tblStylePr w:type="seCell">
      <w:tblPr/>
      <w:tcPr>
        <w:tcBorders>
          <w:top w:val="single" w:sz="4" w:space="0" w:color="F83728" w:themeColor="accent1" w:themeTint="99"/>
        </w:tcBorders>
      </w:tcPr>
    </w:tblStylePr>
    <w:tblStylePr w:type="swCell">
      <w:tblPr/>
      <w:tcPr>
        <w:tcBorders>
          <w:top w:val="single" w:sz="4" w:space="0" w:color="F83728" w:themeColor="accent1" w:themeTint="99"/>
        </w:tcBorders>
      </w:tcPr>
    </w:tblStylePr>
  </w:style>
  <w:style w:type="table" w:styleId="Gittertabel7-farverig-farve2">
    <w:name w:val="Grid Table 7 Colorful Accent 2"/>
    <w:basedOn w:val="Tabel-Normal"/>
    <w:uiPriority w:val="52"/>
    <w:rsid w:val="008A5513"/>
    <w:pPr>
      <w:spacing w:after="0" w:line="240" w:lineRule="auto"/>
    </w:pPr>
    <w:rPr>
      <w:color w:val="236230" w:themeColor="accent2" w:themeShade="BF"/>
    </w:rPr>
    <w:tblPr>
      <w:tblStyleRowBandSize w:val="1"/>
      <w:tblStyleColBandSize w:val="1"/>
      <w:tblBorders>
        <w:top w:val="single" w:sz="4" w:space="0" w:color="6CCA7F" w:themeColor="accent2" w:themeTint="99"/>
        <w:left w:val="single" w:sz="4" w:space="0" w:color="6CCA7F" w:themeColor="accent2" w:themeTint="99"/>
        <w:bottom w:val="single" w:sz="4" w:space="0" w:color="6CCA7F" w:themeColor="accent2" w:themeTint="99"/>
        <w:right w:val="single" w:sz="4" w:space="0" w:color="6CCA7F" w:themeColor="accent2" w:themeTint="99"/>
        <w:insideH w:val="single" w:sz="4" w:space="0" w:color="6CCA7F" w:themeColor="accent2" w:themeTint="99"/>
        <w:insideV w:val="single" w:sz="4" w:space="0" w:color="6CCA7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  <w:tblStylePr w:type="neCell">
      <w:tblPr/>
      <w:tcPr>
        <w:tcBorders>
          <w:bottom w:val="single" w:sz="4" w:space="0" w:color="6CCA7F" w:themeColor="accent2" w:themeTint="99"/>
        </w:tcBorders>
      </w:tcPr>
    </w:tblStylePr>
    <w:tblStylePr w:type="nwCell">
      <w:tblPr/>
      <w:tcPr>
        <w:tcBorders>
          <w:bottom w:val="single" w:sz="4" w:space="0" w:color="6CCA7F" w:themeColor="accent2" w:themeTint="99"/>
        </w:tcBorders>
      </w:tcPr>
    </w:tblStylePr>
    <w:tblStylePr w:type="seCell">
      <w:tblPr/>
      <w:tcPr>
        <w:tcBorders>
          <w:top w:val="single" w:sz="4" w:space="0" w:color="6CCA7F" w:themeColor="accent2" w:themeTint="99"/>
        </w:tcBorders>
      </w:tcPr>
    </w:tblStylePr>
    <w:tblStylePr w:type="swCell">
      <w:tblPr/>
      <w:tcPr>
        <w:tcBorders>
          <w:top w:val="single" w:sz="4" w:space="0" w:color="6CCA7F" w:themeColor="accent2" w:themeTint="99"/>
        </w:tcBorders>
      </w:tcPr>
    </w:tblStylePr>
  </w:style>
  <w:style w:type="table" w:styleId="Gittertabel7-farverig-farve3">
    <w:name w:val="Grid Table 7 Colorful Accent 3"/>
    <w:basedOn w:val="Tabel-Normal"/>
    <w:uiPriority w:val="52"/>
    <w:rsid w:val="008A5513"/>
    <w:pPr>
      <w:spacing w:after="0" w:line="240" w:lineRule="auto"/>
    </w:pPr>
    <w:rPr>
      <w:color w:val="004E85" w:themeColor="accent3" w:themeShade="BF"/>
    </w:rPr>
    <w:tblPr>
      <w:tblStyleRowBandSize w:val="1"/>
      <w:tblStyleColBandSize w:val="1"/>
      <w:tblBorders>
        <w:top w:val="single" w:sz="4" w:space="0" w:color="37ADFF" w:themeColor="accent3" w:themeTint="99"/>
        <w:left w:val="single" w:sz="4" w:space="0" w:color="37ADFF" w:themeColor="accent3" w:themeTint="99"/>
        <w:bottom w:val="single" w:sz="4" w:space="0" w:color="37ADFF" w:themeColor="accent3" w:themeTint="99"/>
        <w:right w:val="single" w:sz="4" w:space="0" w:color="37ADFF" w:themeColor="accent3" w:themeTint="99"/>
        <w:insideH w:val="single" w:sz="4" w:space="0" w:color="37ADFF" w:themeColor="accent3" w:themeTint="99"/>
        <w:insideV w:val="single" w:sz="4" w:space="0" w:color="37ADFF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  <w:tblStylePr w:type="neCell">
      <w:tblPr/>
      <w:tcPr>
        <w:tcBorders>
          <w:bottom w:val="single" w:sz="4" w:space="0" w:color="37ADFF" w:themeColor="accent3" w:themeTint="99"/>
        </w:tcBorders>
      </w:tcPr>
    </w:tblStylePr>
    <w:tblStylePr w:type="nwCell">
      <w:tblPr/>
      <w:tcPr>
        <w:tcBorders>
          <w:bottom w:val="single" w:sz="4" w:space="0" w:color="37ADFF" w:themeColor="accent3" w:themeTint="99"/>
        </w:tcBorders>
      </w:tcPr>
    </w:tblStylePr>
    <w:tblStylePr w:type="seCell">
      <w:tblPr/>
      <w:tcPr>
        <w:tcBorders>
          <w:top w:val="single" w:sz="4" w:space="0" w:color="37ADFF" w:themeColor="accent3" w:themeTint="99"/>
        </w:tcBorders>
      </w:tcPr>
    </w:tblStylePr>
    <w:tblStylePr w:type="swCell">
      <w:tblPr/>
      <w:tcPr>
        <w:tcBorders>
          <w:top w:val="single" w:sz="4" w:space="0" w:color="37ADFF" w:themeColor="accent3" w:themeTint="99"/>
        </w:tcBorders>
      </w:tcPr>
    </w:tblStylePr>
  </w:style>
  <w:style w:type="table" w:styleId="Gittertabel7-farverig-farve4">
    <w:name w:val="Grid Table 7 Colorful Accent 4"/>
    <w:basedOn w:val="Tabel-Normal"/>
    <w:uiPriority w:val="52"/>
    <w:rsid w:val="008A5513"/>
    <w:pPr>
      <w:spacing w:after="0" w:line="240" w:lineRule="auto"/>
    </w:pPr>
    <w:rPr>
      <w:color w:val="A74119" w:themeColor="accent4" w:themeShade="BF"/>
    </w:rPr>
    <w:tblPr>
      <w:tblStyleRowBandSize w:val="1"/>
      <w:tblStyleColBandSize w:val="1"/>
      <w:tblBorders>
        <w:top w:val="single" w:sz="4" w:space="0" w:color="EB9A7A" w:themeColor="accent4" w:themeTint="99"/>
        <w:left w:val="single" w:sz="4" w:space="0" w:color="EB9A7A" w:themeColor="accent4" w:themeTint="99"/>
        <w:bottom w:val="single" w:sz="4" w:space="0" w:color="EB9A7A" w:themeColor="accent4" w:themeTint="99"/>
        <w:right w:val="single" w:sz="4" w:space="0" w:color="EB9A7A" w:themeColor="accent4" w:themeTint="99"/>
        <w:insideH w:val="single" w:sz="4" w:space="0" w:color="EB9A7A" w:themeColor="accent4" w:themeTint="99"/>
        <w:insideV w:val="single" w:sz="4" w:space="0" w:color="EB9A7A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  <w:tblStylePr w:type="neCell">
      <w:tblPr/>
      <w:tcPr>
        <w:tcBorders>
          <w:bottom w:val="single" w:sz="4" w:space="0" w:color="EB9A7A" w:themeColor="accent4" w:themeTint="99"/>
        </w:tcBorders>
      </w:tcPr>
    </w:tblStylePr>
    <w:tblStylePr w:type="nwCell">
      <w:tblPr/>
      <w:tcPr>
        <w:tcBorders>
          <w:bottom w:val="single" w:sz="4" w:space="0" w:color="EB9A7A" w:themeColor="accent4" w:themeTint="99"/>
        </w:tcBorders>
      </w:tcPr>
    </w:tblStylePr>
    <w:tblStylePr w:type="seCell">
      <w:tblPr/>
      <w:tcPr>
        <w:tcBorders>
          <w:top w:val="single" w:sz="4" w:space="0" w:color="EB9A7A" w:themeColor="accent4" w:themeTint="99"/>
        </w:tcBorders>
      </w:tcPr>
    </w:tblStylePr>
    <w:tblStylePr w:type="swCell">
      <w:tblPr/>
      <w:tcPr>
        <w:tcBorders>
          <w:top w:val="single" w:sz="4" w:space="0" w:color="EB9A7A" w:themeColor="accent4" w:themeTint="99"/>
        </w:tcBorders>
      </w:tcPr>
    </w:tblStylePr>
  </w:style>
  <w:style w:type="table" w:styleId="Gittertabel7-farverig-farve5">
    <w:name w:val="Grid Table 7 Colorful Accent 5"/>
    <w:basedOn w:val="Tabel-Normal"/>
    <w:uiPriority w:val="52"/>
    <w:rsid w:val="008A5513"/>
    <w:pPr>
      <w:spacing w:after="0" w:line="240" w:lineRule="auto"/>
    </w:pPr>
    <w:rPr>
      <w:color w:val="4B2B6F" w:themeColor="accent5" w:themeShade="BF"/>
    </w:rPr>
    <w:tblPr>
      <w:tblStyleRowBandSize w:val="1"/>
      <w:tblStyleColBandSize w:val="1"/>
      <w:tblBorders>
        <w:top w:val="single" w:sz="4" w:space="0" w:color="A17CCC" w:themeColor="accent5" w:themeTint="99"/>
        <w:left w:val="single" w:sz="4" w:space="0" w:color="A17CCC" w:themeColor="accent5" w:themeTint="99"/>
        <w:bottom w:val="single" w:sz="4" w:space="0" w:color="A17CCC" w:themeColor="accent5" w:themeTint="99"/>
        <w:right w:val="single" w:sz="4" w:space="0" w:color="A17CCC" w:themeColor="accent5" w:themeTint="99"/>
        <w:insideH w:val="single" w:sz="4" w:space="0" w:color="A17CCC" w:themeColor="accent5" w:themeTint="99"/>
        <w:insideV w:val="single" w:sz="4" w:space="0" w:color="A17CCC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  <w:tblStylePr w:type="neCell">
      <w:tblPr/>
      <w:tcPr>
        <w:tcBorders>
          <w:bottom w:val="single" w:sz="4" w:space="0" w:color="A17CCC" w:themeColor="accent5" w:themeTint="99"/>
        </w:tcBorders>
      </w:tcPr>
    </w:tblStylePr>
    <w:tblStylePr w:type="nwCell">
      <w:tblPr/>
      <w:tcPr>
        <w:tcBorders>
          <w:bottom w:val="single" w:sz="4" w:space="0" w:color="A17CCC" w:themeColor="accent5" w:themeTint="99"/>
        </w:tcBorders>
      </w:tcPr>
    </w:tblStylePr>
    <w:tblStylePr w:type="seCell">
      <w:tblPr/>
      <w:tcPr>
        <w:tcBorders>
          <w:top w:val="single" w:sz="4" w:space="0" w:color="A17CCC" w:themeColor="accent5" w:themeTint="99"/>
        </w:tcBorders>
      </w:tcPr>
    </w:tblStylePr>
    <w:tblStylePr w:type="swCell">
      <w:tblPr/>
      <w:tcPr>
        <w:tcBorders>
          <w:top w:val="single" w:sz="4" w:space="0" w:color="A17CCC" w:themeColor="accent5" w:themeTint="99"/>
        </w:tcBorders>
      </w:tcPr>
    </w:tblStylePr>
  </w:style>
  <w:style w:type="table" w:styleId="Gittertabel7-farverig-farve6">
    <w:name w:val="Grid Table 7 Colorful Accent 6"/>
    <w:basedOn w:val="Tabel-Normal"/>
    <w:uiPriority w:val="52"/>
    <w:rsid w:val="008A5513"/>
    <w:pPr>
      <w:spacing w:after="0" w:line="240" w:lineRule="auto"/>
    </w:pPr>
    <w:rPr>
      <w:color w:val="DA8E09" w:themeColor="accent6" w:themeShade="BF"/>
    </w:rPr>
    <w:tblPr>
      <w:tblStyleRowBandSize w:val="1"/>
      <w:tblStyleColBandSize w:val="1"/>
      <w:tblBorders>
        <w:top w:val="single" w:sz="4" w:space="0" w:color="FAD088" w:themeColor="accent6" w:themeTint="99"/>
        <w:left w:val="single" w:sz="4" w:space="0" w:color="FAD088" w:themeColor="accent6" w:themeTint="99"/>
        <w:bottom w:val="single" w:sz="4" w:space="0" w:color="FAD088" w:themeColor="accent6" w:themeTint="99"/>
        <w:right w:val="single" w:sz="4" w:space="0" w:color="FAD088" w:themeColor="accent6" w:themeTint="99"/>
        <w:insideH w:val="single" w:sz="4" w:space="0" w:color="FAD088" w:themeColor="accent6" w:themeTint="99"/>
        <w:insideV w:val="single" w:sz="4" w:space="0" w:color="FAD088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  <w:tblStylePr w:type="neCell">
      <w:tblPr/>
      <w:tcPr>
        <w:tcBorders>
          <w:bottom w:val="single" w:sz="4" w:space="0" w:color="FAD088" w:themeColor="accent6" w:themeTint="99"/>
        </w:tcBorders>
      </w:tcPr>
    </w:tblStylePr>
    <w:tblStylePr w:type="nwCell">
      <w:tblPr/>
      <w:tcPr>
        <w:tcBorders>
          <w:bottom w:val="single" w:sz="4" w:space="0" w:color="FAD088" w:themeColor="accent6" w:themeTint="99"/>
        </w:tcBorders>
      </w:tcPr>
    </w:tblStylePr>
    <w:tblStylePr w:type="seCell">
      <w:tblPr/>
      <w:tcPr>
        <w:tcBorders>
          <w:top w:val="single" w:sz="4" w:space="0" w:color="FAD088" w:themeColor="accent6" w:themeTint="99"/>
        </w:tcBorders>
      </w:tcPr>
    </w:tblStylePr>
    <w:tblStylePr w:type="swCell">
      <w:tblPr/>
      <w:tcPr>
        <w:tcBorders>
          <w:top w:val="single" w:sz="4" w:space="0" w:color="FAD088" w:themeColor="accent6" w:themeTint="99"/>
        </w:tcBorders>
      </w:tcPr>
    </w:tblStylePr>
  </w:style>
  <w:style w:type="character" w:customStyle="1" w:styleId="Hashtag1">
    <w:name w:val="Hashtag1"/>
    <w:basedOn w:val="Standardskrifttypeiafsnit"/>
    <w:uiPriority w:val="99"/>
    <w:semiHidden/>
    <w:unhideWhenUsed/>
    <w:rsid w:val="008A5513"/>
    <w:rPr>
      <w:color w:val="2B579A"/>
      <w:shd w:val="clear" w:color="auto" w:fill="E6E6E6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F127B6"/>
    <w:rPr>
      <w:rFonts w:eastAsiaTheme="majorEastAsia" w:cstheme="majorBidi"/>
      <w:caps/>
      <w:szCs w:val="24"/>
    </w:rPr>
  </w:style>
  <w:style w:type="character" w:customStyle="1" w:styleId="Overskrift4Tegn">
    <w:name w:val="Overskrift 4 Tegn"/>
    <w:basedOn w:val="Standardskrifttypeiafsnit"/>
    <w:link w:val="Overskrift4"/>
    <w:uiPriority w:val="9"/>
    <w:rsid w:val="00F127B6"/>
    <w:rPr>
      <w:rFonts w:asciiTheme="majorHAnsi" w:eastAsiaTheme="majorEastAsia" w:hAnsiTheme="majorHAnsi" w:cstheme="majorBidi"/>
      <w:i/>
      <w:iCs/>
    </w:rPr>
  </w:style>
  <w:style w:type="character" w:customStyle="1" w:styleId="Overskrift5Tegn">
    <w:name w:val="Overskrift 5 Tegn"/>
    <w:basedOn w:val="Standardskrifttypeiafsnit"/>
    <w:link w:val="Overskrift5"/>
    <w:uiPriority w:val="9"/>
    <w:semiHidden/>
    <w:rsid w:val="00107117"/>
    <w:rPr>
      <w:rFonts w:asciiTheme="majorHAnsi" w:eastAsiaTheme="majorEastAsia" w:hAnsiTheme="majorHAnsi" w:cstheme="majorBidi"/>
      <w:color w:val="8B0E04" w:themeColor="accent1"/>
    </w:rPr>
  </w:style>
  <w:style w:type="character" w:customStyle="1" w:styleId="Overskrift6Tegn">
    <w:name w:val="Overskrift 6 Tegn"/>
    <w:basedOn w:val="Standardskrifttypeiafsnit"/>
    <w:link w:val="Overskrift6"/>
    <w:uiPriority w:val="9"/>
    <w:semiHidden/>
    <w:rsid w:val="00107117"/>
    <w:rPr>
      <w:rFonts w:asciiTheme="majorHAnsi" w:eastAsiaTheme="majorEastAsia" w:hAnsiTheme="majorHAnsi" w:cstheme="majorBidi"/>
      <w:i/>
      <w:color w:val="8B0E04" w:themeColor="accent1"/>
    </w:rPr>
  </w:style>
  <w:style w:type="character" w:customStyle="1" w:styleId="Overskrift7Tegn">
    <w:name w:val="Overskrift 7 Tegn"/>
    <w:basedOn w:val="Standardskrifttypeiafsnit"/>
    <w:link w:val="Overskrift7"/>
    <w:uiPriority w:val="9"/>
    <w:semiHidden/>
    <w:rsid w:val="00107117"/>
    <w:rPr>
      <w:rFonts w:asciiTheme="majorHAnsi" w:eastAsiaTheme="majorEastAsia" w:hAnsiTheme="majorHAnsi" w:cstheme="majorBidi"/>
      <w:b/>
      <w:i/>
      <w:iCs/>
      <w:color w:val="8B0E04" w:themeColor="accent1"/>
    </w:rPr>
  </w:style>
  <w:style w:type="character" w:customStyle="1" w:styleId="Overskrift8Tegn">
    <w:name w:val="Overskrift 8 Tegn"/>
    <w:basedOn w:val="Standardskrifttypeiafsnit"/>
    <w:link w:val="Overskrift8"/>
    <w:uiPriority w:val="9"/>
    <w:semiHidden/>
    <w:rsid w:val="008A5513"/>
    <w:rPr>
      <w:rFonts w:asciiTheme="majorHAnsi" w:eastAsiaTheme="majorEastAsia" w:hAnsiTheme="majorHAnsi" w:cstheme="majorBidi"/>
      <w:color w:val="272727" w:themeColor="text1" w:themeTint="D8"/>
      <w:sz w:val="22"/>
      <w:szCs w:val="21"/>
    </w:rPr>
  </w:style>
  <w:style w:type="character" w:customStyle="1" w:styleId="Overskrift9Tegn">
    <w:name w:val="Overskrift 9 Tegn"/>
    <w:basedOn w:val="Standardskrifttypeiafsnit"/>
    <w:link w:val="Overskrift9"/>
    <w:uiPriority w:val="9"/>
    <w:semiHidden/>
    <w:rsid w:val="008A5513"/>
    <w:rPr>
      <w:rFonts w:asciiTheme="majorHAnsi" w:eastAsiaTheme="majorEastAsia" w:hAnsiTheme="majorHAnsi" w:cstheme="majorBidi"/>
      <w:i/>
      <w:iCs/>
      <w:color w:val="272727" w:themeColor="text1" w:themeTint="D8"/>
      <w:sz w:val="22"/>
      <w:szCs w:val="21"/>
    </w:rPr>
  </w:style>
  <w:style w:type="character" w:styleId="HTML-akronym">
    <w:name w:val="HTML Acronym"/>
    <w:basedOn w:val="Standardskrifttypeiafsnit"/>
    <w:uiPriority w:val="99"/>
    <w:semiHidden/>
    <w:unhideWhenUsed/>
    <w:rsid w:val="008A5513"/>
  </w:style>
  <w:style w:type="paragraph" w:styleId="HTML-adresse">
    <w:name w:val="HTML Address"/>
    <w:basedOn w:val="Normal"/>
    <w:link w:val="HTML-adresseTegn"/>
    <w:uiPriority w:val="99"/>
    <w:semiHidden/>
    <w:unhideWhenUsed/>
    <w:rsid w:val="008A5513"/>
    <w:pPr>
      <w:spacing w:after="0" w:line="240" w:lineRule="auto"/>
    </w:pPr>
    <w:rPr>
      <w:i/>
      <w:iCs/>
    </w:rPr>
  </w:style>
  <w:style w:type="character" w:customStyle="1" w:styleId="HTML-adresseTegn">
    <w:name w:val="HTML-adresse Tegn"/>
    <w:basedOn w:val="Standardskrifttypeiafsnit"/>
    <w:link w:val="HTML-adresse"/>
    <w:uiPriority w:val="99"/>
    <w:semiHidden/>
    <w:rsid w:val="008A5513"/>
    <w:rPr>
      <w:i/>
      <w:iCs/>
    </w:rPr>
  </w:style>
  <w:style w:type="character" w:styleId="HTML-citat">
    <w:name w:val="HTML Cite"/>
    <w:basedOn w:val="Standardskrifttypeiafsnit"/>
    <w:uiPriority w:val="99"/>
    <w:semiHidden/>
    <w:unhideWhenUsed/>
    <w:rsid w:val="008A5513"/>
    <w:rPr>
      <w:i/>
      <w:iCs/>
    </w:rPr>
  </w:style>
  <w:style w:type="character" w:styleId="HTML-kode">
    <w:name w:val="HTML Code"/>
    <w:basedOn w:val="Standardskrifttypeiafsnit"/>
    <w:uiPriority w:val="99"/>
    <w:semiHidden/>
    <w:unhideWhenUsed/>
    <w:rsid w:val="008A5513"/>
    <w:rPr>
      <w:rFonts w:ascii="Consolas" w:hAnsi="Consolas"/>
      <w:sz w:val="22"/>
      <w:szCs w:val="20"/>
    </w:rPr>
  </w:style>
  <w:style w:type="character" w:styleId="HTML-definition">
    <w:name w:val="HTML Definition"/>
    <w:basedOn w:val="Standardskrifttypeiafsnit"/>
    <w:uiPriority w:val="99"/>
    <w:semiHidden/>
    <w:unhideWhenUsed/>
    <w:rsid w:val="008A5513"/>
    <w:rPr>
      <w:i/>
      <w:iCs/>
    </w:rPr>
  </w:style>
  <w:style w:type="character" w:styleId="HTML-tastatur">
    <w:name w:val="HTML Keyboard"/>
    <w:basedOn w:val="Standardskrifttypeiafsnit"/>
    <w:uiPriority w:val="99"/>
    <w:semiHidden/>
    <w:unhideWhenUsed/>
    <w:rsid w:val="008A5513"/>
    <w:rPr>
      <w:rFonts w:ascii="Consolas" w:hAnsi="Consolas"/>
      <w:sz w:val="22"/>
      <w:szCs w:val="20"/>
    </w:rPr>
  </w:style>
  <w:style w:type="paragraph" w:styleId="FormateretHTML">
    <w:name w:val="HTML Preformatted"/>
    <w:basedOn w:val="Normal"/>
    <w:link w:val="FormateretHTMLTegn"/>
    <w:uiPriority w:val="99"/>
    <w:semiHidden/>
    <w:unhideWhenUsed/>
    <w:rsid w:val="008A5513"/>
    <w:pPr>
      <w:spacing w:after="0" w:line="240" w:lineRule="auto"/>
    </w:pPr>
    <w:rPr>
      <w:rFonts w:ascii="Consolas" w:hAnsi="Consolas"/>
      <w:sz w:val="22"/>
      <w:szCs w:val="20"/>
    </w:rPr>
  </w:style>
  <w:style w:type="character" w:customStyle="1" w:styleId="FormateretHTMLTegn">
    <w:name w:val="Formateret HTML Tegn"/>
    <w:basedOn w:val="Standardskrifttypeiafsnit"/>
    <w:link w:val="FormateretHTML"/>
    <w:uiPriority w:val="99"/>
    <w:semiHidden/>
    <w:rsid w:val="008A5513"/>
    <w:rPr>
      <w:rFonts w:ascii="Consolas" w:hAnsi="Consolas"/>
      <w:sz w:val="22"/>
      <w:szCs w:val="20"/>
    </w:rPr>
  </w:style>
  <w:style w:type="character" w:styleId="HTML-eksempel">
    <w:name w:val="HTML Sample"/>
    <w:basedOn w:val="Standardskrifttypeiafsnit"/>
    <w:uiPriority w:val="99"/>
    <w:semiHidden/>
    <w:unhideWhenUsed/>
    <w:rsid w:val="008A5513"/>
    <w:rPr>
      <w:rFonts w:ascii="Consolas" w:hAnsi="Consolas"/>
      <w:sz w:val="24"/>
      <w:szCs w:val="24"/>
    </w:rPr>
  </w:style>
  <w:style w:type="character" w:styleId="HTML-skrivemaskine">
    <w:name w:val="HTML Typewriter"/>
    <w:basedOn w:val="Standardskrifttypeiafsnit"/>
    <w:uiPriority w:val="99"/>
    <w:semiHidden/>
    <w:unhideWhenUsed/>
    <w:rsid w:val="008A5513"/>
    <w:rPr>
      <w:rFonts w:ascii="Consolas" w:hAnsi="Consolas"/>
      <w:sz w:val="22"/>
      <w:szCs w:val="20"/>
    </w:rPr>
  </w:style>
  <w:style w:type="character" w:styleId="HTML-variabel">
    <w:name w:val="HTML Variable"/>
    <w:basedOn w:val="Standardskrifttypeiafsnit"/>
    <w:uiPriority w:val="99"/>
    <w:semiHidden/>
    <w:unhideWhenUsed/>
    <w:rsid w:val="008A5513"/>
    <w:rPr>
      <w:i/>
      <w:iCs/>
    </w:rPr>
  </w:style>
  <w:style w:type="character" w:styleId="Hyperlink">
    <w:name w:val="Hyperlink"/>
    <w:basedOn w:val="Standardskrifttypeiafsnit"/>
    <w:uiPriority w:val="99"/>
    <w:semiHidden/>
    <w:unhideWhenUsed/>
    <w:rsid w:val="008A5513"/>
    <w:rPr>
      <w:color w:val="006AB2" w:themeColor="hyperlink"/>
      <w:u w:val="single"/>
    </w:rPr>
  </w:style>
  <w:style w:type="paragraph" w:styleId="Indeks1">
    <w:name w:val="index 1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260" w:hanging="260"/>
    </w:pPr>
  </w:style>
  <w:style w:type="paragraph" w:styleId="Indeks2">
    <w:name w:val="index 2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520" w:hanging="260"/>
    </w:pPr>
  </w:style>
  <w:style w:type="paragraph" w:styleId="Indeks3">
    <w:name w:val="index 3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780" w:hanging="260"/>
    </w:pPr>
  </w:style>
  <w:style w:type="paragraph" w:styleId="Indeks4">
    <w:name w:val="index 4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1040" w:hanging="260"/>
    </w:pPr>
  </w:style>
  <w:style w:type="paragraph" w:styleId="Indeks5">
    <w:name w:val="index 5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1300" w:hanging="260"/>
    </w:pPr>
  </w:style>
  <w:style w:type="paragraph" w:styleId="Indeks6">
    <w:name w:val="index 6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1560" w:hanging="260"/>
    </w:pPr>
  </w:style>
  <w:style w:type="paragraph" w:styleId="Indeks7">
    <w:name w:val="index 7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1820" w:hanging="260"/>
    </w:pPr>
  </w:style>
  <w:style w:type="paragraph" w:styleId="Indeks8">
    <w:name w:val="index 8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2080" w:hanging="260"/>
    </w:pPr>
  </w:style>
  <w:style w:type="paragraph" w:styleId="Indeks9">
    <w:name w:val="index 9"/>
    <w:basedOn w:val="Normal"/>
    <w:next w:val="Normal"/>
    <w:autoRedefine/>
    <w:uiPriority w:val="99"/>
    <w:semiHidden/>
    <w:unhideWhenUsed/>
    <w:rsid w:val="008A5513"/>
    <w:pPr>
      <w:spacing w:after="0" w:line="240" w:lineRule="auto"/>
      <w:ind w:left="2340" w:hanging="260"/>
    </w:pPr>
  </w:style>
  <w:style w:type="paragraph" w:styleId="Indeksoverskrift">
    <w:name w:val="index heading"/>
    <w:basedOn w:val="Normal"/>
    <w:next w:val="Indeks1"/>
    <w:uiPriority w:val="99"/>
    <w:semiHidden/>
    <w:unhideWhenUsed/>
    <w:rsid w:val="008A5513"/>
    <w:rPr>
      <w:rFonts w:asciiTheme="majorHAnsi" w:eastAsiaTheme="majorEastAsia" w:hAnsiTheme="majorHAnsi" w:cstheme="majorBidi"/>
      <w:b/>
      <w:bCs/>
    </w:rPr>
  </w:style>
  <w:style w:type="character" w:styleId="Kraftigfremhvning">
    <w:name w:val="Intense Emphasis"/>
    <w:basedOn w:val="Standardskrifttypeiafsnit"/>
    <w:uiPriority w:val="21"/>
    <w:semiHidden/>
    <w:qFormat/>
    <w:rsid w:val="008A5513"/>
    <w:rPr>
      <w:i/>
      <w:iCs/>
      <w:color w:val="8B0E04" w:themeColor="accent1"/>
    </w:rPr>
  </w:style>
  <w:style w:type="paragraph" w:styleId="Strktcitat">
    <w:name w:val="Intense Quote"/>
    <w:basedOn w:val="Normal"/>
    <w:next w:val="Normal"/>
    <w:link w:val="StrktcitatTegn"/>
    <w:uiPriority w:val="30"/>
    <w:semiHidden/>
    <w:qFormat/>
    <w:rsid w:val="008A5513"/>
    <w:pPr>
      <w:pBdr>
        <w:top w:val="single" w:sz="4" w:space="10" w:color="8B0E04" w:themeColor="accent1"/>
        <w:bottom w:val="single" w:sz="4" w:space="10" w:color="8B0E04" w:themeColor="accent1"/>
      </w:pBdr>
      <w:spacing w:before="360" w:after="360"/>
      <w:ind w:left="864" w:right="864"/>
    </w:pPr>
    <w:rPr>
      <w:i/>
      <w:iCs/>
      <w:color w:val="8B0E04" w:themeColor="accent1"/>
    </w:rPr>
  </w:style>
  <w:style w:type="character" w:customStyle="1" w:styleId="StrktcitatTegn">
    <w:name w:val="Stærkt citat Tegn"/>
    <w:basedOn w:val="Standardskrifttypeiafsnit"/>
    <w:link w:val="Strktcitat"/>
    <w:uiPriority w:val="30"/>
    <w:semiHidden/>
    <w:rsid w:val="008A5513"/>
    <w:rPr>
      <w:i/>
      <w:iCs/>
      <w:color w:val="8B0E04" w:themeColor="accent1"/>
    </w:rPr>
  </w:style>
  <w:style w:type="character" w:styleId="Kraftighenvisning">
    <w:name w:val="Intense Reference"/>
    <w:basedOn w:val="Standardskrifttypeiafsnit"/>
    <w:uiPriority w:val="32"/>
    <w:semiHidden/>
    <w:qFormat/>
    <w:rsid w:val="008A5513"/>
    <w:rPr>
      <w:b/>
      <w:bCs/>
      <w:smallCaps/>
      <w:color w:val="8B0E04" w:themeColor="accent1"/>
      <w:spacing w:val="5"/>
    </w:rPr>
  </w:style>
  <w:style w:type="table" w:styleId="Lystgitter">
    <w:name w:val="Light Grid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ystgitter-farve1">
    <w:name w:val="Light Grid Accent 1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8B0E04" w:themeColor="accent1"/>
        <w:left w:val="single" w:sz="8" w:space="0" w:color="8B0E04" w:themeColor="accent1"/>
        <w:bottom w:val="single" w:sz="8" w:space="0" w:color="8B0E04" w:themeColor="accent1"/>
        <w:right w:val="single" w:sz="8" w:space="0" w:color="8B0E04" w:themeColor="accent1"/>
        <w:insideH w:val="single" w:sz="8" w:space="0" w:color="8B0E04" w:themeColor="accent1"/>
        <w:insideV w:val="single" w:sz="8" w:space="0" w:color="8B0E0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18" w:space="0" w:color="8B0E04" w:themeColor="accent1"/>
          <w:right w:val="single" w:sz="8" w:space="0" w:color="8B0E04" w:themeColor="accent1"/>
          <w:insideH w:val="nil"/>
          <w:insideV w:val="single" w:sz="8" w:space="0" w:color="8B0E0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  <w:insideH w:val="nil"/>
          <w:insideV w:val="single" w:sz="8" w:space="0" w:color="8B0E0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</w:tcBorders>
      </w:tcPr>
    </w:tblStylePr>
    <w:tblStylePr w:type="band1Vert"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</w:tcBorders>
        <w:shd w:val="clear" w:color="auto" w:fill="FCACA6" w:themeFill="accent1" w:themeFillTint="3F"/>
      </w:tcPr>
    </w:tblStylePr>
    <w:tblStylePr w:type="band1Horz"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  <w:insideV w:val="single" w:sz="8" w:space="0" w:color="8B0E04" w:themeColor="accent1"/>
        </w:tcBorders>
        <w:shd w:val="clear" w:color="auto" w:fill="FCACA6" w:themeFill="accent1" w:themeFillTint="3F"/>
      </w:tcPr>
    </w:tblStylePr>
    <w:tblStylePr w:type="band2Horz"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  <w:insideV w:val="single" w:sz="8" w:space="0" w:color="8B0E04" w:themeColor="accent1"/>
        </w:tcBorders>
      </w:tcPr>
    </w:tblStylePr>
  </w:style>
  <w:style w:type="table" w:styleId="Lystgitter-fremhvningsfarve2">
    <w:name w:val="Light Grid Accent 2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2F8440" w:themeColor="accent2"/>
        <w:left w:val="single" w:sz="8" w:space="0" w:color="2F8440" w:themeColor="accent2"/>
        <w:bottom w:val="single" w:sz="8" w:space="0" w:color="2F8440" w:themeColor="accent2"/>
        <w:right w:val="single" w:sz="8" w:space="0" w:color="2F8440" w:themeColor="accent2"/>
        <w:insideH w:val="single" w:sz="8" w:space="0" w:color="2F8440" w:themeColor="accent2"/>
        <w:insideV w:val="single" w:sz="8" w:space="0" w:color="2F844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18" w:space="0" w:color="2F8440" w:themeColor="accent2"/>
          <w:right w:val="single" w:sz="8" w:space="0" w:color="2F8440" w:themeColor="accent2"/>
          <w:insideH w:val="nil"/>
          <w:insideV w:val="single" w:sz="8" w:space="0" w:color="2F844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  <w:insideH w:val="nil"/>
          <w:insideV w:val="single" w:sz="8" w:space="0" w:color="2F844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</w:tcBorders>
      </w:tcPr>
    </w:tblStylePr>
    <w:tblStylePr w:type="band1Vert"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</w:tcBorders>
        <w:shd w:val="clear" w:color="auto" w:fill="C2E9CA" w:themeFill="accent2" w:themeFillTint="3F"/>
      </w:tcPr>
    </w:tblStylePr>
    <w:tblStylePr w:type="band1Horz"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  <w:insideV w:val="single" w:sz="8" w:space="0" w:color="2F8440" w:themeColor="accent2"/>
        </w:tcBorders>
        <w:shd w:val="clear" w:color="auto" w:fill="C2E9CA" w:themeFill="accent2" w:themeFillTint="3F"/>
      </w:tcPr>
    </w:tblStylePr>
    <w:tblStylePr w:type="band2Horz"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  <w:insideV w:val="single" w:sz="8" w:space="0" w:color="2F8440" w:themeColor="accent2"/>
        </w:tcBorders>
      </w:tcPr>
    </w:tblStylePr>
  </w:style>
  <w:style w:type="table" w:styleId="Lystgitter-fremhvningsfarve3">
    <w:name w:val="Light Grid Accent 3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006AB2" w:themeColor="accent3"/>
        <w:left w:val="single" w:sz="8" w:space="0" w:color="006AB2" w:themeColor="accent3"/>
        <w:bottom w:val="single" w:sz="8" w:space="0" w:color="006AB2" w:themeColor="accent3"/>
        <w:right w:val="single" w:sz="8" w:space="0" w:color="006AB2" w:themeColor="accent3"/>
        <w:insideH w:val="single" w:sz="8" w:space="0" w:color="006AB2" w:themeColor="accent3"/>
        <w:insideV w:val="single" w:sz="8" w:space="0" w:color="006AB2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18" w:space="0" w:color="006AB2" w:themeColor="accent3"/>
          <w:right w:val="single" w:sz="8" w:space="0" w:color="006AB2" w:themeColor="accent3"/>
          <w:insideH w:val="nil"/>
          <w:insideV w:val="single" w:sz="8" w:space="0" w:color="006AB2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  <w:insideH w:val="nil"/>
          <w:insideV w:val="single" w:sz="8" w:space="0" w:color="006AB2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</w:tcBorders>
      </w:tcPr>
    </w:tblStylePr>
    <w:tblStylePr w:type="band1Vert"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</w:tcBorders>
        <w:shd w:val="clear" w:color="auto" w:fill="ACDDFF" w:themeFill="accent3" w:themeFillTint="3F"/>
      </w:tcPr>
    </w:tblStylePr>
    <w:tblStylePr w:type="band1Horz"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  <w:insideV w:val="single" w:sz="8" w:space="0" w:color="006AB2" w:themeColor="accent3"/>
        </w:tcBorders>
        <w:shd w:val="clear" w:color="auto" w:fill="ACDDFF" w:themeFill="accent3" w:themeFillTint="3F"/>
      </w:tcPr>
    </w:tblStylePr>
    <w:tblStylePr w:type="band2Horz"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  <w:insideV w:val="single" w:sz="8" w:space="0" w:color="006AB2" w:themeColor="accent3"/>
        </w:tcBorders>
      </w:tcPr>
    </w:tblStylePr>
  </w:style>
  <w:style w:type="table" w:styleId="Lystgitter-fremhvningsfarve4">
    <w:name w:val="Light Grid Accent 4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DE5823" w:themeColor="accent4"/>
        <w:left w:val="single" w:sz="8" w:space="0" w:color="DE5823" w:themeColor="accent4"/>
        <w:bottom w:val="single" w:sz="8" w:space="0" w:color="DE5823" w:themeColor="accent4"/>
        <w:right w:val="single" w:sz="8" w:space="0" w:color="DE5823" w:themeColor="accent4"/>
        <w:insideH w:val="single" w:sz="8" w:space="0" w:color="DE5823" w:themeColor="accent4"/>
        <w:insideV w:val="single" w:sz="8" w:space="0" w:color="DE5823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18" w:space="0" w:color="DE5823" w:themeColor="accent4"/>
          <w:right w:val="single" w:sz="8" w:space="0" w:color="DE5823" w:themeColor="accent4"/>
          <w:insideH w:val="nil"/>
          <w:insideV w:val="single" w:sz="8" w:space="0" w:color="DE5823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  <w:insideH w:val="nil"/>
          <w:insideV w:val="single" w:sz="8" w:space="0" w:color="DE5823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</w:tcBorders>
      </w:tcPr>
    </w:tblStylePr>
    <w:tblStylePr w:type="band1Vert"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</w:tcBorders>
        <w:shd w:val="clear" w:color="auto" w:fill="F6D5C8" w:themeFill="accent4" w:themeFillTint="3F"/>
      </w:tcPr>
    </w:tblStylePr>
    <w:tblStylePr w:type="band1Horz"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  <w:insideV w:val="single" w:sz="8" w:space="0" w:color="DE5823" w:themeColor="accent4"/>
        </w:tcBorders>
        <w:shd w:val="clear" w:color="auto" w:fill="F6D5C8" w:themeFill="accent4" w:themeFillTint="3F"/>
      </w:tcPr>
    </w:tblStylePr>
    <w:tblStylePr w:type="band2Horz"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  <w:insideV w:val="single" w:sz="8" w:space="0" w:color="DE5823" w:themeColor="accent4"/>
        </w:tcBorders>
      </w:tcPr>
    </w:tblStylePr>
  </w:style>
  <w:style w:type="table" w:styleId="Lystgitter-fremhvningsfarve5">
    <w:name w:val="Light Grid Accent 5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653A95" w:themeColor="accent5"/>
        <w:left w:val="single" w:sz="8" w:space="0" w:color="653A95" w:themeColor="accent5"/>
        <w:bottom w:val="single" w:sz="8" w:space="0" w:color="653A95" w:themeColor="accent5"/>
        <w:right w:val="single" w:sz="8" w:space="0" w:color="653A95" w:themeColor="accent5"/>
        <w:insideH w:val="single" w:sz="8" w:space="0" w:color="653A95" w:themeColor="accent5"/>
        <w:insideV w:val="single" w:sz="8" w:space="0" w:color="653A95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18" w:space="0" w:color="653A95" w:themeColor="accent5"/>
          <w:right w:val="single" w:sz="8" w:space="0" w:color="653A95" w:themeColor="accent5"/>
          <w:insideH w:val="nil"/>
          <w:insideV w:val="single" w:sz="8" w:space="0" w:color="653A95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  <w:insideH w:val="nil"/>
          <w:insideV w:val="single" w:sz="8" w:space="0" w:color="653A95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</w:tcBorders>
      </w:tcPr>
    </w:tblStylePr>
    <w:tblStylePr w:type="band1Vert"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</w:tcBorders>
        <w:shd w:val="clear" w:color="auto" w:fill="D8C9EA" w:themeFill="accent5" w:themeFillTint="3F"/>
      </w:tcPr>
    </w:tblStylePr>
    <w:tblStylePr w:type="band1Horz"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  <w:insideV w:val="single" w:sz="8" w:space="0" w:color="653A95" w:themeColor="accent5"/>
        </w:tcBorders>
        <w:shd w:val="clear" w:color="auto" w:fill="D8C9EA" w:themeFill="accent5" w:themeFillTint="3F"/>
      </w:tcPr>
    </w:tblStylePr>
    <w:tblStylePr w:type="band2Horz"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  <w:insideV w:val="single" w:sz="8" w:space="0" w:color="653A95" w:themeColor="accent5"/>
        </w:tcBorders>
      </w:tcPr>
    </w:tblStylePr>
  </w:style>
  <w:style w:type="table" w:styleId="Lystgitter-fremhvningsfarve6">
    <w:name w:val="Light Grid Accent 6"/>
    <w:basedOn w:val="Tabel-Normal"/>
    <w:uiPriority w:val="62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7B239" w:themeColor="accent6"/>
        <w:left w:val="single" w:sz="8" w:space="0" w:color="F7B239" w:themeColor="accent6"/>
        <w:bottom w:val="single" w:sz="8" w:space="0" w:color="F7B239" w:themeColor="accent6"/>
        <w:right w:val="single" w:sz="8" w:space="0" w:color="F7B239" w:themeColor="accent6"/>
        <w:insideH w:val="single" w:sz="8" w:space="0" w:color="F7B239" w:themeColor="accent6"/>
        <w:insideV w:val="single" w:sz="8" w:space="0" w:color="F7B239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18" w:space="0" w:color="F7B239" w:themeColor="accent6"/>
          <w:right w:val="single" w:sz="8" w:space="0" w:color="F7B239" w:themeColor="accent6"/>
          <w:insideH w:val="nil"/>
          <w:insideV w:val="single" w:sz="8" w:space="0" w:color="F7B239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  <w:insideH w:val="nil"/>
          <w:insideV w:val="single" w:sz="8" w:space="0" w:color="F7B239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</w:tcBorders>
      </w:tcPr>
    </w:tblStylePr>
    <w:tblStylePr w:type="band1Vert"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</w:tcBorders>
        <w:shd w:val="clear" w:color="auto" w:fill="FDEBCD" w:themeFill="accent6" w:themeFillTint="3F"/>
      </w:tcPr>
    </w:tblStylePr>
    <w:tblStylePr w:type="band1Horz"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  <w:insideV w:val="single" w:sz="8" w:space="0" w:color="F7B239" w:themeColor="accent6"/>
        </w:tcBorders>
        <w:shd w:val="clear" w:color="auto" w:fill="FDEBCD" w:themeFill="accent6" w:themeFillTint="3F"/>
      </w:tcPr>
    </w:tblStylePr>
    <w:tblStylePr w:type="band2Horz"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  <w:insideV w:val="single" w:sz="8" w:space="0" w:color="F7B239" w:themeColor="accent6"/>
        </w:tcBorders>
      </w:tcPr>
    </w:tblStylePr>
  </w:style>
  <w:style w:type="table" w:styleId="Lysliste">
    <w:name w:val="Light List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ysliste-farve1">
    <w:name w:val="Light List Accent 1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8B0E04" w:themeColor="accent1"/>
        <w:left w:val="single" w:sz="8" w:space="0" w:color="8B0E04" w:themeColor="accent1"/>
        <w:bottom w:val="single" w:sz="8" w:space="0" w:color="8B0E04" w:themeColor="accent1"/>
        <w:right w:val="single" w:sz="8" w:space="0" w:color="8B0E0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B0E0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</w:tcBorders>
      </w:tcPr>
    </w:tblStylePr>
    <w:tblStylePr w:type="band1Horz">
      <w:tblPr/>
      <w:tcPr>
        <w:tcBorders>
          <w:top w:val="single" w:sz="8" w:space="0" w:color="8B0E04" w:themeColor="accent1"/>
          <w:left w:val="single" w:sz="8" w:space="0" w:color="8B0E04" w:themeColor="accent1"/>
          <w:bottom w:val="single" w:sz="8" w:space="0" w:color="8B0E04" w:themeColor="accent1"/>
          <w:right w:val="single" w:sz="8" w:space="0" w:color="8B0E04" w:themeColor="accent1"/>
        </w:tcBorders>
      </w:tcPr>
    </w:tblStylePr>
  </w:style>
  <w:style w:type="table" w:styleId="Lysliste-fremhvningsfarve2">
    <w:name w:val="Light List Accent 2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2F8440" w:themeColor="accent2"/>
        <w:left w:val="single" w:sz="8" w:space="0" w:color="2F8440" w:themeColor="accent2"/>
        <w:bottom w:val="single" w:sz="8" w:space="0" w:color="2F8440" w:themeColor="accent2"/>
        <w:right w:val="single" w:sz="8" w:space="0" w:color="2F844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F844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</w:tcBorders>
      </w:tcPr>
    </w:tblStylePr>
    <w:tblStylePr w:type="band1Horz">
      <w:tblPr/>
      <w:tcPr>
        <w:tcBorders>
          <w:top w:val="single" w:sz="8" w:space="0" w:color="2F8440" w:themeColor="accent2"/>
          <w:left w:val="single" w:sz="8" w:space="0" w:color="2F8440" w:themeColor="accent2"/>
          <w:bottom w:val="single" w:sz="8" w:space="0" w:color="2F8440" w:themeColor="accent2"/>
          <w:right w:val="single" w:sz="8" w:space="0" w:color="2F8440" w:themeColor="accent2"/>
        </w:tcBorders>
      </w:tcPr>
    </w:tblStylePr>
  </w:style>
  <w:style w:type="table" w:styleId="Lysliste-fremhvningsfarve3">
    <w:name w:val="Light List Accent 3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006AB2" w:themeColor="accent3"/>
        <w:left w:val="single" w:sz="8" w:space="0" w:color="006AB2" w:themeColor="accent3"/>
        <w:bottom w:val="single" w:sz="8" w:space="0" w:color="006AB2" w:themeColor="accent3"/>
        <w:right w:val="single" w:sz="8" w:space="0" w:color="006AB2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6AB2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</w:tcBorders>
      </w:tcPr>
    </w:tblStylePr>
    <w:tblStylePr w:type="band1Horz">
      <w:tblPr/>
      <w:tcPr>
        <w:tcBorders>
          <w:top w:val="single" w:sz="8" w:space="0" w:color="006AB2" w:themeColor="accent3"/>
          <w:left w:val="single" w:sz="8" w:space="0" w:color="006AB2" w:themeColor="accent3"/>
          <w:bottom w:val="single" w:sz="8" w:space="0" w:color="006AB2" w:themeColor="accent3"/>
          <w:right w:val="single" w:sz="8" w:space="0" w:color="006AB2" w:themeColor="accent3"/>
        </w:tcBorders>
      </w:tcPr>
    </w:tblStylePr>
  </w:style>
  <w:style w:type="table" w:styleId="Lysliste-fremhvningsfarve4">
    <w:name w:val="Light List Accent 4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DE5823" w:themeColor="accent4"/>
        <w:left w:val="single" w:sz="8" w:space="0" w:color="DE5823" w:themeColor="accent4"/>
        <w:bottom w:val="single" w:sz="8" w:space="0" w:color="DE5823" w:themeColor="accent4"/>
        <w:right w:val="single" w:sz="8" w:space="0" w:color="DE5823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5823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</w:tcBorders>
      </w:tcPr>
    </w:tblStylePr>
    <w:tblStylePr w:type="band1Horz">
      <w:tblPr/>
      <w:tcPr>
        <w:tcBorders>
          <w:top w:val="single" w:sz="8" w:space="0" w:color="DE5823" w:themeColor="accent4"/>
          <w:left w:val="single" w:sz="8" w:space="0" w:color="DE5823" w:themeColor="accent4"/>
          <w:bottom w:val="single" w:sz="8" w:space="0" w:color="DE5823" w:themeColor="accent4"/>
          <w:right w:val="single" w:sz="8" w:space="0" w:color="DE5823" w:themeColor="accent4"/>
        </w:tcBorders>
      </w:tcPr>
    </w:tblStylePr>
  </w:style>
  <w:style w:type="table" w:styleId="Lysliste-fremhvningsfarve5">
    <w:name w:val="Light List Accent 5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653A95" w:themeColor="accent5"/>
        <w:left w:val="single" w:sz="8" w:space="0" w:color="653A95" w:themeColor="accent5"/>
        <w:bottom w:val="single" w:sz="8" w:space="0" w:color="653A95" w:themeColor="accent5"/>
        <w:right w:val="single" w:sz="8" w:space="0" w:color="653A95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53A9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</w:tcBorders>
      </w:tcPr>
    </w:tblStylePr>
    <w:tblStylePr w:type="band1Horz">
      <w:tblPr/>
      <w:tcPr>
        <w:tcBorders>
          <w:top w:val="single" w:sz="8" w:space="0" w:color="653A95" w:themeColor="accent5"/>
          <w:left w:val="single" w:sz="8" w:space="0" w:color="653A95" w:themeColor="accent5"/>
          <w:bottom w:val="single" w:sz="8" w:space="0" w:color="653A95" w:themeColor="accent5"/>
          <w:right w:val="single" w:sz="8" w:space="0" w:color="653A95" w:themeColor="accent5"/>
        </w:tcBorders>
      </w:tcPr>
    </w:tblStylePr>
  </w:style>
  <w:style w:type="table" w:styleId="Lysliste-fremhvningsfarve6">
    <w:name w:val="Light List Accent 6"/>
    <w:basedOn w:val="Tabel-Normal"/>
    <w:uiPriority w:val="61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7B239" w:themeColor="accent6"/>
        <w:left w:val="single" w:sz="8" w:space="0" w:color="F7B239" w:themeColor="accent6"/>
        <w:bottom w:val="single" w:sz="8" w:space="0" w:color="F7B239" w:themeColor="accent6"/>
        <w:right w:val="single" w:sz="8" w:space="0" w:color="F7B239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B23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</w:tcBorders>
      </w:tcPr>
    </w:tblStylePr>
    <w:tblStylePr w:type="band1Horz">
      <w:tblPr/>
      <w:tcPr>
        <w:tcBorders>
          <w:top w:val="single" w:sz="8" w:space="0" w:color="F7B239" w:themeColor="accent6"/>
          <w:left w:val="single" w:sz="8" w:space="0" w:color="F7B239" w:themeColor="accent6"/>
          <w:bottom w:val="single" w:sz="8" w:space="0" w:color="F7B239" w:themeColor="accent6"/>
          <w:right w:val="single" w:sz="8" w:space="0" w:color="F7B239" w:themeColor="accent6"/>
        </w:tcBorders>
      </w:tcPr>
    </w:tblStylePr>
  </w:style>
  <w:style w:type="table" w:styleId="Lysskygge">
    <w:name w:val="Light Shading"/>
    <w:basedOn w:val="Tabel-Normal"/>
    <w:uiPriority w:val="60"/>
    <w:semiHidden/>
    <w:unhideWhenUsed/>
    <w:rsid w:val="008A5513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ysskygge-farve1">
    <w:name w:val="Light Shading Accent 1"/>
    <w:basedOn w:val="Tabel-Normal"/>
    <w:uiPriority w:val="60"/>
    <w:semiHidden/>
    <w:unhideWhenUsed/>
    <w:rsid w:val="008A5513"/>
    <w:pPr>
      <w:spacing w:after="0" w:line="240" w:lineRule="auto"/>
    </w:pPr>
    <w:rPr>
      <w:color w:val="670A03" w:themeColor="accent1" w:themeShade="BF"/>
    </w:rPr>
    <w:tblPr>
      <w:tblStyleRowBandSize w:val="1"/>
      <w:tblStyleColBandSize w:val="1"/>
      <w:tblBorders>
        <w:top w:val="single" w:sz="8" w:space="0" w:color="8B0E04" w:themeColor="accent1"/>
        <w:bottom w:val="single" w:sz="8" w:space="0" w:color="8B0E0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B0E04" w:themeColor="accent1"/>
          <w:left w:val="nil"/>
          <w:bottom w:val="single" w:sz="8" w:space="0" w:color="8B0E0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B0E04" w:themeColor="accent1"/>
          <w:left w:val="nil"/>
          <w:bottom w:val="single" w:sz="8" w:space="0" w:color="8B0E0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ACA6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CACA6" w:themeFill="accent1" w:themeFillTint="3F"/>
      </w:tcPr>
    </w:tblStylePr>
  </w:style>
  <w:style w:type="table" w:styleId="Lysskygge-fremhvningsfarve2">
    <w:name w:val="Light Shading Accent 2"/>
    <w:basedOn w:val="Tabel-Normal"/>
    <w:uiPriority w:val="60"/>
    <w:semiHidden/>
    <w:unhideWhenUsed/>
    <w:rsid w:val="008A5513"/>
    <w:pPr>
      <w:spacing w:after="0" w:line="240" w:lineRule="auto"/>
    </w:pPr>
    <w:rPr>
      <w:color w:val="236230" w:themeColor="accent2" w:themeShade="BF"/>
    </w:rPr>
    <w:tblPr>
      <w:tblStyleRowBandSize w:val="1"/>
      <w:tblStyleColBandSize w:val="1"/>
      <w:tblBorders>
        <w:top w:val="single" w:sz="8" w:space="0" w:color="2F8440" w:themeColor="accent2"/>
        <w:bottom w:val="single" w:sz="8" w:space="0" w:color="2F844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F8440" w:themeColor="accent2"/>
          <w:left w:val="nil"/>
          <w:bottom w:val="single" w:sz="8" w:space="0" w:color="2F844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F8440" w:themeColor="accent2"/>
          <w:left w:val="nil"/>
          <w:bottom w:val="single" w:sz="8" w:space="0" w:color="2F844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E9CA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2E9CA" w:themeFill="accent2" w:themeFillTint="3F"/>
      </w:tcPr>
    </w:tblStylePr>
  </w:style>
  <w:style w:type="table" w:styleId="Lysskygge-fremhvningsfarve3">
    <w:name w:val="Light Shading Accent 3"/>
    <w:basedOn w:val="Tabel-Normal"/>
    <w:uiPriority w:val="60"/>
    <w:semiHidden/>
    <w:unhideWhenUsed/>
    <w:rsid w:val="008A5513"/>
    <w:pPr>
      <w:spacing w:after="0" w:line="240" w:lineRule="auto"/>
    </w:pPr>
    <w:rPr>
      <w:color w:val="004E85" w:themeColor="accent3" w:themeShade="BF"/>
    </w:rPr>
    <w:tblPr>
      <w:tblStyleRowBandSize w:val="1"/>
      <w:tblStyleColBandSize w:val="1"/>
      <w:tblBorders>
        <w:top w:val="single" w:sz="8" w:space="0" w:color="006AB2" w:themeColor="accent3"/>
        <w:bottom w:val="single" w:sz="8" w:space="0" w:color="006AB2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6AB2" w:themeColor="accent3"/>
          <w:left w:val="nil"/>
          <w:bottom w:val="single" w:sz="8" w:space="0" w:color="006AB2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6AB2" w:themeColor="accent3"/>
          <w:left w:val="nil"/>
          <w:bottom w:val="single" w:sz="8" w:space="0" w:color="006AB2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CDDFF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CDDFF" w:themeFill="accent3" w:themeFillTint="3F"/>
      </w:tcPr>
    </w:tblStylePr>
  </w:style>
  <w:style w:type="table" w:styleId="Lysskygge-fremhvningsfarve4">
    <w:name w:val="Light Shading Accent 4"/>
    <w:basedOn w:val="Tabel-Normal"/>
    <w:uiPriority w:val="60"/>
    <w:semiHidden/>
    <w:unhideWhenUsed/>
    <w:rsid w:val="008A5513"/>
    <w:pPr>
      <w:spacing w:after="0" w:line="240" w:lineRule="auto"/>
    </w:pPr>
    <w:rPr>
      <w:color w:val="A74119" w:themeColor="accent4" w:themeShade="BF"/>
    </w:rPr>
    <w:tblPr>
      <w:tblStyleRowBandSize w:val="1"/>
      <w:tblStyleColBandSize w:val="1"/>
      <w:tblBorders>
        <w:top w:val="single" w:sz="8" w:space="0" w:color="DE5823" w:themeColor="accent4"/>
        <w:bottom w:val="single" w:sz="8" w:space="0" w:color="DE5823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5823" w:themeColor="accent4"/>
          <w:left w:val="nil"/>
          <w:bottom w:val="single" w:sz="8" w:space="0" w:color="DE5823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5823" w:themeColor="accent4"/>
          <w:left w:val="nil"/>
          <w:bottom w:val="single" w:sz="8" w:space="0" w:color="DE5823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D5C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D5C8" w:themeFill="accent4" w:themeFillTint="3F"/>
      </w:tcPr>
    </w:tblStylePr>
  </w:style>
  <w:style w:type="table" w:styleId="Lysskygge-fremhvningsfarve5">
    <w:name w:val="Light Shading Accent 5"/>
    <w:basedOn w:val="Tabel-Normal"/>
    <w:uiPriority w:val="60"/>
    <w:semiHidden/>
    <w:unhideWhenUsed/>
    <w:rsid w:val="008A5513"/>
    <w:pPr>
      <w:spacing w:after="0" w:line="240" w:lineRule="auto"/>
    </w:pPr>
    <w:rPr>
      <w:color w:val="4B2B6F" w:themeColor="accent5" w:themeShade="BF"/>
    </w:rPr>
    <w:tblPr>
      <w:tblStyleRowBandSize w:val="1"/>
      <w:tblStyleColBandSize w:val="1"/>
      <w:tblBorders>
        <w:top w:val="single" w:sz="8" w:space="0" w:color="653A95" w:themeColor="accent5"/>
        <w:bottom w:val="single" w:sz="8" w:space="0" w:color="653A95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53A95" w:themeColor="accent5"/>
          <w:left w:val="nil"/>
          <w:bottom w:val="single" w:sz="8" w:space="0" w:color="653A9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53A95" w:themeColor="accent5"/>
          <w:left w:val="nil"/>
          <w:bottom w:val="single" w:sz="8" w:space="0" w:color="653A9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C9EA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8C9EA" w:themeFill="accent5" w:themeFillTint="3F"/>
      </w:tcPr>
    </w:tblStylePr>
  </w:style>
  <w:style w:type="table" w:styleId="Lysskygge-fremhvningsfarve6">
    <w:name w:val="Light Shading Accent 6"/>
    <w:basedOn w:val="Tabel-Normal"/>
    <w:uiPriority w:val="60"/>
    <w:semiHidden/>
    <w:unhideWhenUsed/>
    <w:rsid w:val="008A5513"/>
    <w:pPr>
      <w:spacing w:after="0" w:line="240" w:lineRule="auto"/>
    </w:pPr>
    <w:rPr>
      <w:color w:val="DA8E09" w:themeColor="accent6" w:themeShade="BF"/>
    </w:rPr>
    <w:tblPr>
      <w:tblStyleRowBandSize w:val="1"/>
      <w:tblStyleColBandSize w:val="1"/>
      <w:tblBorders>
        <w:top w:val="single" w:sz="8" w:space="0" w:color="F7B239" w:themeColor="accent6"/>
        <w:bottom w:val="single" w:sz="8" w:space="0" w:color="F7B239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B239" w:themeColor="accent6"/>
          <w:left w:val="nil"/>
          <w:bottom w:val="single" w:sz="8" w:space="0" w:color="F7B239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B239" w:themeColor="accent6"/>
          <w:left w:val="nil"/>
          <w:bottom w:val="single" w:sz="8" w:space="0" w:color="F7B239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BC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BCD" w:themeFill="accent6" w:themeFillTint="3F"/>
      </w:tcPr>
    </w:tblStylePr>
  </w:style>
  <w:style w:type="character" w:styleId="Linjenummer">
    <w:name w:val="line number"/>
    <w:basedOn w:val="Standardskrifttypeiafsnit"/>
    <w:uiPriority w:val="99"/>
    <w:semiHidden/>
    <w:unhideWhenUsed/>
    <w:rsid w:val="008A5513"/>
  </w:style>
  <w:style w:type="paragraph" w:styleId="Liste">
    <w:name w:val="List"/>
    <w:basedOn w:val="Normal"/>
    <w:uiPriority w:val="99"/>
    <w:semiHidden/>
    <w:unhideWhenUsed/>
    <w:rsid w:val="008A5513"/>
    <w:pPr>
      <w:ind w:left="360" w:hanging="360"/>
      <w:contextualSpacing/>
    </w:pPr>
  </w:style>
  <w:style w:type="paragraph" w:styleId="Liste2">
    <w:name w:val="List 2"/>
    <w:basedOn w:val="Normal"/>
    <w:uiPriority w:val="99"/>
    <w:semiHidden/>
    <w:unhideWhenUsed/>
    <w:rsid w:val="008A5513"/>
    <w:pPr>
      <w:ind w:left="720" w:hanging="360"/>
      <w:contextualSpacing/>
    </w:pPr>
  </w:style>
  <w:style w:type="paragraph" w:styleId="Liste3">
    <w:name w:val="List 3"/>
    <w:basedOn w:val="Normal"/>
    <w:uiPriority w:val="99"/>
    <w:semiHidden/>
    <w:unhideWhenUsed/>
    <w:rsid w:val="008A5513"/>
    <w:pPr>
      <w:ind w:left="1080" w:hanging="360"/>
      <w:contextualSpacing/>
    </w:pPr>
  </w:style>
  <w:style w:type="paragraph" w:styleId="Liste4">
    <w:name w:val="List 4"/>
    <w:basedOn w:val="Normal"/>
    <w:uiPriority w:val="99"/>
    <w:semiHidden/>
    <w:unhideWhenUsed/>
    <w:rsid w:val="008A5513"/>
    <w:pPr>
      <w:ind w:left="1440" w:hanging="360"/>
      <w:contextualSpacing/>
    </w:pPr>
  </w:style>
  <w:style w:type="paragraph" w:styleId="Liste5">
    <w:name w:val="List 5"/>
    <w:basedOn w:val="Normal"/>
    <w:uiPriority w:val="99"/>
    <w:semiHidden/>
    <w:unhideWhenUsed/>
    <w:rsid w:val="008A5513"/>
    <w:pPr>
      <w:ind w:left="1800" w:hanging="360"/>
      <w:contextualSpacing/>
    </w:pPr>
  </w:style>
  <w:style w:type="paragraph" w:styleId="Opstilling-punkttegn">
    <w:name w:val="List Bullet"/>
    <w:basedOn w:val="Normal"/>
    <w:uiPriority w:val="99"/>
    <w:semiHidden/>
    <w:unhideWhenUsed/>
    <w:rsid w:val="008A5513"/>
    <w:pPr>
      <w:numPr>
        <w:numId w:val="1"/>
      </w:numPr>
      <w:contextualSpacing/>
    </w:pPr>
  </w:style>
  <w:style w:type="paragraph" w:styleId="Opstilling-punkttegn2">
    <w:name w:val="List Bullet 2"/>
    <w:basedOn w:val="Normal"/>
    <w:uiPriority w:val="99"/>
    <w:semiHidden/>
    <w:unhideWhenUsed/>
    <w:rsid w:val="008A5513"/>
    <w:pPr>
      <w:numPr>
        <w:numId w:val="2"/>
      </w:numPr>
      <w:contextualSpacing/>
    </w:pPr>
  </w:style>
  <w:style w:type="paragraph" w:styleId="Opstilling-punkttegn3">
    <w:name w:val="List Bullet 3"/>
    <w:basedOn w:val="Normal"/>
    <w:uiPriority w:val="99"/>
    <w:semiHidden/>
    <w:unhideWhenUsed/>
    <w:rsid w:val="008A5513"/>
    <w:pPr>
      <w:numPr>
        <w:numId w:val="3"/>
      </w:numPr>
      <w:contextualSpacing/>
    </w:pPr>
  </w:style>
  <w:style w:type="paragraph" w:styleId="Opstilling-punkttegn4">
    <w:name w:val="List Bullet 4"/>
    <w:basedOn w:val="Normal"/>
    <w:uiPriority w:val="99"/>
    <w:semiHidden/>
    <w:unhideWhenUsed/>
    <w:rsid w:val="008A5513"/>
    <w:pPr>
      <w:numPr>
        <w:numId w:val="5"/>
      </w:numPr>
      <w:contextualSpacing/>
    </w:pPr>
  </w:style>
  <w:style w:type="paragraph" w:styleId="Opstilling-punkttegn5">
    <w:name w:val="List Bullet 5"/>
    <w:basedOn w:val="Normal"/>
    <w:uiPriority w:val="99"/>
    <w:semiHidden/>
    <w:unhideWhenUsed/>
    <w:rsid w:val="008A5513"/>
    <w:pPr>
      <w:numPr>
        <w:numId w:val="6"/>
      </w:numPr>
      <w:contextualSpacing/>
    </w:pPr>
  </w:style>
  <w:style w:type="paragraph" w:styleId="Opstilling-forts">
    <w:name w:val="List Continue"/>
    <w:basedOn w:val="Normal"/>
    <w:uiPriority w:val="99"/>
    <w:semiHidden/>
    <w:unhideWhenUsed/>
    <w:rsid w:val="008A5513"/>
    <w:pPr>
      <w:spacing w:after="120"/>
      <w:ind w:left="360"/>
      <w:contextualSpacing/>
    </w:pPr>
  </w:style>
  <w:style w:type="paragraph" w:styleId="Opstilling-forts2">
    <w:name w:val="List Continue 2"/>
    <w:basedOn w:val="Normal"/>
    <w:uiPriority w:val="99"/>
    <w:semiHidden/>
    <w:unhideWhenUsed/>
    <w:rsid w:val="008A5513"/>
    <w:pPr>
      <w:spacing w:after="120"/>
      <w:ind w:left="720"/>
      <w:contextualSpacing/>
    </w:pPr>
  </w:style>
  <w:style w:type="paragraph" w:styleId="Opstilling-forts3">
    <w:name w:val="List Continue 3"/>
    <w:basedOn w:val="Normal"/>
    <w:uiPriority w:val="99"/>
    <w:semiHidden/>
    <w:unhideWhenUsed/>
    <w:rsid w:val="008A5513"/>
    <w:pPr>
      <w:spacing w:after="120"/>
      <w:ind w:left="1080"/>
      <w:contextualSpacing/>
    </w:pPr>
  </w:style>
  <w:style w:type="paragraph" w:styleId="Opstilling-forts4">
    <w:name w:val="List Continue 4"/>
    <w:basedOn w:val="Normal"/>
    <w:uiPriority w:val="99"/>
    <w:semiHidden/>
    <w:unhideWhenUsed/>
    <w:rsid w:val="008A5513"/>
    <w:pPr>
      <w:spacing w:after="120"/>
      <w:ind w:left="1440"/>
      <w:contextualSpacing/>
    </w:pPr>
  </w:style>
  <w:style w:type="paragraph" w:styleId="Opstilling-forts5">
    <w:name w:val="List Continue 5"/>
    <w:basedOn w:val="Normal"/>
    <w:uiPriority w:val="99"/>
    <w:semiHidden/>
    <w:unhideWhenUsed/>
    <w:rsid w:val="008A5513"/>
    <w:pPr>
      <w:spacing w:after="120"/>
      <w:ind w:left="1800"/>
      <w:contextualSpacing/>
    </w:pPr>
  </w:style>
  <w:style w:type="paragraph" w:styleId="Opstilling-talellerbogst">
    <w:name w:val="List Number"/>
    <w:basedOn w:val="Normal"/>
    <w:uiPriority w:val="99"/>
    <w:semiHidden/>
    <w:unhideWhenUsed/>
    <w:rsid w:val="008A5513"/>
    <w:pPr>
      <w:numPr>
        <w:numId w:val="7"/>
      </w:numPr>
      <w:contextualSpacing/>
    </w:pPr>
  </w:style>
  <w:style w:type="paragraph" w:styleId="Opstilling-talellerbogst2">
    <w:name w:val="List Number 2"/>
    <w:basedOn w:val="Normal"/>
    <w:uiPriority w:val="99"/>
    <w:semiHidden/>
    <w:unhideWhenUsed/>
    <w:rsid w:val="008A5513"/>
    <w:pPr>
      <w:numPr>
        <w:numId w:val="8"/>
      </w:numPr>
      <w:contextualSpacing/>
    </w:pPr>
  </w:style>
  <w:style w:type="paragraph" w:styleId="Opstilling-talellerbogst3">
    <w:name w:val="List Number 3"/>
    <w:basedOn w:val="Normal"/>
    <w:uiPriority w:val="99"/>
    <w:semiHidden/>
    <w:unhideWhenUsed/>
    <w:rsid w:val="008A5513"/>
    <w:pPr>
      <w:numPr>
        <w:numId w:val="9"/>
      </w:numPr>
      <w:contextualSpacing/>
    </w:pPr>
  </w:style>
  <w:style w:type="paragraph" w:styleId="Opstilling-talellerbogst4">
    <w:name w:val="List Number 4"/>
    <w:basedOn w:val="Normal"/>
    <w:uiPriority w:val="99"/>
    <w:semiHidden/>
    <w:unhideWhenUsed/>
    <w:rsid w:val="008A5513"/>
    <w:pPr>
      <w:numPr>
        <w:numId w:val="10"/>
      </w:numPr>
      <w:contextualSpacing/>
    </w:pPr>
  </w:style>
  <w:style w:type="paragraph" w:styleId="Opstilling-talellerbogst5">
    <w:name w:val="List Number 5"/>
    <w:basedOn w:val="Normal"/>
    <w:uiPriority w:val="99"/>
    <w:semiHidden/>
    <w:unhideWhenUsed/>
    <w:rsid w:val="008A5513"/>
    <w:pPr>
      <w:numPr>
        <w:numId w:val="4"/>
      </w:numPr>
      <w:contextualSpacing/>
    </w:pPr>
  </w:style>
  <w:style w:type="paragraph" w:styleId="Listeafsnit">
    <w:name w:val="List Paragraph"/>
    <w:basedOn w:val="Normal"/>
    <w:uiPriority w:val="34"/>
    <w:semiHidden/>
    <w:qFormat/>
    <w:rsid w:val="008A5513"/>
    <w:pPr>
      <w:ind w:left="720"/>
      <w:contextualSpacing/>
    </w:pPr>
  </w:style>
  <w:style w:type="table" w:styleId="Listetabel1-lys">
    <w:name w:val="List Table 1 Light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tabel1-lys-farve1">
    <w:name w:val="List Table 1 Light Accent 1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8372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8372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Listetabel1-lys-farve2">
    <w:name w:val="List Table 1 Light Accent 2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CCA7F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CCA7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Listetabel1-lys-farve3">
    <w:name w:val="List Table 1 Light Accent 3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7ADFF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7AD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Listetabel1-lys-farve4">
    <w:name w:val="List Table 1 Light Accent 4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9A7A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9A7A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Listetabel1-lys-farve5">
    <w:name w:val="List Table 1 Light Accent 5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17CCC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17CC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Listetabel1-lys-farve6">
    <w:name w:val="List Table 1 Light Accent 6"/>
    <w:basedOn w:val="Tabel-Normal"/>
    <w:uiPriority w:val="46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AD088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AD08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Listetabel2">
    <w:name w:val="List Table 2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tabel2-farve1">
    <w:name w:val="List Table 2 Accent 1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83728" w:themeColor="accent1" w:themeTint="99"/>
        <w:bottom w:val="single" w:sz="4" w:space="0" w:color="F83728" w:themeColor="accent1" w:themeTint="99"/>
        <w:insideH w:val="single" w:sz="4" w:space="0" w:color="F83728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Listetabel2-farve2">
    <w:name w:val="List Table 2 Accent 2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CCA7F" w:themeColor="accent2" w:themeTint="99"/>
        <w:bottom w:val="single" w:sz="4" w:space="0" w:color="6CCA7F" w:themeColor="accent2" w:themeTint="99"/>
        <w:insideH w:val="single" w:sz="4" w:space="0" w:color="6CCA7F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Listetabel2-farve3">
    <w:name w:val="List Table 2 Accent 3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37ADFF" w:themeColor="accent3" w:themeTint="99"/>
        <w:bottom w:val="single" w:sz="4" w:space="0" w:color="37ADFF" w:themeColor="accent3" w:themeTint="99"/>
        <w:insideH w:val="single" w:sz="4" w:space="0" w:color="37ADFF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Listetabel2-farve4">
    <w:name w:val="List Table 2 Accent 4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EB9A7A" w:themeColor="accent4" w:themeTint="99"/>
        <w:bottom w:val="single" w:sz="4" w:space="0" w:color="EB9A7A" w:themeColor="accent4" w:themeTint="99"/>
        <w:insideH w:val="single" w:sz="4" w:space="0" w:color="EB9A7A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Listetabel2-farve5">
    <w:name w:val="List Table 2 Accent 5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A17CCC" w:themeColor="accent5" w:themeTint="99"/>
        <w:bottom w:val="single" w:sz="4" w:space="0" w:color="A17CCC" w:themeColor="accent5" w:themeTint="99"/>
        <w:insideH w:val="single" w:sz="4" w:space="0" w:color="A17CCC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Listetabel2-farve6">
    <w:name w:val="List Table 2 Accent 6"/>
    <w:basedOn w:val="Tabel-Normal"/>
    <w:uiPriority w:val="47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AD088" w:themeColor="accent6" w:themeTint="99"/>
        <w:bottom w:val="single" w:sz="4" w:space="0" w:color="FAD088" w:themeColor="accent6" w:themeTint="99"/>
        <w:insideH w:val="single" w:sz="4" w:space="0" w:color="FAD088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Listetabel3">
    <w:name w:val="List Table 3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etabel3-farve1">
    <w:name w:val="List Table 3 Accent 1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8B0E04" w:themeColor="accent1"/>
        <w:left w:val="single" w:sz="4" w:space="0" w:color="8B0E04" w:themeColor="accent1"/>
        <w:bottom w:val="single" w:sz="4" w:space="0" w:color="8B0E04" w:themeColor="accent1"/>
        <w:right w:val="single" w:sz="4" w:space="0" w:color="8B0E0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B0E04" w:themeFill="accent1"/>
      </w:tcPr>
    </w:tblStylePr>
    <w:tblStylePr w:type="lastRow">
      <w:rPr>
        <w:b/>
        <w:bCs/>
      </w:rPr>
      <w:tblPr/>
      <w:tcPr>
        <w:tcBorders>
          <w:top w:val="double" w:sz="4" w:space="0" w:color="8B0E0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B0E04" w:themeColor="accent1"/>
          <w:right w:val="single" w:sz="4" w:space="0" w:color="8B0E04" w:themeColor="accent1"/>
        </w:tcBorders>
      </w:tcPr>
    </w:tblStylePr>
    <w:tblStylePr w:type="band1Horz">
      <w:tblPr/>
      <w:tcPr>
        <w:tcBorders>
          <w:top w:val="single" w:sz="4" w:space="0" w:color="8B0E04" w:themeColor="accent1"/>
          <w:bottom w:val="single" w:sz="4" w:space="0" w:color="8B0E0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B0E04" w:themeColor="accent1"/>
          <w:left w:val="nil"/>
        </w:tcBorders>
      </w:tcPr>
    </w:tblStylePr>
    <w:tblStylePr w:type="swCell">
      <w:tblPr/>
      <w:tcPr>
        <w:tcBorders>
          <w:top w:val="double" w:sz="4" w:space="0" w:color="8B0E04" w:themeColor="accent1"/>
          <w:right w:val="nil"/>
        </w:tcBorders>
      </w:tcPr>
    </w:tblStylePr>
  </w:style>
  <w:style w:type="table" w:styleId="Listetabel3-farve2">
    <w:name w:val="List Table 3 Accent 2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2F8440" w:themeColor="accent2"/>
        <w:left w:val="single" w:sz="4" w:space="0" w:color="2F8440" w:themeColor="accent2"/>
        <w:bottom w:val="single" w:sz="4" w:space="0" w:color="2F8440" w:themeColor="accent2"/>
        <w:right w:val="single" w:sz="4" w:space="0" w:color="2F8440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F8440" w:themeFill="accent2"/>
      </w:tcPr>
    </w:tblStylePr>
    <w:tblStylePr w:type="lastRow">
      <w:rPr>
        <w:b/>
        <w:bCs/>
      </w:rPr>
      <w:tblPr/>
      <w:tcPr>
        <w:tcBorders>
          <w:top w:val="double" w:sz="4" w:space="0" w:color="2F8440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F8440" w:themeColor="accent2"/>
          <w:right w:val="single" w:sz="4" w:space="0" w:color="2F8440" w:themeColor="accent2"/>
        </w:tcBorders>
      </w:tcPr>
    </w:tblStylePr>
    <w:tblStylePr w:type="band1Horz">
      <w:tblPr/>
      <w:tcPr>
        <w:tcBorders>
          <w:top w:val="single" w:sz="4" w:space="0" w:color="2F8440" w:themeColor="accent2"/>
          <w:bottom w:val="single" w:sz="4" w:space="0" w:color="2F8440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F8440" w:themeColor="accent2"/>
          <w:left w:val="nil"/>
        </w:tcBorders>
      </w:tcPr>
    </w:tblStylePr>
    <w:tblStylePr w:type="swCell">
      <w:tblPr/>
      <w:tcPr>
        <w:tcBorders>
          <w:top w:val="double" w:sz="4" w:space="0" w:color="2F8440" w:themeColor="accent2"/>
          <w:right w:val="nil"/>
        </w:tcBorders>
      </w:tcPr>
    </w:tblStylePr>
  </w:style>
  <w:style w:type="table" w:styleId="Listetabel3-farve3">
    <w:name w:val="List Table 3 Accent 3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006AB2" w:themeColor="accent3"/>
        <w:left w:val="single" w:sz="4" w:space="0" w:color="006AB2" w:themeColor="accent3"/>
        <w:bottom w:val="single" w:sz="4" w:space="0" w:color="006AB2" w:themeColor="accent3"/>
        <w:right w:val="single" w:sz="4" w:space="0" w:color="006AB2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6AB2" w:themeFill="accent3"/>
      </w:tcPr>
    </w:tblStylePr>
    <w:tblStylePr w:type="lastRow">
      <w:rPr>
        <w:b/>
        <w:bCs/>
      </w:rPr>
      <w:tblPr/>
      <w:tcPr>
        <w:tcBorders>
          <w:top w:val="double" w:sz="4" w:space="0" w:color="006AB2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6AB2" w:themeColor="accent3"/>
          <w:right w:val="single" w:sz="4" w:space="0" w:color="006AB2" w:themeColor="accent3"/>
        </w:tcBorders>
      </w:tcPr>
    </w:tblStylePr>
    <w:tblStylePr w:type="band1Horz">
      <w:tblPr/>
      <w:tcPr>
        <w:tcBorders>
          <w:top w:val="single" w:sz="4" w:space="0" w:color="006AB2" w:themeColor="accent3"/>
          <w:bottom w:val="single" w:sz="4" w:space="0" w:color="006AB2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6AB2" w:themeColor="accent3"/>
          <w:left w:val="nil"/>
        </w:tcBorders>
      </w:tcPr>
    </w:tblStylePr>
    <w:tblStylePr w:type="swCell">
      <w:tblPr/>
      <w:tcPr>
        <w:tcBorders>
          <w:top w:val="double" w:sz="4" w:space="0" w:color="006AB2" w:themeColor="accent3"/>
          <w:right w:val="nil"/>
        </w:tcBorders>
      </w:tcPr>
    </w:tblStylePr>
  </w:style>
  <w:style w:type="table" w:styleId="Listetabel3-farve4">
    <w:name w:val="List Table 3 Accent 4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DE5823" w:themeColor="accent4"/>
        <w:left w:val="single" w:sz="4" w:space="0" w:color="DE5823" w:themeColor="accent4"/>
        <w:bottom w:val="single" w:sz="4" w:space="0" w:color="DE5823" w:themeColor="accent4"/>
        <w:right w:val="single" w:sz="4" w:space="0" w:color="DE5823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5823" w:themeFill="accent4"/>
      </w:tcPr>
    </w:tblStylePr>
    <w:tblStylePr w:type="lastRow">
      <w:rPr>
        <w:b/>
        <w:bCs/>
      </w:rPr>
      <w:tblPr/>
      <w:tcPr>
        <w:tcBorders>
          <w:top w:val="double" w:sz="4" w:space="0" w:color="DE5823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5823" w:themeColor="accent4"/>
          <w:right w:val="single" w:sz="4" w:space="0" w:color="DE5823" w:themeColor="accent4"/>
        </w:tcBorders>
      </w:tcPr>
    </w:tblStylePr>
    <w:tblStylePr w:type="band1Horz">
      <w:tblPr/>
      <w:tcPr>
        <w:tcBorders>
          <w:top w:val="single" w:sz="4" w:space="0" w:color="DE5823" w:themeColor="accent4"/>
          <w:bottom w:val="single" w:sz="4" w:space="0" w:color="DE5823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5823" w:themeColor="accent4"/>
          <w:left w:val="nil"/>
        </w:tcBorders>
      </w:tcPr>
    </w:tblStylePr>
    <w:tblStylePr w:type="swCell">
      <w:tblPr/>
      <w:tcPr>
        <w:tcBorders>
          <w:top w:val="double" w:sz="4" w:space="0" w:color="DE5823" w:themeColor="accent4"/>
          <w:right w:val="nil"/>
        </w:tcBorders>
      </w:tcPr>
    </w:tblStylePr>
  </w:style>
  <w:style w:type="table" w:styleId="Listetabel3-farve5">
    <w:name w:val="List Table 3 Accent 5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53A95" w:themeColor="accent5"/>
        <w:left w:val="single" w:sz="4" w:space="0" w:color="653A95" w:themeColor="accent5"/>
        <w:bottom w:val="single" w:sz="4" w:space="0" w:color="653A95" w:themeColor="accent5"/>
        <w:right w:val="single" w:sz="4" w:space="0" w:color="653A95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53A95" w:themeFill="accent5"/>
      </w:tcPr>
    </w:tblStylePr>
    <w:tblStylePr w:type="lastRow">
      <w:rPr>
        <w:b/>
        <w:bCs/>
      </w:rPr>
      <w:tblPr/>
      <w:tcPr>
        <w:tcBorders>
          <w:top w:val="double" w:sz="4" w:space="0" w:color="653A95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53A95" w:themeColor="accent5"/>
          <w:right w:val="single" w:sz="4" w:space="0" w:color="653A95" w:themeColor="accent5"/>
        </w:tcBorders>
      </w:tcPr>
    </w:tblStylePr>
    <w:tblStylePr w:type="band1Horz">
      <w:tblPr/>
      <w:tcPr>
        <w:tcBorders>
          <w:top w:val="single" w:sz="4" w:space="0" w:color="653A95" w:themeColor="accent5"/>
          <w:bottom w:val="single" w:sz="4" w:space="0" w:color="653A95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53A95" w:themeColor="accent5"/>
          <w:left w:val="nil"/>
        </w:tcBorders>
      </w:tcPr>
    </w:tblStylePr>
    <w:tblStylePr w:type="swCell">
      <w:tblPr/>
      <w:tcPr>
        <w:tcBorders>
          <w:top w:val="double" w:sz="4" w:space="0" w:color="653A95" w:themeColor="accent5"/>
          <w:right w:val="nil"/>
        </w:tcBorders>
      </w:tcPr>
    </w:tblStylePr>
  </w:style>
  <w:style w:type="table" w:styleId="Listetabel3-farve6">
    <w:name w:val="List Table 3 Accent 6"/>
    <w:basedOn w:val="Tabel-Normal"/>
    <w:uiPriority w:val="48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7B239" w:themeColor="accent6"/>
        <w:left w:val="single" w:sz="4" w:space="0" w:color="F7B239" w:themeColor="accent6"/>
        <w:bottom w:val="single" w:sz="4" w:space="0" w:color="F7B239" w:themeColor="accent6"/>
        <w:right w:val="single" w:sz="4" w:space="0" w:color="F7B239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7B239" w:themeFill="accent6"/>
      </w:tcPr>
    </w:tblStylePr>
    <w:tblStylePr w:type="lastRow">
      <w:rPr>
        <w:b/>
        <w:bCs/>
      </w:rPr>
      <w:tblPr/>
      <w:tcPr>
        <w:tcBorders>
          <w:top w:val="double" w:sz="4" w:space="0" w:color="F7B239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7B239" w:themeColor="accent6"/>
          <w:right w:val="single" w:sz="4" w:space="0" w:color="F7B239" w:themeColor="accent6"/>
        </w:tcBorders>
      </w:tcPr>
    </w:tblStylePr>
    <w:tblStylePr w:type="band1Horz">
      <w:tblPr/>
      <w:tcPr>
        <w:tcBorders>
          <w:top w:val="single" w:sz="4" w:space="0" w:color="F7B239" w:themeColor="accent6"/>
          <w:bottom w:val="single" w:sz="4" w:space="0" w:color="F7B239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7B239" w:themeColor="accent6"/>
          <w:left w:val="nil"/>
        </w:tcBorders>
      </w:tcPr>
    </w:tblStylePr>
    <w:tblStylePr w:type="swCell">
      <w:tblPr/>
      <w:tcPr>
        <w:tcBorders>
          <w:top w:val="double" w:sz="4" w:space="0" w:color="F7B239" w:themeColor="accent6"/>
          <w:right w:val="nil"/>
        </w:tcBorders>
      </w:tcPr>
    </w:tblStylePr>
  </w:style>
  <w:style w:type="table" w:styleId="Listetabel4">
    <w:name w:val="List Table 4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tabel4-farve1">
    <w:name w:val="List Table 4 Accent 1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83728" w:themeColor="accent1" w:themeTint="99"/>
        <w:left w:val="single" w:sz="4" w:space="0" w:color="F83728" w:themeColor="accent1" w:themeTint="99"/>
        <w:bottom w:val="single" w:sz="4" w:space="0" w:color="F83728" w:themeColor="accent1" w:themeTint="99"/>
        <w:right w:val="single" w:sz="4" w:space="0" w:color="F83728" w:themeColor="accent1" w:themeTint="99"/>
        <w:insideH w:val="single" w:sz="4" w:space="0" w:color="F8372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B0E04" w:themeColor="accent1"/>
          <w:left w:val="single" w:sz="4" w:space="0" w:color="8B0E04" w:themeColor="accent1"/>
          <w:bottom w:val="single" w:sz="4" w:space="0" w:color="8B0E04" w:themeColor="accent1"/>
          <w:right w:val="single" w:sz="4" w:space="0" w:color="8B0E04" w:themeColor="accent1"/>
          <w:insideH w:val="nil"/>
        </w:tcBorders>
        <w:shd w:val="clear" w:color="auto" w:fill="8B0E04" w:themeFill="accent1"/>
      </w:tcPr>
    </w:tblStylePr>
    <w:tblStylePr w:type="lastRow">
      <w:rPr>
        <w:b/>
        <w:bCs/>
      </w:rPr>
      <w:tblPr/>
      <w:tcPr>
        <w:tcBorders>
          <w:top w:val="double" w:sz="4" w:space="0" w:color="F8372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Listetabel4-farve2">
    <w:name w:val="List Table 4 Accent 2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6CCA7F" w:themeColor="accent2" w:themeTint="99"/>
        <w:left w:val="single" w:sz="4" w:space="0" w:color="6CCA7F" w:themeColor="accent2" w:themeTint="99"/>
        <w:bottom w:val="single" w:sz="4" w:space="0" w:color="6CCA7F" w:themeColor="accent2" w:themeTint="99"/>
        <w:right w:val="single" w:sz="4" w:space="0" w:color="6CCA7F" w:themeColor="accent2" w:themeTint="99"/>
        <w:insideH w:val="single" w:sz="4" w:space="0" w:color="6CCA7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F8440" w:themeColor="accent2"/>
          <w:left w:val="single" w:sz="4" w:space="0" w:color="2F8440" w:themeColor="accent2"/>
          <w:bottom w:val="single" w:sz="4" w:space="0" w:color="2F8440" w:themeColor="accent2"/>
          <w:right w:val="single" w:sz="4" w:space="0" w:color="2F8440" w:themeColor="accent2"/>
          <w:insideH w:val="nil"/>
        </w:tcBorders>
        <w:shd w:val="clear" w:color="auto" w:fill="2F8440" w:themeFill="accent2"/>
      </w:tcPr>
    </w:tblStylePr>
    <w:tblStylePr w:type="lastRow">
      <w:rPr>
        <w:b/>
        <w:bCs/>
      </w:rPr>
      <w:tblPr/>
      <w:tcPr>
        <w:tcBorders>
          <w:top w:val="double" w:sz="4" w:space="0" w:color="6CCA7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Listetabel4-farve3">
    <w:name w:val="List Table 4 Accent 3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37ADFF" w:themeColor="accent3" w:themeTint="99"/>
        <w:left w:val="single" w:sz="4" w:space="0" w:color="37ADFF" w:themeColor="accent3" w:themeTint="99"/>
        <w:bottom w:val="single" w:sz="4" w:space="0" w:color="37ADFF" w:themeColor="accent3" w:themeTint="99"/>
        <w:right w:val="single" w:sz="4" w:space="0" w:color="37ADFF" w:themeColor="accent3" w:themeTint="99"/>
        <w:insideH w:val="single" w:sz="4" w:space="0" w:color="37ADFF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6AB2" w:themeColor="accent3"/>
          <w:left w:val="single" w:sz="4" w:space="0" w:color="006AB2" w:themeColor="accent3"/>
          <w:bottom w:val="single" w:sz="4" w:space="0" w:color="006AB2" w:themeColor="accent3"/>
          <w:right w:val="single" w:sz="4" w:space="0" w:color="006AB2" w:themeColor="accent3"/>
          <w:insideH w:val="nil"/>
        </w:tcBorders>
        <w:shd w:val="clear" w:color="auto" w:fill="006AB2" w:themeFill="accent3"/>
      </w:tcPr>
    </w:tblStylePr>
    <w:tblStylePr w:type="lastRow">
      <w:rPr>
        <w:b/>
        <w:bCs/>
      </w:rPr>
      <w:tblPr/>
      <w:tcPr>
        <w:tcBorders>
          <w:top w:val="double" w:sz="4" w:space="0" w:color="37AD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Listetabel4-farve4">
    <w:name w:val="List Table 4 Accent 4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EB9A7A" w:themeColor="accent4" w:themeTint="99"/>
        <w:left w:val="single" w:sz="4" w:space="0" w:color="EB9A7A" w:themeColor="accent4" w:themeTint="99"/>
        <w:bottom w:val="single" w:sz="4" w:space="0" w:color="EB9A7A" w:themeColor="accent4" w:themeTint="99"/>
        <w:right w:val="single" w:sz="4" w:space="0" w:color="EB9A7A" w:themeColor="accent4" w:themeTint="99"/>
        <w:insideH w:val="single" w:sz="4" w:space="0" w:color="EB9A7A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5823" w:themeColor="accent4"/>
          <w:left w:val="single" w:sz="4" w:space="0" w:color="DE5823" w:themeColor="accent4"/>
          <w:bottom w:val="single" w:sz="4" w:space="0" w:color="DE5823" w:themeColor="accent4"/>
          <w:right w:val="single" w:sz="4" w:space="0" w:color="DE5823" w:themeColor="accent4"/>
          <w:insideH w:val="nil"/>
        </w:tcBorders>
        <w:shd w:val="clear" w:color="auto" w:fill="DE5823" w:themeFill="accent4"/>
      </w:tcPr>
    </w:tblStylePr>
    <w:tblStylePr w:type="lastRow">
      <w:rPr>
        <w:b/>
        <w:bCs/>
      </w:rPr>
      <w:tblPr/>
      <w:tcPr>
        <w:tcBorders>
          <w:top w:val="double" w:sz="4" w:space="0" w:color="EB9A7A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Listetabel4-farve5">
    <w:name w:val="List Table 4 Accent 5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A17CCC" w:themeColor="accent5" w:themeTint="99"/>
        <w:left w:val="single" w:sz="4" w:space="0" w:color="A17CCC" w:themeColor="accent5" w:themeTint="99"/>
        <w:bottom w:val="single" w:sz="4" w:space="0" w:color="A17CCC" w:themeColor="accent5" w:themeTint="99"/>
        <w:right w:val="single" w:sz="4" w:space="0" w:color="A17CCC" w:themeColor="accent5" w:themeTint="99"/>
        <w:insideH w:val="single" w:sz="4" w:space="0" w:color="A17CC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53A95" w:themeColor="accent5"/>
          <w:left w:val="single" w:sz="4" w:space="0" w:color="653A95" w:themeColor="accent5"/>
          <w:bottom w:val="single" w:sz="4" w:space="0" w:color="653A95" w:themeColor="accent5"/>
          <w:right w:val="single" w:sz="4" w:space="0" w:color="653A95" w:themeColor="accent5"/>
          <w:insideH w:val="nil"/>
        </w:tcBorders>
        <w:shd w:val="clear" w:color="auto" w:fill="653A95" w:themeFill="accent5"/>
      </w:tcPr>
    </w:tblStylePr>
    <w:tblStylePr w:type="lastRow">
      <w:rPr>
        <w:b/>
        <w:bCs/>
      </w:rPr>
      <w:tblPr/>
      <w:tcPr>
        <w:tcBorders>
          <w:top w:val="double" w:sz="4" w:space="0" w:color="A17CC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Listetabel4-farve6">
    <w:name w:val="List Table 4 Accent 6"/>
    <w:basedOn w:val="Tabel-Normal"/>
    <w:uiPriority w:val="49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FAD088" w:themeColor="accent6" w:themeTint="99"/>
        <w:left w:val="single" w:sz="4" w:space="0" w:color="FAD088" w:themeColor="accent6" w:themeTint="99"/>
        <w:bottom w:val="single" w:sz="4" w:space="0" w:color="FAD088" w:themeColor="accent6" w:themeTint="99"/>
        <w:right w:val="single" w:sz="4" w:space="0" w:color="FAD088" w:themeColor="accent6" w:themeTint="99"/>
        <w:insideH w:val="single" w:sz="4" w:space="0" w:color="FAD088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B239" w:themeColor="accent6"/>
          <w:left w:val="single" w:sz="4" w:space="0" w:color="F7B239" w:themeColor="accent6"/>
          <w:bottom w:val="single" w:sz="4" w:space="0" w:color="F7B239" w:themeColor="accent6"/>
          <w:right w:val="single" w:sz="4" w:space="0" w:color="F7B239" w:themeColor="accent6"/>
          <w:insideH w:val="nil"/>
        </w:tcBorders>
        <w:shd w:val="clear" w:color="auto" w:fill="F7B239" w:themeFill="accent6"/>
      </w:tcPr>
    </w:tblStylePr>
    <w:tblStylePr w:type="lastRow">
      <w:rPr>
        <w:b/>
        <w:bCs/>
      </w:rPr>
      <w:tblPr/>
      <w:tcPr>
        <w:tcBorders>
          <w:top w:val="double" w:sz="4" w:space="0" w:color="FAD08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Listetabel5-mrk">
    <w:name w:val="List Table 5 Dark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5-mrk-farve1">
    <w:name w:val="List Table 5 Dark Accent 1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B0E04" w:themeColor="accent1"/>
        <w:left w:val="single" w:sz="24" w:space="0" w:color="8B0E04" w:themeColor="accent1"/>
        <w:bottom w:val="single" w:sz="24" w:space="0" w:color="8B0E04" w:themeColor="accent1"/>
        <w:right w:val="single" w:sz="24" w:space="0" w:color="8B0E04" w:themeColor="accent1"/>
      </w:tblBorders>
    </w:tblPr>
    <w:tcPr>
      <w:shd w:val="clear" w:color="auto" w:fill="8B0E04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5-mrk-farve2">
    <w:name w:val="List Table 5 Dark Accent 2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2F8440" w:themeColor="accent2"/>
        <w:left w:val="single" w:sz="24" w:space="0" w:color="2F8440" w:themeColor="accent2"/>
        <w:bottom w:val="single" w:sz="24" w:space="0" w:color="2F8440" w:themeColor="accent2"/>
        <w:right w:val="single" w:sz="24" w:space="0" w:color="2F8440" w:themeColor="accent2"/>
      </w:tblBorders>
    </w:tblPr>
    <w:tcPr>
      <w:shd w:val="clear" w:color="auto" w:fill="2F8440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5-mrk-farve3">
    <w:name w:val="List Table 5 Dark Accent 3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6AB2" w:themeColor="accent3"/>
        <w:left w:val="single" w:sz="24" w:space="0" w:color="006AB2" w:themeColor="accent3"/>
        <w:bottom w:val="single" w:sz="24" w:space="0" w:color="006AB2" w:themeColor="accent3"/>
        <w:right w:val="single" w:sz="24" w:space="0" w:color="006AB2" w:themeColor="accent3"/>
      </w:tblBorders>
    </w:tblPr>
    <w:tcPr>
      <w:shd w:val="clear" w:color="auto" w:fill="006AB2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5-mrk-farve4">
    <w:name w:val="List Table 5 Dark Accent 4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DE5823" w:themeColor="accent4"/>
        <w:left w:val="single" w:sz="24" w:space="0" w:color="DE5823" w:themeColor="accent4"/>
        <w:bottom w:val="single" w:sz="24" w:space="0" w:color="DE5823" w:themeColor="accent4"/>
        <w:right w:val="single" w:sz="24" w:space="0" w:color="DE5823" w:themeColor="accent4"/>
      </w:tblBorders>
    </w:tblPr>
    <w:tcPr>
      <w:shd w:val="clear" w:color="auto" w:fill="DE5823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5-mrk-farve5">
    <w:name w:val="List Table 5 Dark Accent 5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653A95" w:themeColor="accent5"/>
        <w:left w:val="single" w:sz="24" w:space="0" w:color="653A95" w:themeColor="accent5"/>
        <w:bottom w:val="single" w:sz="24" w:space="0" w:color="653A95" w:themeColor="accent5"/>
        <w:right w:val="single" w:sz="24" w:space="0" w:color="653A95" w:themeColor="accent5"/>
      </w:tblBorders>
    </w:tblPr>
    <w:tcPr>
      <w:shd w:val="clear" w:color="auto" w:fill="653A95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5-mrk-farve6">
    <w:name w:val="List Table 5 Dark Accent 6"/>
    <w:basedOn w:val="Tabel-Normal"/>
    <w:uiPriority w:val="50"/>
    <w:rsid w:val="008A5513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7B239" w:themeColor="accent6"/>
        <w:left w:val="single" w:sz="24" w:space="0" w:color="F7B239" w:themeColor="accent6"/>
        <w:bottom w:val="single" w:sz="24" w:space="0" w:color="F7B239" w:themeColor="accent6"/>
        <w:right w:val="single" w:sz="24" w:space="0" w:color="F7B239" w:themeColor="accent6"/>
      </w:tblBorders>
    </w:tblPr>
    <w:tcPr>
      <w:shd w:val="clear" w:color="auto" w:fill="F7B239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etabel6-farverig">
    <w:name w:val="List Table 6 Colorful"/>
    <w:basedOn w:val="Tabel-Normal"/>
    <w:uiPriority w:val="51"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tabel6-farverig-farve1">
    <w:name w:val="List Table 6 Colorful Accent 1"/>
    <w:basedOn w:val="Tabel-Normal"/>
    <w:uiPriority w:val="51"/>
    <w:rsid w:val="008A5513"/>
    <w:pPr>
      <w:spacing w:after="0" w:line="240" w:lineRule="auto"/>
    </w:pPr>
    <w:rPr>
      <w:color w:val="670A03" w:themeColor="accent1" w:themeShade="BF"/>
    </w:rPr>
    <w:tblPr>
      <w:tblStyleRowBandSize w:val="1"/>
      <w:tblStyleColBandSize w:val="1"/>
      <w:tblBorders>
        <w:top w:val="single" w:sz="4" w:space="0" w:color="8B0E04" w:themeColor="accent1"/>
        <w:bottom w:val="single" w:sz="4" w:space="0" w:color="8B0E04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8B0E04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8B0E0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</w:style>
  <w:style w:type="table" w:styleId="Listetabel6-farverig-farve2">
    <w:name w:val="List Table 6 Colorful Accent 2"/>
    <w:basedOn w:val="Tabel-Normal"/>
    <w:uiPriority w:val="51"/>
    <w:rsid w:val="008A5513"/>
    <w:pPr>
      <w:spacing w:after="0" w:line="240" w:lineRule="auto"/>
    </w:pPr>
    <w:rPr>
      <w:color w:val="236230" w:themeColor="accent2" w:themeShade="BF"/>
    </w:rPr>
    <w:tblPr>
      <w:tblStyleRowBandSize w:val="1"/>
      <w:tblStyleColBandSize w:val="1"/>
      <w:tblBorders>
        <w:top w:val="single" w:sz="4" w:space="0" w:color="2F8440" w:themeColor="accent2"/>
        <w:bottom w:val="single" w:sz="4" w:space="0" w:color="2F8440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2F8440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2F844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</w:style>
  <w:style w:type="table" w:styleId="Listetabel6-farverig-farve3">
    <w:name w:val="List Table 6 Colorful Accent 3"/>
    <w:basedOn w:val="Tabel-Normal"/>
    <w:uiPriority w:val="51"/>
    <w:rsid w:val="008A5513"/>
    <w:pPr>
      <w:spacing w:after="0" w:line="240" w:lineRule="auto"/>
    </w:pPr>
    <w:rPr>
      <w:color w:val="004E85" w:themeColor="accent3" w:themeShade="BF"/>
    </w:rPr>
    <w:tblPr>
      <w:tblStyleRowBandSize w:val="1"/>
      <w:tblStyleColBandSize w:val="1"/>
      <w:tblBorders>
        <w:top w:val="single" w:sz="4" w:space="0" w:color="006AB2" w:themeColor="accent3"/>
        <w:bottom w:val="single" w:sz="4" w:space="0" w:color="006AB2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006AB2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006AB2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</w:style>
  <w:style w:type="table" w:styleId="Listetabel6-farverig-farve4">
    <w:name w:val="List Table 6 Colorful Accent 4"/>
    <w:basedOn w:val="Tabel-Normal"/>
    <w:uiPriority w:val="51"/>
    <w:rsid w:val="008A5513"/>
    <w:pPr>
      <w:spacing w:after="0" w:line="240" w:lineRule="auto"/>
    </w:pPr>
    <w:rPr>
      <w:color w:val="A74119" w:themeColor="accent4" w:themeShade="BF"/>
    </w:rPr>
    <w:tblPr>
      <w:tblStyleRowBandSize w:val="1"/>
      <w:tblStyleColBandSize w:val="1"/>
      <w:tblBorders>
        <w:top w:val="single" w:sz="4" w:space="0" w:color="DE5823" w:themeColor="accent4"/>
        <w:bottom w:val="single" w:sz="4" w:space="0" w:color="DE5823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DE5823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DE582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</w:style>
  <w:style w:type="table" w:styleId="Listetabel6-farverig-farve5">
    <w:name w:val="List Table 6 Colorful Accent 5"/>
    <w:basedOn w:val="Tabel-Normal"/>
    <w:uiPriority w:val="51"/>
    <w:rsid w:val="008A5513"/>
    <w:pPr>
      <w:spacing w:after="0" w:line="240" w:lineRule="auto"/>
    </w:pPr>
    <w:rPr>
      <w:color w:val="4B2B6F" w:themeColor="accent5" w:themeShade="BF"/>
    </w:rPr>
    <w:tblPr>
      <w:tblStyleRowBandSize w:val="1"/>
      <w:tblStyleColBandSize w:val="1"/>
      <w:tblBorders>
        <w:top w:val="single" w:sz="4" w:space="0" w:color="653A95" w:themeColor="accent5"/>
        <w:bottom w:val="single" w:sz="4" w:space="0" w:color="653A95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653A95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653A9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</w:style>
  <w:style w:type="table" w:styleId="Listetabel6-farverig-farve6">
    <w:name w:val="List Table 6 Colorful Accent 6"/>
    <w:basedOn w:val="Tabel-Normal"/>
    <w:uiPriority w:val="51"/>
    <w:rsid w:val="008A5513"/>
    <w:pPr>
      <w:spacing w:after="0" w:line="240" w:lineRule="auto"/>
    </w:pPr>
    <w:rPr>
      <w:color w:val="DA8E09" w:themeColor="accent6" w:themeShade="BF"/>
    </w:rPr>
    <w:tblPr>
      <w:tblStyleRowBandSize w:val="1"/>
      <w:tblStyleColBandSize w:val="1"/>
      <w:tblBorders>
        <w:top w:val="single" w:sz="4" w:space="0" w:color="F7B239" w:themeColor="accent6"/>
        <w:bottom w:val="single" w:sz="4" w:space="0" w:color="F7B239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7B239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7B23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</w:style>
  <w:style w:type="table" w:styleId="Listetabel7-farverig">
    <w:name w:val="List Table 7 Colorful"/>
    <w:basedOn w:val="Tabel-Normal"/>
    <w:uiPriority w:val="52"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tabel7-farverig-farve1">
    <w:name w:val="List Table 7 Colorful Accent 1"/>
    <w:basedOn w:val="Tabel-Normal"/>
    <w:uiPriority w:val="52"/>
    <w:rsid w:val="008A5513"/>
    <w:pPr>
      <w:spacing w:after="0" w:line="240" w:lineRule="auto"/>
    </w:pPr>
    <w:rPr>
      <w:color w:val="670A0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B0E04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B0E04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B0E04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B0E04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FDBCB7" w:themeFill="accent1" w:themeFillTint="33"/>
      </w:tcPr>
    </w:tblStylePr>
    <w:tblStylePr w:type="band1Horz">
      <w:tblPr/>
      <w:tcPr>
        <w:shd w:val="clear" w:color="auto" w:fill="FDBCB7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tabel7-farverig-farve2">
    <w:name w:val="List Table 7 Colorful Accent 2"/>
    <w:basedOn w:val="Tabel-Normal"/>
    <w:uiPriority w:val="52"/>
    <w:rsid w:val="008A5513"/>
    <w:pPr>
      <w:spacing w:after="0" w:line="240" w:lineRule="auto"/>
    </w:pPr>
    <w:rPr>
      <w:color w:val="236230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F8440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F8440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F8440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F8440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EEDD4" w:themeFill="accent2" w:themeFillTint="33"/>
      </w:tcPr>
    </w:tblStylePr>
    <w:tblStylePr w:type="band1Horz">
      <w:tblPr/>
      <w:tcPr>
        <w:shd w:val="clear" w:color="auto" w:fill="CEEDD4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tabel7-farverig-farve3">
    <w:name w:val="List Table 7 Colorful Accent 3"/>
    <w:basedOn w:val="Tabel-Normal"/>
    <w:uiPriority w:val="52"/>
    <w:rsid w:val="008A5513"/>
    <w:pPr>
      <w:spacing w:after="0" w:line="240" w:lineRule="auto"/>
    </w:pPr>
    <w:rPr>
      <w:color w:val="004E85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6AB2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6AB2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6AB2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6AB2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BCE3FF" w:themeFill="accent3" w:themeFillTint="33"/>
      </w:tcPr>
    </w:tblStylePr>
    <w:tblStylePr w:type="band1Horz">
      <w:tblPr/>
      <w:tcPr>
        <w:shd w:val="clear" w:color="auto" w:fill="BCE3FF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tabel7-farverig-farve4">
    <w:name w:val="List Table 7 Colorful Accent 4"/>
    <w:basedOn w:val="Tabel-Normal"/>
    <w:uiPriority w:val="52"/>
    <w:rsid w:val="008A5513"/>
    <w:pPr>
      <w:spacing w:after="0" w:line="240" w:lineRule="auto"/>
    </w:pPr>
    <w:rPr>
      <w:color w:val="A74119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5823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5823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5823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5823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8DDD2" w:themeFill="accent4" w:themeFillTint="33"/>
      </w:tcPr>
    </w:tblStylePr>
    <w:tblStylePr w:type="band1Horz">
      <w:tblPr/>
      <w:tcPr>
        <w:shd w:val="clear" w:color="auto" w:fill="F8DDD2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tabel7-farverig-farve5">
    <w:name w:val="List Table 7 Colorful Accent 5"/>
    <w:basedOn w:val="Tabel-Normal"/>
    <w:uiPriority w:val="52"/>
    <w:rsid w:val="008A5513"/>
    <w:pPr>
      <w:spacing w:after="0" w:line="240" w:lineRule="auto"/>
    </w:pPr>
    <w:rPr>
      <w:color w:val="4B2B6F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53A95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53A95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53A95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53A95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FD3EE" w:themeFill="accent5" w:themeFillTint="33"/>
      </w:tcPr>
    </w:tblStylePr>
    <w:tblStylePr w:type="band1Horz">
      <w:tblPr/>
      <w:tcPr>
        <w:shd w:val="clear" w:color="auto" w:fill="DFD3EE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etabel7-farverig-farve6">
    <w:name w:val="List Table 7 Colorful Accent 6"/>
    <w:basedOn w:val="Tabel-Normal"/>
    <w:uiPriority w:val="52"/>
    <w:rsid w:val="008A5513"/>
    <w:pPr>
      <w:spacing w:after="0" w:line="240" w:lineRule="auto"/>
    </w:pPr>
    <w:rPr>
      <w:color w:val="DA8E09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7B239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7B239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7B239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7B239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DEFD7" w:themeFill="accent6" w:themeFillTint="33"/>
      </w:tcPr>
    </w:tblStylePr>
    <w:tblStylePr w:type="band1Horz">
      <w:tblPr/>
      <w:tcPr>
        <w:shd w:val="clear" w:color="auto" w:fill="FDEFD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Makrotekst">
    <w:name w:val="macro"/>
    <w:link w:val="MakrotekstTegn"/>
    <w:uiPriority w:val="99"/>
    <w:semiHidden/>
    <w:unhideWhenUsed/>
    <w:rsid w:val="008A5513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2"/>
      <w:szCs w:val="20"/>
    </w:rPr>
  </w:style>
  <w:style w:type="character" w:customStyle="1" w:styleId="MakrotekstTegn">
    <w:name w:val="Makrotekst Tegn"/>
    <w:basedOn w:val="Standardskrifttypeiafsnit"/>
    <w:link w:val="Makrotekst"/>
    <w:uiPriority w:val="99"/>
    <w:semiHidden/>
    <w:rsid w:val="008A5513"/>
    <w:rPr>
      <w:rFonts w:ascii="Consolas" w:hAnsi="Consolas"/>
      <w:sz w:val="22"/>
      <w:szCs w:val="20"/>
    </w:rPr>
  </w:style>
  <w:style w:type="table" w:styleId="Mediumgitter1">
    <w:name w:val="Medium Grid 1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itter1-fremhvningsfarve1">
    <w:name w:val="Medium Grid 1 Accent 1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E41606" w:themeColor="accent1" w:themeTint="BF"/>
        <w:left w:val="single" w:sz="8" w:space="0" w:color="E41606" w:themeColor="accent1" w:themeTint="BF"/>
        <w:bottom w:val="single" w:sz="8" w:space="0" w:color="E41606" w:themeColor="accent1" w:themeTint="BF"/>
        <w:right w:val="single" w:sz="8" w:space="0" w:color="E41606" w:themeColor="accent1" w:themeTint="BF"/>
        <w:insideH w:val="single" w:sz="8" w:space="0" w:color="E41606" w:themeColor="accent1" w:themeTint="BF"/>
        <w:insideV w:val="single" w:sz="8" w:space="0" w:color="E41606" w:themeColor="accent1" w:themeTint="BF"/>
      </w:tblBorders>
    </w:tblPr>
    <w:tcPr>
      <w:shd w:val="clear" w:color="auto" w:fill="FCACA6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4160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594D" w:themeFill="accent1" w:themeFillTint="7F"/>
      </w:tcPr>
    </w:tblStylePr>
    <w:tblStylePr w:type="band1Horz">
      <w:tblPr/>
      <w:tcPr>
        <w:shd w:val="clear" w:color="auto" w:fill="FA594D" w:themeFill="accent1" w:themeFillTint="7F"/>
      </w:tcPr>
    </w:tblStylePr>
  </w:style>
  <w:style w:type="table" w:styleId="Mediumgitter1-fremhvningsfarve2">
    <w:name w:val="Medium Grid 1 Accent 2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48BE5F" w:themeColor="accent2" w:themeTint="BF"/>
        <w:left w:val="single" w:sz="8" w:space="0" w:color="48BE5F" w:themeColor="accent2" w:themeTint="BF"/>
        <w:bottom w:val="single" w:sz="8" w:space="0" w:color="48BE5F" w:themeColor="accent2" w:themeTint="BF"/>
        <w:right w:val="single" w:sz="8" w:space="0" w:color="48BE5F" w:themeColor="accent2" w:themeTint="BF"/>
        <w:insideH w:val="single" w:sz="8" w:space="0" w:color="48BE5F" w:themeColor="accent2" w:themeTint="BF"/>
        <w:insideV w:val="single" w:sz="8" w:space="0" w:color="48BE5F" w:themeColor="accent2" w:themeTint="BF"/>
      </w:tblBorders>
    </w:tblPr>
    <w:tcPr>
      <w:shd w:val="clear" w:color="auto" w:fill="C2E9CA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8BE5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5D395" w:themeFill="accent2" w:themeFillTint="7F"/>
      </w:tcPr>
    </w:tblStylePr>
    <w:tblStylePr w:type="band1Horz">
      <w:tblPr/>
      <w:tcPr>
        <w:shd w:val="clear" w:color="auto" w:fill="85D395" w:themeFill="accent2" w:themeFillTint="7F"/>
      </w:tcPr>
    </w:tblStylePr>
  </w:style>
  <w:style w:type="table" w:styleId="Mediumgitter1-fremhvningsfarve3">
    <w:name w:val="Medium Grid 1 Accent 3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0699FF" w:themeColor="accent3" w:themeTint="BF"/>
        <w:left w:val="single" w:sz="8" w:space="0" w:color="0699FF" w:themeColor="accent3" w:themeTint="BF"/>
        <w:bottom w:val="single" w:sz="8" w:space="0" w:color="0699FF" w:themeColor="accent3" w:themeTint="BF"/>
        <w:right w:val="single" w:sz="8" w:space="0" w:color="0699FF" w:themeColor="accent3" w:themeTint="BF"/>
        <w:insideH w:val="single" w:sz="8" w:space="0" w:color="0699FF" w:themeColor="accent3" w:themeTint="BF"/>
        <w:insideV w:val="single" w:sz="8" w:space="0" w:color="0699FF" w:themeColor="accent3" w:themeTint="BF"/>
      </w:tblBorders>
    </w:tblPr>
    <w:tcPr>
      <w:shd w:val="clear" w:color="auto" w:fill="ACDDFF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699FF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9BBFF" w:themeFill="accent3" w:themeFillTint="7F"/>
      </w:tcPr>
    </w:tblStylePr>
    <w:tblStylePr w:type="band1Horz">
      <w:tblPr/>
      <w:tcPr>
        <w:shd w:val="clear" w:color="auto" w:fill="59BBFF" w:themeFill="accent3" w:themeFillTint="7F"/>
      </w:tcPr>
    </w:tblStylePr>
  </w:style>
  <w:style w:type="table" w:styleId="Mediumgitter1-fremhvningsfarve4">
    <w:name w:val="Medium Grid 1 Accent 4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E6815A" w:themeColor="accent4" w:themeTint="BF"/>
        <w:left w:val="single" w:sz="8" w:space="0" w:color="E6815A" w:themeColor="accent4" w:themeTint="BF"/>
        <w:bottom w:val="single" w:sz="8" w:space="0" w:color="E6815A" w:themeColor="accent4" w:themeTint="BF"/>
        <w:right w:val="single" w:sz="8" w:space="0" w:color="E6815A" w:themeColor="accent4" w:themeTint="BF"/>
        <w:insideH w:val="single" w:sz="8" w:space="0" w:color="E6815A" w:themeColor="accent4" w:themeTint="BF"/>
        <w:insideV w:val="single" w:sz="8" w:space="0" w:color="E6815A" w:themeColor="accent4" w:themeTint="BF"/>
      </w:tblBorders>
    </w:tblPr>
    <w:tcPr>
      <w:shd w:val="clear" w:color="auto" w:fill="F6D5C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815A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AB91" w:themeFill="accent4" w:themeFillTint="7F"/>
      </w:tcPr>
    </w:tblStylePr>
    <w:tblStylePr w:type="band1Horz">
      <w:tblPr/>
      <w:tcPr>
        <w:shd w:val="clear" w:color="auto" w:fill="EEAB91" w:themeFill="accent4" w:themeFillTint="7F"/>
      </w:tcPr>
    </w:tblStylePr>
  </w:style>
  <w:style w:type="table" w:styleId="Mediumgitter1-fremhvningsfarve5">
    <w:name w:val="Medium Grid 1 Accent 5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8A5BBF" w:themeColor="accent5" w:themeTint="BF"/>
        <w:left w:val="single" w:sz="8" w:space="0" w:color="8A5BBF" w:themeColor="accent5" w:themeTint="BF"/>
        <w:bottom w:val="single" w:sz="8" w:space="0" w:color="8A5BBF" w:themeColor="accent5" w:themeTint="BF"/>
        <w:right w:val="single" w:sz="8" w:space="0" w:color="8A5BBF" w:themeColor="accent5" w:themeTint="BF"/>
        <w:insideH w:val="single" w:sz="8" w:space="0" w:color="8A5BBF" w:themeColor="accent5" w:themeTint="BF"/>
        <w:insideV w:val="single" w:sz="8" w:space="0" w:color="8A5BBF" w:themeColor="accent5" w:themeTint="BF"/>
      </w:tblBorders>
    </w:tblPr>
    <w:tcPr>
      <w:shd w:val="clear" w:color="auto" w:fill="D8C9EA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A5BBF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192D4" w:themeFill="accent5" w:themeFillTint="7F"/>
      </w:tcPr>
    </w:tblStylePr>
    <w:tblStylePr w:type="band1Horz">
      <w:tblPr/>
      <w:tcPr>
        <w:shd w:val="clear" w:color="auto" w:fill="B192D4" w:themeFill="accent5" w:themeFillTint="7F"/>
      </w:tcPr>
    </w:tblStylePr>
  </w:style>
  <w:style w:type="table" w:styleId="Mediumgitter1-fremhvningsfarve6">
    <w:name w:val="Medium Grid 1 Accent 6"/>
    <w:basedOn w:val="Tabel-Normal"/>
    <w:uiPriority w:val="67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9C56A" w:themeColor="accent6" w:themeTint="BF"/>
        <w:left w:val="single" w:sz="8" w:space="0" w:color="F9C56A" w:themeColor="accent6" w:themeTint="BF"/>
        <w:bottom w:val="single" w:sz="8" w:space="0" w:color="F9C56A" w:themeColor="accent6" w:themeTint="BF"/>
        <w:right w:val="single" w:sz="8" w:space="0" w:color="F9C56A" w:themeColor="accent6" w:themeTint="BF"/>
        <w:insideH w:val="single" w:sz="8" w:space="0" w:color="F9C56A" w:themeColor="accent6" w:themeTint="BF"/>
        <w:insideV w:val="single" w:sz="8" w:space="0" w:color="F9C56A" w:themeColor="accent6" w:themeTint="BF"/>
      </w:tblBorders>
    </w:tblPr>
    <w:tcPr>
      <w:shd w:val="clear" w:color="auto" w:fill="FDEBCD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C56A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D89C" w:themeFill="accent6" w:themeFillTint="7F"/>
      </w:tcPr>
    </w:tblStylePr>
    <w:tblStylePr w:type="band1Horz">
      <w:tblPr/>
      <w:tcPr>
        <w:shd w:val="clear" w:color="auto" w:fill="FBD89C" w:themeFill="accent6" w:themeFillTint="7F"/>
      </w:tcPr>
    </w:tblStylePr>
  </w:style>
  <w:style w:type="table" w:styleId="Mediumgitter2">
    <w:name w:val="Medium Grid 2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2-fremhvningsfarve1">
    <w:name w:val="Medium Grid 2 Accent 1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B0E04" w:themeColor="accent1"/>
        <w:left w:val="single" w:sz="8" w:space="0" w:color="8B0E04" w:themeColor="accent1"/>
        <w:bottom w:val="single" w:sz="8" w:space="0" w:color="8B0E04" w:themeColor="accent1"/>
        <w:right w:val="single" w:sz="8" w:space="0" w:color="8B0E04" w:themeColor="accent1"/>
        <w:insideH w:val="single" w:sz="8" w:space="0" w:color="8B0E04" w:themeColor="accent1"/>
        <w:insideV w:val="single" w:sz="8" w:space="0" w:color="8B0E04" w:themeColor="accent1"/>
      </w:tblBorders>
    </w:tblPr>
    <w:tcPr>
      <w:shd w:val="clear" w:color="auto" w:fill="FCACA6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EDEDC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BCB7" w:themeFill="accent1" w:themeFillTint="33"/>
      </w:tcPr>
    </w:tblStylePr>
    <w:tblStylePr w:type="band1Vert">
      <w:tblPr/>
      <w:tcPr>
        <w:shd w:val="clear" w:color="auto" w:fill="FA594D" w:themeFill="accent1" w:themeFillTint="7F"/>
      </w:tcPr>
    </w:tblStylePr>
    <w:tblStylePr w:type="band1Horz">
      <w:tblPr/>
      <w:tcPr>
        <w:tcBorders>
          <w:insideH w:val="single" w:sz="6" w:space="0" w:color="8B0E04" w:themeColor="accent1"/>
          <w:insideV w:val="single" w:sz="6" w:space="0" w:color="8B0E04" w:themeColor="accent1"/>
        </w:tcBorders>
        <w:shd w:val="clear" w:color="auto" w:fill="FA594D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2-fremhvningsfarve2">
    <w:name w:val="Medium Grid 2 Accent 2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2F8440" w:themeColor="accent2"/>
        <w:left w:val="single" w:sz="8" w:space="0" w:color="2F8440" w:themeColor="accent2"/>
        <w:bottom w:val="single" w:sz="8" w:space="0" w:color="2F8440" w:themeColor="accent2"/>
        <w:right w:val="single" w:sz="8" w:space="0" w:color="2F8440" w:themeColor="accent2"/>
        <w:insideH w:val="single" w:sz="8" w:space="0" w:color="2F8440" w:themeColor="accent2"/>
        <w:insideV w:val="single" w:sz="8" w:space="0" w:color="2F8440" w:themeColor="accent2"/>
      </w:tblBorders>
    </w:tblPr>
    <w:tcPr>
      <w:shd w:val="clear" w:color="auto" w:fill="C2E9CA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6F6E9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EEDD4" w:themeFill="accent2" w:themeFillTint="33"/>
      </w:tcPr>
    </w:tblStylePr>
    <w:tblStylePr w:type="band1Vert">
      <w:tblPr/>
      <w:tcPr>
        <w:shd w:val="clear" w:color="auto" w:fill="85D395" w:themeFill="accent2" w:themeFillTint="7F"/>
      </w:tcPr>
    </w:tblStylePr>
    <w:tblStylePr w:type="band1Horz">
      <w:tblPr/>
      <w:tcPr>
        <w:tcBorders>
          <w:insideH w:val="single" w:sz="6" w:space="0" w:color="2F8440" w:themeColor="accent2"/>
          <w:insideV w:val="single" w:sz="6" w:space="0" w:color="2F8440" w:themeColor="accent2"/>
        </w:tcBorders>
        <w:shd w:val="clear" w:color="auto" w:fill="85D39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2-fremhvningsfarve3">
    <w:name w:val="Medium Grid 2 Accent 3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6AB2" w:themeColor="accent3"/>
        <w:left w:val="single" w:sz="8" w:space="0" w:color="006AB2" w:themeColor="accent3"/>
        <w:bottom w:val="single" w:sz="8" w:space="0" w:color="006AB2" w:themeColor="accent3"/>
        <w:right w:val="single" w:sz="8" w:space="0" w:color="006AB2" w:themeColor="accent3"/>
        <w:insideH w:val="single" w:sz="8" w:space="0" w:color="006AB2" w:themeColor="accent3"/>
        <w:insideV w:val="single" w:sz="8" w:space="0" w:color="006AB2" w:themeColor="accent3"/>
      </w:tblBorders>
    </w:tblPr>
    <w:tcPr>
      <w:shd w:val="clear" w:color="auto" w:fill="ACDDFF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DEF1FF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CE3FF" w:themeFill="accent3" w:themeFillTint="33"/>
      </w:tcPr>
    </w:tblStylePr>
    <w:tblStylePr w:type="band1Vert">
      <w:tblPr/>
      <w:tcPr>
        <w:shd w:val="clear" w:color="auto" w:fill="59BBFF" w:themeFill="accent3" w:themeFillTint="7F"/>
      </w:tcPr>
    </w:tblStylePr>
    <w:tblStylePr w:type="band1Horz">
      <w:tblPr/>
      <w:tcPr>
        <w:tcBorders>
          <w:insideH w:val="single" w:sz="6" w:space="0" w:color="006AB2" w:themeColor="accent3"/>
          <w:insideV w:val="single" w:sz="6" w:space="0" w:color="006AB2" w:themeColor="accent3"/>
        </w:tcBorders>
        <w:shd w:val="clear" w:color="auto" w:fill="59BBFF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2-fremhvningsfarve4">
    <w:name w:val="Medium Grid 2 Accent 4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E5823" w:themeColor="accent4"/>
        <w:left w:val="single" w:sz="8" w:space="0" w:color="DE5823" w:themeColor="accent4"/>
        <w:bottom w:val="single" w:sz="8" w:space="0" w:color="DE5823" w:themeColor="accent4"/>
        <w:right w:val="single" w:sz="8" w:space="0" w:color="DE5823" w:themeColor="accent4"/>
        <w:insideH w:val="single" w:sz="8" w:space="0" w:color="DE5823" w:themeColor="accent4"/>
        <w:insideV w:val="single" w:sz="8" w:space="0" w:color="DE5823" w:themeColor="accent4"/>
      </w:tblBorders>
    </w:tblPr>
    <w:tcPr>
      <w:shd w:val="clear" w:color="auto" w:fill="F6D5C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BEEE9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DD2" w:themeFill="accent4" w:themeFillTint="33"/>
      </w:tcPr>
    </w:tblStylePr>
    <w:tblStylePr w:type="band1Vert">
      <w:tblPr/>
      <w:tcPr>
        <w:shd w:val="clear" w:color="auto" w:fill="EEAB91" w:themeFill="accent4" w:themeFillTint="7F"/>
      </w:tcPr>
    </w:tblStylePr>
    <w:tblStylePr w:type="band1Horz">
      <w:tblPr/>
      <w:tcPr>
        <w:tcBorders>
          <w:insideH w:val="single" w:sz="6" w:space="0" w:color="DE5823" w:themeColor="accent4"/>
          <w:insideV w:val="single" w:sz="6" w:space="0" w:color="DE5823" w:themeColor="accent4"/>
        </w:tcBorders>
        <w:shd w:val="clear" w:color="auto" w:fill="EEAB91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2-fremhvningsfarve5">
    <w:name w:val="Medium Grid 2 Accent 5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53A95" w:themeColor="accent5"/>
        <w:left w:val="single" w:sz="8" w:space="0" w:color="653A95" w:themeColor="accent5"/>
        <w:bottom w:val="single" w:sz="8" w:space="0" w:color="653A95" w:themeColor="accent5"/>
        <w:right w:val="single" w:sz="8" w:space="0" w:color="653A95" w:themeColor="accent5"/>
        <w:insideH w:val="single" w:sz="8" w:space="0" w:color="653A95" w:themeColor="accent5"/>
        <w:insideV w:val="single" w:sz="8" w:space="0" w:color="653A95" w:themeColor="accent5"/>
      </w:tblBorders>
    </w:tblPr>
    <w:tcPr>
      <w:shd w:val="clear" w:color="auto" w:fill="D8C9EA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FE9F6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3EE" w:themeFill="accent5" w:themeFillTint="33"/>
      </w:tcPr>
    </w:tblStylePr>
    <w:tblStylePr w:type="band1Vert">
      <w:tblPr/>
      <w:tcPr>
        <w:shd w:val="clear" w:color="auto" w:fill="B192D4" w:themeFill="accent5" w:themeFillTint="7F"/>
      </w:tcPr>
    </w:tblStylePr>
    <w:tblStylePr w:type="band1Horz">
      <w:tblPr/>
      <w:tcPr>
        <w:tcBorders>
          <w:insideH w:val="single" w:sz="6" w:space="0" w:color="653A95" w:themeColor="accent5"/>
          <w:insideV w:val="single" w:sz="6" w:space="0" w:color="653A95" w:themeColor="accent5"/>
        </w:tcBorders>
        <w:shd w:val="clear" w:color="auto" w:fill="B192D4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2-fremhvningsfarve6">
    <w:name w:val="Medium Grid 2 Accent 6"/>
    <w:basedOn w:val="Tabel-Normal"/>
    <w:uiPriority w:val="68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B239" w:themeColor="accent6"/>
        <w:left w:val="single" w:sz="8" w:space="0" w:color="F7B239" w:themeColor="accent6"/>
        <w:bottom w:val="single" w:sz="8" w:space="0" w:color="F7B239" w:themeColor="accent6"/>
        <w:right w:val="single" w:sz="8" w:space="0" w:color="F7B239" w:themeColor="accent6"/>
        <w:insideH w:val="single" w:sz="8" w:space="0" w:color="F7B239" w:themeColor="accent6"/>
        <w:insideV w:val="single" w:sz="8" w:space="0" w:color="F7B239" w:themeColor="accent6"/>
      </w:tblBorders>
    </w:tblPr>
    <w:tcPr>
      <w:shd w:val="clear" w:color="auto" w:fill="FDEBCD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7EB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FD7" w:themeFill="accent6" w:themeFillTint="33"/>
      </w:tcPr>
    </w:tblStylePr>
    <w:tblStylePr w:type="band1Vert">
      <w:tblPr/>
      <w:tcPr>
        <w:shd w:val="clear" w:color="auto" w:fill="FBD89C" w:themeFill="accent6" w:themeFillTint="7F"/>
      </w:tcPr>
    </w:tblStylePr>
    <w:tblStylePr w:type="band1Horz">
      <w:tblPr/>
      <w:tcPr>
        <w:tcBorders>
          <w:insideH w:val="single" w:sz="6" w:space="0" w:color="F7B239" w:themeColor="accent6"/>
          <w:insideV w:val="single" w:sz="6" w:space="0" w:color="F7B239" w:themeColor="accent6"/>
        </w:tcBorders>
        <w:shd w:val="clear" w:color="auto" w:fill="FBD89C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itter3">
    <w:name w:val="Medium Grid 3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itter3-fremhvningsfarve1">
    <w:name w:val="Medium Grid 3 Accent 1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CACA6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B0E04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B0E04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B0E04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B0E04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A594D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A594D" w:themeFill="accent1" w:themeFillTint="7F"/>
      </w:tcPr>
    </w:tblStylePr>
  </w:style>
  <w:style w:type="table" w:styleId="Mediumgitter3-fremhvningsfarve2">
    <w:name w:val="Medium Grid 3 Accent 2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2E9CA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F844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F844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F844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F844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5D39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5D395" w:themeFill="accent2" w:themeFillTint="7F"/>
      </w:tcPr>
    </w:tblStylePr>
  </w:style>
  <w:style w:type="table" w:styleId="Mediumgitter3-fremhvningsfarve3">
    <w:name w:val="Medium Grid 3 Accent 3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CDDFF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6AB2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6AB2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6AB2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6AB2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9BBFF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9BBFF" w:themeFill="accent3" w:themeFillTint="7F"/>
      </w:tcPr>
    </w:tblStylePr>
  </w:style>
  <w:style w:type="table" w:styleId="Mediumgitter3-fremhvningsfarve4">
    <w:name w:val="Medium Grid 3 Accent 4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D5C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5823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5823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5823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5823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AB91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AB91" w:themeFill="accent4" w:themeFillTint="7F"/>
      </w:tcPr>
    </w:tblStylePr>
  </w:style>
  <w:style w:type="table" w:styleId="Mediumgitter3-fremhvningsfarve5">
    <w:name w:val="Medium Grid 3 Accent 5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8C9EA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53A95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53A95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53A95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53A95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192D4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192D4" w:themeFill="accent5" w:themeFillTint="7F"/>
      </w:tcPr>
    </w:tblStylePr>
  </w:style>
  <w:style w:type="table" w:styleId="Mediumgitter3-fremhvningsfarve6">
    <w:name w:val="Medium Grid 3 Accent 6"/>
    <w:basedOn w:val="Tabel-Normal"/>
    <w:uiPriority w:val="69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BCD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B239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B239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B239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B239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D89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D89C" w:themeFill="accent6" w:themeFillTint="7F"/>
      </w:tcPr>
    </w:tblStylePr>
  </w:style>
  <w:style w:type="table" w:styleId="Mediumliste1">
    <w:name w:val="Medium List 1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e1-farve1">
    <w:name w:val="Medium List 1 Accent 1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B0E04" w:themeColor="accent1"/>
        <w:bottom w:val="single" w:sz="8" w:space="0" w:color="8B0E0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B0E04" w:themeColor="accent1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8B0E04" w:themeColor="accent1"/>
          <w:bottom w:val="single" w:sz="8" w:space="0" w:color="8B0E0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B0E04" w:themeColor="accent1"/>
          <w:bottom w:val="single" w:sz="8" w:space="0" w:color="8B0E04" w:themeColor="accent1"/>
        </w:tcBorders>
      </w:tcPr>
    </w:tblStylePr>
    <w:tblStylePr w:type="band1Vert">
      <w:tblPr/>
      <w:tcPr>
        <w:shd w:val="clear" w:color="auto" w:fill="FCACA6" w:themeFill="accent1" w:themeFillTint="3F"/>
      </w:tcPr>
    </w:tblStylePr>
    <w:tblStylePr w:type="band1Horz">
      <w:tblPr/>
      <w:tcPr>
        <w:shd w:val="clear" w:color="auto" w:fill="FCACA6" w:themeFill="accent1" w:themeFillTint="3F"/>
      </w:tcPr>
    </w:tblStylePr>
  </w:style>
  <w:style w:type="table" w:styleId="Mediumliste1-fremhvningsfarve2">
    <w:name w:val="Medium List 1 Accent 2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2F8440" w:themeColor="accent2"/>
        <w:bottom w:val="single" w:sz="8" w:space="0" w:color="2F844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F8440" w:themeColor="accent2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2F8440" w:themeColor="accent2"/>
          <w:bottom w:val="single" w:sz="8" w:space="0" w:color="2F844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F8440" w:themeColor="accent2"/>
          <w:bottom w:val="single" w:sz="8" w:space="0" w:color="2F8440" w:themeColor="accent2"/>
        </w:tcBorders>
      </w:tcPr>
    </w:tblStylePr>
    <w:tblStylePr w:type="band1Vert">
      <w:tblPr/>
      <w:tcPr>
        <w:shd w:val="clear" w:color="auto" w:fill="C2E9CA" w:themeFill="accent2" w:themeFillTint="3F"/>
      </w:tcPr>
    </w:tblStylePr>
    <w:tblStylePr w:type="band1Horz">
      <w:tblPr/>
      <w:tcPr>
        <w:shd w:val="clear" w:color="auto" w:fill="C2E9CA" w:themeFill="accent2" w:themeFillTint="3F"/>
      </w:tcPr>
    </w:tblStylePr>
  </w:style>
  <w:style w:type="table" w:styleId="Mediumliste1-fremhvningsfarve3">
    <w:name w:val="Medium List 1 Accent 3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6AB2" w:themeColor="accent3"/>
        <w:bottom w:val="single" w:sz="8" w:space="0" w:color="006AB2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6AB2" w:themeColor="accent3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006AB2" w:themeColor="accent3"/>
          <w:bottom w:val="single" w:sz="8" w:space="0" w:color="006AB2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6AB2" w:themeColor="accent3"/>
          <w:bottom w:val="single" w:sz="8" w:space="0" w:color="006AB2" w:themeColor="accent3"/>
        </w:tcBorders>
      </w:tcPr>
    </w:tblStylePr>
    <w:tblStylePr w:type="band1Vert">
      <w:tblPr/>
      <w:tcPr>
        <w:shd w:val="clear" w:color="auto" w:fill="ACDDFF" w:themeFill="accent3" w:themeFillTint="3F"/>
      </w:tcPr>
    </w:tblStylePr>
    <w:tblStylePr w:type="band1Horz">
      <w:tblPr/>
      <w:tcPr>
        <w:shd w:val="clear" w:color="auto" w:fill="ACDDFF" w:themeFill="accent3" w:themeFillTint="3F"/>
      </w:tcPr>
    </w:tblStylePr>
  </w:style>
  <w:style w:type="table" w:styleId="Mediumliste1-fremhvningsfarve4">
    <w:name w:val="Medium List 1 Accent 4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E5823" w:themeColor="accent4"/>
        <w:bottom w:val="single" w:sz="8" w:space="0" w:color="DE5823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5823" w:themeColor="accent4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DE5823" w:themeColor="accent4"/>
          <w:bottom w:val="single" w:sz="8" w:space="0" w:color="DE582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5823" w:themeColor="accent4"/>
          <w:bottom w:val="single" w:sz="8" w:space="0" w:color="DE5823" w:themeColor="accent4"/>
        </w:tcBorders>
      </w:tcPr>
    </w:tblStylePr>
    <w:tblStylePr w:type="band1Vert">
      <w:tblPr/>
      <w:tcPr>
        <w:shd w:val="clear" w:color="auto" w:fill="F6D5C8" w:themeFill="accent4" w:themeFillTint="3F"/>
      </w:tcPr>
    </w:tblStylePr>
    <w:tblStylePr w:type="band1Horz">
      <w:tblPr/>
      <w:tcPr>
        <w:shd w:val="clear" w:color="auto" w:fill="F6D5C8" w:themeFill="accent4" w:themeFillTint="3F"/>
      </w:tcPr>
    </w:tblStylePr>
  </w:style>
  <w:style w:type="table" w:styleId="Mediumliste1-fremhvningsfarve5">
    <w:name w:val="Medium List 1 Accent 5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653A95" w:themeColor="accent5"/>
        <w:bottom w:val="single" w:sz="8" w:space="0" w:color="653A9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53A95" w:themeColor="accent5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653A95" w:themeColor="accent5"/>
          <w:bottom w:val="single" w:sz="8" w:space="0" w:color="653A9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53A95" w:themeColor="accent5"/>
          <w:bottom w:val="single" w:sz="8" w:space="0" w:color="653A95" w:themeColor="accent5"/>
        </w:tcBorders>
      </w:tcPr>
    </w:tblStylePr>
    <w:tblStylePr w:type="band1Vert">
      <w:tblPr/>
      <w:tcPr>
        <w:shd w:val="clear" w:color="auto" w:fill="D8C9EA" w:themeFill="accent5" w:themeFillTint="3F"/>
      </w:tcPr>
    </w:tblStylePr>
    <w:tblStylePr w:type="band1Horz">
      <w:tblPr/>
      <w:tcPr>
        <w:shd w:val="clear" w:color="auto" w:fill="D8C9EA" w:themeFill="accent5" w:themeFillTint="3F"/>
      </w:tcPr>
    </w:tblStylePr>
  </w:style>
  <w:style w:type="table" w:styleId="Mediumliste1-fremhvningsfarve6">
    <w:name w:val="Medium List 1 Accent 6"/>
    <w:basedOn w:val="Tabel-Normal"/>
    <w:uiPriority w:val="65"/>
    <w:semiHidden/>
    <w:unhideWhenUsed/>
    <w:rsid w:val="008A551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B239" w:themeColor="accent6"/>
        <w:bottom w:val="single" w:sz="8" w:space="0" w:color="F7B239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B239" w:themeColor="accent6"/>
        </w:tcBorders>
      </w:tcPr>
    </w:tblStylePr>
    <w:tblStylePr w:type="lastRow">
      <w:rPr>
        <w:b/>
        <w:bCs/>
        <w:color w:val="5C4D4D" w:themeColor="text2"/>
      </w:rPr>
      <w:tblPr/>
      <w:tcPr>
        <w:tcBorders>
          <w:top w:val="single" w:sz="8" w:space="0" w:color="F7B239" w:themeColor="accent6"/>
          <w:bottom w:val="single" w:sz="8" w:space="0" w:color="F7B23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B239" w:themeColor="accent6"/>
          <w:bottom w:val="single" w:sz="8" w:space="0" w:color="F7B239" w:themeColor="accent6"/>
        </w:tcBorders>
      </w:tcPr>
    </w:tblStylePr>
    <w:tblStylePr w:type="band1Vert">
      <w:tblPr/>
      <w:tcPr>
        <w:shd w:val="clear" w:color="auto" w:fill="FDEBCD" w:themeFill="accent6" w:themeFillTint="3F"/>
      </w:tcPr>
    </w:tblStylePr>
    <w:tblStylePr w:type="band1Horz">
      <w:tblPr/>
      <w:tcPr>
        <w:shd w:val="clear" w:color="auto" w:fill="FDEBCD" w:themeFill="accent6" w:themeFillTint="3F"/>
      </w:tcPr>
    </w:tblStylePr>
  </w:style>
  <w:style w:type="table" w:styleId="Mediumliste2">
    <w:name w:val="Medium List 2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e2-fremhvningsfarve1">
    <w:name w:val="Medium List 2 Accent 1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B0E04" w:themeColor="accent1"/>
        <w:left w:val="single" w:sz="8" w:space="0" w:color="8B0E04" w:themeColor="accent1"/>
        <w:bottom w:val="single" w:sz="8" w:space="0" w:color="8B0E04" w:themeColor="accent1"/>
        <w:right w:val="single" w:sz="8" w:space="0" w:color="8B0E0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B0E0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B0E0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B0E0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CACA6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CACA6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e2-fremhvningsfarve2">
    <w:name w:val="Medium List 2 Accent 2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2F8440" w:themeColor="accent2"/>
        <w:left w:val="single" w:sz="8" w:space="0" w:color="2F8440" w:themeColor="accent2"/>
        <w:bottom w:val="single" w:sz="8" w:space="0" w:color="2F8440" w:themeColor="accent2"/>
        <w:right w:val="single" w:sz="8" w:space="0" w:color="2F844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F844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F844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F844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E9CA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2E9CA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e2-fremhvningsfarve3">
    <w:name w:val="Medium List 2 Accent 3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6AB2" w:themeColor="accent3"/>
        <w:left w:val="single" w:sz="8" w:space="0" w:color="006AB2" w:themeColor="accent3"/>
        <w:bottom w:val="single" w:sz="8" w:space="0" w:color="006AB2" w:themeColor="accent3"/>
        <w:right w:val="single" w:sz="8" w:space="0" w:color="006AB2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6AB2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6AB2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6AB2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CDDFF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CDDFF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e2-fremhvningsfarve4">
    <w:name w:val="Medium List 2 Accent 4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E5823" w:themeColor="accent4"/>
        <w:left w:val="single" w:sz="8" w:space="0" w:color="DE5823" w:themeColor="accent4"/>
        <w:bottom w:val="single" w:sz="8" w:space="0" w:color="DE5823" w:themeColor="accent4"/>
        <w:right w:val="single" w:sz="8" w:space="0" w:color="DE5823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5823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5823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5823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D5C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D5C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e2-fremhvningsfarve5">
    <w:name w:val="Medium List 2 Accent 5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653A95" w:themeColor="accent5"/>
        <w:left w:val="single" w:sz="8" w:space="0" w:color="653A95" w:themeColor="accent5"/>
        <w:bottom w:val="single" w:sz="8" w:space="0" w:color="653A95" w:themeColor="accent5"/>
        <w:right w:val="single" w:sz="8" w:space="0" w:color="653A95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53A95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53A95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53A95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C9EA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8C9EA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e2-fremhvningsfarve6">
    <w:name w:val="Medium List 2 Accent 6"/>
    <w:basedOn w:val="Tabel-Normal"/>
    <w:uiPriority w:val="66"/>
    <w:semiHidden/>
    <w:unhideWhenUsed/>
    <w:rsid w:val="008A5513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B239" w:themeColor="accent6"/>
        <w:left w:val="single" w:sz="8" w:space="0" w:color="F7B239" w:themeColor="accent6"/>
        <w:bottom w:val="single" w:sz="8" w:space="0" w:color="F7B239" w:themeColor="accent6"/>
        <w:right w:val="single" w:sz="8" w:space="0" w:color="F7B239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B239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B239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B239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BCD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BCD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kygge1">
    <w:name w:val="Medium Shading 1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1-farve1">
    <w:name w:val="Medium Shading 1 Accent 1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E41606" w:themeColor="accent1" w:themeTint="BF"/>
        <w:left w:val="single" w:sz="8" w:space="0" w:color="E41606" w:themeColor="accent1" w:themeTint="BF"/>
        <w:bottom w:val="single" w:sz="8" w:space="0" w:color="E41606" w:themeColor="accent1" w:themeTint="BF"/>
        <w:right w:val="single" w:sz="8" w:space="0" w:color="E41606" w:themeColor="accent1" w:themeTint="BF"/>
        <w:insideH w:val="single" w:sz="8" w:space="0" w:color="E4160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41606" w:themeColor="accent1" w:themeTint="BF"/>
          <w:left w:val="single" w:sz="8" w:space="0" w:color="E41606" w:themeColor="accent1" w:themeTint="BF"/>
          <w:bottom w:val="single" w:sz="8" w:space="0" w:color="E41606" w:themeColor="accent1" w:themeTint="BF"/>
          <w:right w:val="single" w:sz="8" w:space="0" w:color="E41606" w:themeColor="accent1" w:themeTint="BF"/>
          <w:insideH w:val="nil"/>
          <w:insideV w:val="nil"/>
        </w:tcBorders>
        <w:shd w:val="clear" w:color="auto" w:fill="8B0E0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41606" w:themeColor="accent1" w:themeTint="BF"/>
          <w:left w:val="single" w:sz="8" w:space="0" w:color="E41606" w:themeColor="accent1" w:themeTint="BF"/>
          <w:bottom w:val="single" w:sz="8" w:space="0" w:color="E41606" w:themeColor="accent1" w:themeTint="BF"/>
          <w:right w:val="single" w:sz="8" w:space="0" w:color="E4160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ACA6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CACA6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1-fremhvningsfarve2">
    <w:name w:val="Medium Shading 1 Accent 2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48BE5F" w:themeColor="accent2" w:themeTint="BF"/>
        <w:left w:val="single" w:sz="8" w:space="0" w:color="48BE5F" w:themeColor="accent2" w:themeTint="BF"/>
        <w:bottom w:val="single" w:sz="8" w:space="0" w:color="48BE5F" w:themeColor="accent2" w:themeTint="BF"/>
        <w:right w:val="single" w:sz="8" w:space="0" w:color="48BE5F" w:themeColor="accent2" w:themeTint="BF"/>
        <w:insideH w:val="single" w:sz="8" w:space="0" w:color="48BE5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8BE5F" w:themeColor="accent2" w:themeTint="BF"/>
          <w:left w:val="single" w:sz="8" w:space="0" w:color="48BE5F" w:themeColor="accent2" w:themeTint="BF"/>
          <w:bottom w:val="single" w:sz="8" w:space="0" w:color="48BE5F" w:themeColor="accent2" w:themeTint="BF"/>
          <w:right w:val="single" w:sz="8" w:space="0" w:color="48BE5F" w:themeColor="accent2" w:themeTint="BF"/>
          <w:insideH w:val="nil"/>
          <w:insideV w:val="nil"/>
        </w:tcBorders>
        <w:shd w:val="clear" w:color="auto" w:fill="2F844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8BE5F" w:themeColor="accent2" w:themeTint="BF"/>
          <w:left w:val="single" w:sz="8" w:space="0" w:color="48BE5F" w:themeColor="accent2" w:themeTint="BF"/>
          <w:bottom w:val="single" w:sz="8" w:space="0" w:color="48BE5F" w:themeColor="accent2" w:themeTint="BF"/>
          <w:right w:val="single" w:sz="8" w:space="0" w:color="48BE5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E9CA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2E9CA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1-fremhvningsfarve3">
    <w:name w:val="Medium Shading 1 Accent 3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0699FF" w:themeColor="accent3" w:themeTint="BF"/>
        <w:left w:val="single" w:sz="8" w:space="0" w:color="0699FF" w:themeColor="accent3" w:themeTint="BF"/>
        <w:bottom w:val="single" w:sz="8" w:space="0" w:color="0699FF" w:themeColor="accent3" w:themeTint="BF"/>
        <w:right w:val="single" w:sz="8" w:space="0" w:color="0699FF" w:themeColor="accent3" w:themeTint="BF"/>
        <w:insideH w:val="single" w:sz="8" w:space="0" w:color="0699FF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699FF" w:themeColor="accent3" w:themeTint="BF"/>
          <w:left w:val="single" w:sz="8" w:space="0" w:color="0699FF" w:themeColor="accent3" w:themeTint="BF"/>
          <w:bottom w:val="single" w:sz="8" w:space="0" w:color="0699FF" w:themeColor="accent3" w:themeTint="BF"/>
          <w:right w:val="single" w:sz="8" w:space="0" w:color="0699FF" w:themeColor="accent3" w:themeTint="BF"/>
          <w:insideH w:val="nil"/>
          <w:insideV w:val="nil"/>
        </w:tcBorders>
        <w:shd w:val="clear" w:color="auto" w:fill="006AB2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699FF" w:themeColor="accent3" w:themeTint="BF"/>
          <w:left w:val="single" w:sz="8" w:space="0" w:color="0699FF" w:themeColor="accent3" w:themeTint="BF"/>
          <w:bottom w:val="single" w:sz="8" w:space="0" w:color="0699FF" w:themeColor="accent3" w:themeTint="BF"/>
          <w:right w:val="single" w:sz="8" w:space="0" w:color="0699FF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DFF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CDDFF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1-fremhvningsfarve4">
    <w:name w:val="Medium Shading 1 Accent 4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E6815A" w:themeColor="accent4" w:themeTint="BF"/>
        <w:left w:val="single" w:sz="8" w:space="0" w:color="E6815A" w:themeColor="accent4" w:themeTint="BF"/>
        <w:bottom w:val="single" w:sz="8" w:space="0" w:color="E6815A" w:themeColor="accent4" w:themeTint="BF"/>
        <w:right w:val="single" w:sz="8" w:space="0" w:color="E6815A" w:themeColor="accent4" w:themeTint="BF"/>
        <w:insideH w:val="single" w:sz="8" w:space="0" w:color="E6815A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815A" w:themeColor="accent4" w:themeTint="BF"/>
          <w:left w:val="single" w:sz="8" w:space="0" w:color="E6815A" w:themeColor="accent4" w:themeTint="BF"/>
          <w:bottom w:val="single" w:sz="8" w:space="0" w:color="E6815A" w:themeColor="accent4" w:themeTint="BF"/>
          <w:right w:val="single" w:sz="8" w:space="0" w:color="E6815A" w:themeColor="accent4" w:themeTint="BF"/>
          <w:insideH w:val="nil"/>
          <w:insideV w:val="nil"/>
        </w:tcBorders>
        <w:shd w:val="clear" w:color="auto" w:fill="DE5823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815A" w:themeColor="accent4" w:themeTint="BF"/>
          <w:left w:val="single" w:sz="8" w:space="0" w:color="E6815A" w:themeColor="accent4" w:themeTint="BF"/>
          <w:bottom w:val="single" w:sz="8" w:space="0" w:color="E6815A" w:themeColor="accent4" w:themeTint="BF"/>
          <w:right w:val="single" w:sz="8" w:space="0" w:color="E6815A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D5C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D5C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1-fremhvningsfarve5">
    <w:name w:val="Medium Shading 1 Accent 5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8A5BBF" w:themeColor="accent5" w:themeTint="BF"/>
        <w:left w:val="single" w:sz="8" w:space="0" w:color="8A5BBF" w:themeColor="accent5" w:themeTint="BF"/>
        <w:bottom w:val="single" w:sz="8" w:space="0" w:color="8A5BBF" w:themeColor="accent5" w:themeTint="BF"/>
        <w:right w:val="single" w:sz="8" w:space="0" w:color="8A5BBF" w:themeColor="accent5" w:themeTint="BF"/>
        <w:insideH w:val="single" w:sz="8" w:space="0" w:color="8A5BBF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A5BBF" w:themeColor="accent5" w:themeTint="BF"/>
          <w:left w:val="single" w:sz="8" w:space="0" w:color="8A5BBF" w:themeColor="accent5" w:themeTint="BF"/>
          <w:bottom w:val="single" w:sz="8" w:space="0" w:color="8A5BBF" w:themeColor="accent5" w:themeTint="BF"/>
          <w:right w:val="single" w:sz="8" w:space="0" w:color="8A5BBF" w:themeColor="accent5" w:themeTint="BF"/>
          <w:insideH w:val="nil"/>
          <w:insideV w:val="nil"/>
        </w:tcBorders>
        <w:shd w:val="clear" w:color="auto" w:fill="653A9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A5BBF" w:themeColor="accent5" w:themeTint="BF"/>
          <w:left w:val="single" w:sz="8" w:space="0" w:color="8A5BBF" w:themeColor="accent5" w:themeTint="BF"/>
          <w:bottom w:val="single" w:sz="8" w:space="0" w:color="8A5BBF" w:themeColor="accent5" w:themeTint="BF"/>
          <w:right w:val="single" w:sz="8" w:space="0" w:color="8A5BB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C9EA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8C9EA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1-fremhvningsfarve6">
    <w:name w:val="Medium Shading 1 Accent 6"/>
    <w:basedOn w:val="Tabel-Normal"/>
    <w:uiPriority w:val="63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8" w:space="0" w:color="F9C56A" w:themeColor="accent6" w:themeTint="BF"/>
        <w:left w:val="single" w:sz="8" w:space="0" w:color="F9C56A" w:themeColor="accent6" w:themeTint="BF"/>
        <w:bottom w:val="single" w:sz="8" w:space="0" w:color="F9C56A" w:themeColor="accent6" w:themeTint="BF"/>
        <w:right w:val="single" w:sz="8" w:space="0" w:color="F9C56A" w:themeColor="accent6" w:themeTint="BF"/>
        <w:insideH w:val="single" w:sz="8" w:space="0" w:color="F9C56A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C56A" w:themeColor="accent6" w:themeTint="BF"/>
          <w:left w:val="single" w:sz="8" w:space="0" w:color="F9C56A" w:themeColor="accent6" w:themeTint="BF"/>
          <w:bottom w:val="single" w:sz="8" w:space="0" w:color="F9C56A" w:themeColor="accent6" w:themeTint="BF"/>
          <w:right w:val="single" w:sz="8" w:space="0" w:color="F9C56A" w:themeColor="accent6" w:themeTint="BF"/>
          <w:insideH w:val="nil"/>
          <w:insideV w:val="nil"/>
        </w:tcBorders>
        <w:shd w:val="clear" w:color="auto" w:fill="F7B239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C56A" w:themeColor="accent6" w:themeTint="BF"/>
          <w:left w:val="single" w:sz="8" w:space="0" w:color="F9C56A" w:themeColor="accent6" w:themeTint="BF"/>
          <w:bottom w:val="single" w:sz="8" w:space="0" w:color="F9C56A" w:themeColor="accent6" w:themeTint="BF"/>
          <w:right w:val="single" w:sz="8" w:space="0" w:color="F9C56A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BCD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BCD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kygge2">
    <w:name w:val="Medium Shading 2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kygge2-farve1">
    <w:name w:val="Medium Shading 2 Accent 1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B0E0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B0E0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B0E0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kygge2-fremhvningsfarve2">
    <w:name w:val="Medium Shading 2 Accent 2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F844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F844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F844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kygge2-fremhvningsfarve3">
    <w:name w:val="Medium Shading 2 Accent 3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6AB2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6AB2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6AB2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kygge2-fremhvningsfarve4">
    <w:name w:val="Medium Shading 2 Accent 4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5823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5823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5823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kygge2-fremhvningsfarve5">
    <w:name w:val="Medium Shading 2 Accent 5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53A95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53A9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53A95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kygge2-fremhvningsfarve6">
    <w:name w:val="Medium Shading 2 Accent 6"/>
    <w:basedOn w:val="Tabel-Normal"/>
    <w:uiPriority w:val="64"/>
    <w:semiHidden/>
    <w:unhideWhenUsed/>
    <w:rsid w:val="008A5513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B239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B239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B239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Omtale1">
    <w:name w:val="Omtale1"/>
    <w:basedOn w:val="Standardskrifttypeiafsnit"/>
    <w:uiPriority w:val="99"/>
    <w:semiHidden/>
    <w:unhideWhenUsed/>
    <w:rsid w:val="008A5513"/>
    <w:rPr>
      <w:color w:val="2B579A"/>
      <w:shd w:val="clear" w:color="auto" w:fill="E6E6E6"/>
    </w:rPr>
  </w:style>
  <w:style w:type="paragraph" w:styleId="Brevhoved">
    <w:name w:val="Message Header"/>
    <w:basedOn w:val="Normal"/>
    <w:link w:val="BrevhovedTegn"/>
    <w:uiPriority w:val="99"/>
    <w:semiHidden/>
    <w:unhideWhenUsed/>
    <w:rsid w:val="008A551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BrevhovedTegn">
    <w:name w:val="Brevhoved Tegn"/>
    <w:basedOn w:val="Standardskrifttypeiafsnit"/>
    <w:link w:val="Brevhoved"/>
    <w:uiPriority w:val="99"/>
    <w:semiHidden/>
    <w:rsid w:val="008A5513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Ingenafstand">
    <w:name w:val="No Spacing"/>
    <w:uiPriority w:val="98"/>
    <w:qFormat/>
    <w:rsid w:val="008A5513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8A5513"/>
    <w:rPr>
      <w:rFonts w:ascii="Times New Roman" w:hAnsi="Times New Roman" w:cs="Times New Roman"/>
      <w:sz w:val="24"/>
      <w:szCs w:val="24"/>
    </w:rPr>
  </w:style>
  <w:style w:type="paragraph" w:styleId="Normalindrykning">
    <w:name w:val="Normal Indent"/>
    <w:basedOn w:val="Normal"/>
    <w:uiPriority w:val="99"/>
    <w:semiHidden/>
    <w:unhideWhenUsed/>
    <w:rsid w:val="008A5513"/>
    <w:pPr>
      <w:ind w:left="720"/>
    </w:pPr>
  </w:style>
  <w:style w:type="paragraph" w:styleId="Noteoverskrift">
    <w:name w:val="Note Heading"/>
    <w:basedOn w:val="Normal"/>
    <w:next w:val="Normal"/>
    <w:link w:val="NoteoverskriftTegn"/>
    <w:uiPriority w:val="99"/>
    <w:semiHidden/>
    <w:unhideWhenUsed/>
    <w:rsid w:val="008A5513"/>
    <w:pPr>
      <w:spacing w:after="0" w:line="240" w:lineRule="auto"/>
    </w:pPr>
  </w:style>
  <w:style w:type="character" w:customStyle="1" w:styleId="NoteoverskriftTegn">
    <w:name w:val="Noteoverskrift Tegn"/>
    <w:basedOn w:val="Standardskrifttypeiafsnit"/>
    <w:link w:val="Noteoverskrift"/>
    <w:uiPriority w:val="99"/>
    <w:semiHidden/>
    <w:rsid w:val="008A5513"/>
  </w:style>
  <w:style w:type="character" w:styleId="Sidetal">
    <w:name w:val="page number"/>
    <w:basedOn w:val="Standardskrifttypeiafsnit"/>
    <w:uiPriority w:val="99"/>
    <w:semiHidden/>
    <w:unhideWhenUsed/>
    <w:rsid w:val="008A5513"/>
  </w:style>
  <w:style w:type="table" w:styleId="Almindeligtabel1">
    <w:name w:val="Plain Table 1"/>
    <w:basedOn w:val="Tabel-Normal"/>
    <w:uiPriority w:val="40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Almindeligtabel2">
    <w:name w:val="Plain Table 2"/>
    <w:basedOn w:val="Tabel-Normal"/>
    <w:uiPriority w:val="41"/>
    <w:rsid w:val="008A5513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Almindeligtabel3">
    <w:name w:val="Plain Table 3"/>
    <w:basedOn w:val="Tabel-Normal"/>
    <w:uiPriority w:val="42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Almindeligtabel4">
    <w:name w:val="Plain Table 4"/>
    <w:basedOn w:val="Tabel-Normal"/>
    <w:uiPriority w:val="43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Almindeligtabel5">
    <w:name w:val="Plain Table 5"/>
    <w:basedOn w:val="Tabel-Normal"/>
    <w:uiPriority w:val="44"/>
    <w:rsid w:val="008A5513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lmindeligtekst">
    <w:name w:val="Plain Text"/>
    <w:basedOn w:val="Normal"/>
    <w:link w:val="AlmindeligtekstTegn"/>
    <w:uiPriority w:val="99"/>
    <w:semiHidden/>
    <w:unhideWhenUsed/>
    <w:rsid w:val="008A5513"/>
    <w:pPr>
      <w:spacing w:after="0" w:line="240" w:lineRule="auto"/>
    </w:pPr>
    <w:rPr>
      <w:rFonts w:ascii="Consolas" w:hAnsi="Consolas"/>
      <w:sz w:val="22"/>
      <w:szCs w:val="21"/>
    </w:rPr>
  </w:style>
  <w:style w:type="character" w:customStyle="1" w:styleId="AlmindeligtekstTegn">
    <w:name w:val="Almindelig tekst Tegn"/>
    <w:basedOn w:val="Standardskrifttypeiafsnit"/>
    <w:link w:val="Almindeligtekst"/>
    <w:uiPriority w:val="99"/>
    <w:semiHidden/>
    <w:rsid w:val="008A5513"/>
    <w:rPr>
      <w:rFonts w:ascii="Consolas" w:hAnsi="Consolas"/>
      <w:sz w:val="22"/>
      <w:szCs w:val="21"/>
    </w:rPr>
  </w:style>
  <w:style w:type="paragraph" w:styleId="Citat">
    <w:name w:val="Quote"/>
    <w:basedOn w:val="Normal"/>
    <w:next w:val="Normal"/>
    <w:link w:val="CitatTegn"/>
    <w:uiPriority w:val="29"/>
    <w:semiHidden/>
    <w:qFormat/>
    <w:rsid w:val="008A5513"/>
    <w:pPr>
      <w:spacing w:before="200" w:after="160"/>
      <w:ind w:left="864" w:right="864"/>
    </w:pPr>
    <w:rPr>
      <w:i/>
      <w:iCs/>
      <w:color w:val="404040" w:themeColor="text1" w:themeTint="BF"/>
    </w:rPr>
  </w:style>
  <w:style w:type="character" w:customStyle="1" w:styleId="CitatTegn">
    <w:name w:val="Citat Tegn"/>
    <w:basedOn w:val="Standardskrifttypeiafsnit"/>
    <w:link w:val="Citat"/>
    <w:uiPriority w:val="29"/>
    <w:semiHidden/>
    <w:rsid w:val="008A5513"/>
    <w:rPr>
      <w:i/>
      <w:iCs/>
      <w:color w:val="404040" w:themeColor="text1" w:themeTint="BF"/>
    </w:rPr>
  </w:style>
  <w:style w:type="paragraph" w:styleId="Starthilsen">
    <w:name w:val="Salutation"/>
    <w:basedOn w:val="Normal"/>
    <w:next w:val="Normal"/>
    <w:link w:val="StarthilsenTegn"/>
    <w:uiPriority w:val="99"/>
    <w:semiHidden/>
    <w:unhideWhenUsed/>
    <w:rsid w:val="008A5513"/>
  </w:style>
  <w:style w:type="character" w:customStyle="1" w:styleId="StarthilsenTegn">
    <w:name w:val="Starthilsen Tegn"/>
    <w:basedOn w:val="Standardskrifttypeiafsnit"/>
    <w:link w:val="Starthilsen"/>
    <w:uiPriority w:val="99"/>
    <w:semiHidden/>
    <w:rsid w:val="008A5513"/>
  </w:style>
  <w:style w:type="character" w:customStyle="1" w:styleId="Smartlink1">
    <w:name w:val="Smartlink1"/>
    <w:basedOn w:val="Standardskrifttypeiafsnit"/>
    <w:uiPriority w:val="99"/>
    <w:semiHidden/>
    <w:unhideWhenUsed/>
    <w:rsid w:val="008A5513"/>
    <w:rPr>
      <w:u w:val="dotted"/>
    </w:rPr>
  </w:style>
  <w:style w:type="character" w:styleId="Strk">
    <w:name w:val="Strong"/>
    <w:basedOn w:val="Standardskrifttypeiafsnit"/>
    <w:uiPriority w:val="22"/>
    <w:semiHidden/>
    <w:qFormat/>
    <w:rsid w:val="008A5513"/>
    <w:rPr>
      <w:b/>
      <w:bCs/>
    </w:rPr>
  </w:style>
  <w:style w:type="paragraph" w:styleId="Undertitel">
    <w:name w:val="Subtitle"/>
    <w:basedOn w:val="Normal"/>
    <w:link w:val="UndertitelTegn"/>
    <w:uiPriority w:val="20"/>
    <w:semiHidden/>
    <w:unhideWhenUsed/>
    <w:qFormat/>
    <w:rsid w:val="00107117"/>
    <w:pPr>
      <w:numPr>
        <w:ilvl w:val="1"/>
      </w:numPr>
      <w:spacing w:after="160"/>
    </w:pPr>
    <w:rPr>
      <w:color w:val="5A5A5A" w:themeColor="text1" w:themeTint="A5"/>
      <w:sz w:val="22"/>
      <w:szCs w:val="22"/>
    </w:rPr>
  </w:style>
  <w:style w:type="character" w:customStyle="1" w:styleId="UndertitelTegn">
    <w:name w:val="Undertitel Tegn"/>
    <w:basedOn w:val="Standardskrifttypeiafsnit"/>
    <w:link w:val="Undertitel"/>
    <w:uiPriority w:val="20"/>
    <w:semiHidden/>
    <w:rsid w:val="00107117"/>
    <w:rPr>
      <w:color w:val="5A5A5A" w:themeColor="text1" w:themeTint="A5"/>
      <w:sz w:val="22"/>
      <w:szCs w:val="22"/>
    </w:rPr>
  </w:style>
  <w:style w:type="character" w:styleId="Svagfremhvning">
    <w:name w:val="Subtle Emphasis"/>
    <w:basedOn w:val="Standardskrifttypeiafsnit"/>
    <w:uiPriority w:val="19"/>
    <w:semiHidden/>
    <w:qFormat/>
    <w:rsid w:val="008A5513"/>
    <w:rPr>
      <w:i/>
      <w:iCs/>
      <w:color w:val="404040" w:themeColor="text1" w:themeTint="BF"/>
    </w:rPr>
  </w:style>
  <w:style w:type="character" w:styleId="Svaghenvisning">
    <w:name w:val="Subtle Reference"/>
    <w:basedOn w:val="Standardskrifttypeiafsnit"/>
    <w:uiPriority w:val="31"/>
    <w:semiHidden/>
    <w:qFormat/>
    <w:rsid w:val="008A5513"/>
    <w:rPr>
      <w:smallCaps/>
      <w:color w:val="5A5A5A" w:themeColor="text1" w:themeTint="A5"/>
    </w:rPr>
  </w:style>
  <w:style w:type="table" w:styleId="Tabel-3D-effekter1">
    <w:name w:val="Table 3D effects 1"/>
    <w:basedOn w:val="Tabel-Normal"/>
    <w:uiPriority w:val="99"/>
    <w:semiHidden/>
    <w:unhideWhenUsed/>
    <w:rsid w:val="008A5513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-3D-effekter2">
    <w:name w:val="Table 3D effects 2"/>
    <w:basedOn w:val="Tabel-Normal"/>
    <w:uiPriority w:val="99"/>
    <w:semiHidden/>
    <w:unhideWhenUsed/>
    <w:rsid w:val="008A5513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3D-effekter3">
    <w:name w:val="Table 3D effects 3"/>
    <w:basedOn w:val="Tabel-Normal"/>
    <w:uiPriority w:val="99"/>
    <w:semiHidden/>
    <w:unhideWhenUsed/>
    <w:rsid w:val="008A5513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1">
    <w:name w:val="Table Classic 1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2">
    <w:name w:val="Table Classic 2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3">
    <w:name w:val="Table Classic 3"/>
    <w:basedOn w:val="Tabel-Normal"/>
    <w:uiPriority w:val="99"/>
    <w:semiHidden/>
    <w:unhideWhenUsed/>
    <w:rsid w:val="008A5513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Klassisk4">
    <w:name w:val="Table Classic 4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1">
    <w:name w:val="Table Colorful 1"/>
    <w:basedOn w:val="Tabel-Normal"/>
    <w:uiPriority w:val="99"/>
    <w:semiHidden/>
    <w:unhideWhenUsed/>
    <w:rsid w:val="008A5513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2">
    <w:name w:val="Table Colorful 2"/>
    <w:basedOn w:val="Tabel-Normal"/>
    <w:uiPriority w:val="99"/>
    <w:semiHidden/>
    <w:unhideWhenUsed/>
    <w:rsid w:val="008A5513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Farvet3">
    <w:name w:val="Table Colorful 3"/>
    <w:basedOn w:val="Tabel-Normal"/>
    <w:uiPriority w:val="99"/>
    <w:semiHidden/>
    <w:unhideWhenUsed/>
    <w:rsid w:val="008A5513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Spalter1">
    <w:name w:val="Table Columns 1"/>
    <w:basedOn w:val="Tabel-Normal"/>
    <w:uiPriority w:val="99"/>
    <w:semiHidden/>
    <w:unhideWhenUsed/>
    <w:rsid w:val="008A5513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Spalter2">
    <w:name w:val="Table Columns 2"/>
    <w:basedOn w:val="Tabel-Normal"/>
    <w:uiPriority w:val="99"/>
    <w:semiHidden/>
    <w:unhideWhenUsed/>
    <w:rsid w:val="008A5513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Spalter3">
    <w:name w:val="Table Columns 3"/>
    <w:basedOn w:val="Tabel-Normal"/>
    <w:uiPriority w:val="99"/>
    <w:semiHidden/>
    <w:unhideWhenUsed/>
    <w:rsid w:val="008A5513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Spalter4">
    <w:name w:val="Table Columns 4"/>
    <w:basedOn w:val="Tabel-Normal"/>
    <w:uiPriority w:val="99"/>
    <w:semiHidden/>
    <w:unhideWhenUsed/>
    <w:rsid w:val="008A5513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-Spalter5">
    <w:name w:val="Table Columns 5"/>
    <w:basedOn w:val="Tabel-Normal"/>
    <w:uiPriority w:val="99"/>
    <w:semiHidden/>
    <w:unhideWhenUsed/>
    <w:rsid w:val="008A5513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-Moderne">
    <w:name w:val="Table Contemporary"/>
    <w:basedOn w:val="Tabel-Normal"/>
    <w:uiPriority w:val="99"/>
    <w:semiHidden/>
    <w:unhideWhenUsed/>
    <w:rsid w:val="008A5513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-Elegant">
    <w:name w:val="Table Elegant"/>
    <w:basedOn w:val="Tabel-Normal"/>
    <w:uiPriority w:val="99"/>
    <w:semiHidden/>
    <w:unhideWhenUsed/>
    <w:rsid w:val="008A5513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1">
    <w:name w:val="Table Grid 1"/>
    <w:basedOn w:val="Tabel-Normal"/>
    <w:uiPriority w:val="99"/>
    <w:semiHidden/>
    <w:unhideWhenUsed/>
    <w:rsid w:val="008A5513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2">
    <w:name w:val="Table Grid 2"/>
    <w:basedOn w:val="Tabel-Normal"/>
    <w:uiPriority w:val="99"/>
    <w:semiHidden/>
    <w:unhideWhenUsed/>
    <w:rsid w:val="008A5513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3">
    <w:name w:val="Table Grid 3"/>
    <w:basedOn w:val="Tabel-Normal"/>
    <w:uiPriority w:val="99"/>
    <w:semiHidden/>
    <w:unhideWhenUsed/>
    <w:rsid w:val="008A5513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4">
    <w:name w:val="Table Grid 4"/>
    <w:basedOn w:val="Tabel-Normal"/>
    <w:uiPriority w:val="99"/>
    <w:semiHidden/>
    <w:unhideWhenUsed/>
    <w:rsid w:val="008A5513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Gitter5">
    <w:name w:val="Table Grid 5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6">
    <w:name w:val="Table Grid 6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7">
    <w:name w:val="Table Grid 7"/>
    <w:basedOn w:val="Tabel-Normal"/>
    <w:uiPriority w:val="99"/>
    <w:semiHidden/>
    <w:unhideWhenUsed/>
    <w:rsid w:val="008A5513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-Gitter8">
    <w:name w:val="Table Grid 8"/>
    <w:basedOn w:val="Tabel-Normal"/>
    <w:uiPriority w:val="99"/>
    <w:semiHidden/>
    <w:unhideWhenUsed/>
    <w:rsid w:val="008A5513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gitter-lys">
    <w:name w:val="Grid Table Light"/>
    <w:basedOn w:val="Tabel-Normal"/>
    <w:uiPriority w:val="45"/>
    <w:rsid w:val="008A551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-Liste1">
    <w:name w:val="Table List 1"/>
    <w:basedOn w:val="Tabel-Normal"/>
    <w:uiPriority w:val="99"/>
    <w:semiHidden/>
    <w:unhideWhenUsed/>
    <w:rsid w:val="008A5513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2">
    <w:name w:val="Table List 2"/>
    <w:basedOn w:val="Tabel-Normal"/>
    <w:uiPriority w:val="99"/>
    <w:semiHidden/>
    <w:unhideWhenUsed/>
    <w:rsid w:val="008A5513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3">
    <w:name w:val="Table List 3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4">
    <w:name w:val="Table List 4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-Liste5">
    <w:name w:val="Table List 5"/>
    <w:basedOn w:val="Tabel-Normal"/>
    <w:uiPriority w:val="99"/>
    <w:semiHidden/>
    <w:unhideWhenUsed/>
    <w:rsid w:val="008A5513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Liste6">
    <w:name w:val="Table List 6"/>
    <w:basedOn w:val="Tabel-Normal"/>
    <w:uiPriority w:val="99"/>
    <w:semiHidden/>
    <w:unhideWhenUsed/>
    <w:rsid w:val="008A5513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-Liste7">
    <w:name w:val="Table List 7"/>
    <w:basedOn w:val="Tabel-Normal"/>
    <w:uiPriority w:val="99"/>
    <w:semiHidden/>
    <w:unhideWhenUsed/>
    <w:rsid w:val="008A5513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-Liste8">
    <w:name w:val="Table List 8"/>
    <w:basedOn w:val="Tabel-Normal"/>
    <w:uiPriority w:val="99"/>
    <w:semiHidden/>
    <w:unhideWhenUsed/>
    <w:rsid w:val="008A5513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Citatsamling">
    <w:name w:val="table of authorities"/>
    <w:basedOn w:val="Normal"/>
    <w:next w:val="Normal"/>
    <w:uiPriority w:val="99"/>
    <w:semiHidden/>
    <w:unhideWhenUsed/>
    <w:rsid w:val="008A5513"/>
    <w:pPr>
      <w:spacing w:after="0"/>
      <w:ind w:left="260" w:hanging="260"/>
    </w:pPr>
  </w:style>
  <w:style w:type="paragraph" w:styleId="Listeoverfigurer">
    <w:name w:val="table of figures"/>
    <w:basedOn w:val="Normal"/>
    <w:next w:val="Normal"/>
    <w:uiPriority w:val="99"/>
    <w:semiHidden/>
    <w:unhideWhenUsed/>
    <w:rsid w:val="008A5513"/>
    <w:pPr>
      <w:spacing w:after="0"/>
    </w:pPr>
  </w:style>
  <w:style w:type="table" w:styleId="Tabel-Professionel">
    <w:name w:val="Table Professional"/>
    <w:basedOn w:val="Tabel-Normal"/>
    <w:uiPriority w:val="99"/>
    <w:semiHidden/>
    <w:unhideWhenUsed/>
    <w:rsid w:val="008A5513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Enkelt1">
    <w:name w:val="Table Simple 1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-Enkelt2">
    <w:name w:val="Table Simple 2"/>
    <w:basedOn w:val="Tabel-Normal"/>
    <w:uiPriority w:val="99"/>
    <w:semiHidden/>
    <w:unhideWhenUsed/>
    <w:rsid w:val="008A5513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-Enkelt3">
    <w:name w:val="Table Simple 3"/>
    <w:basedOn w:val="Tabel-Normal"/>
    <w:uiPriority w:val="99"/>
    <w:semiHidden/>
    <w:unhideWhenUsed/>
    <w:rsid w:val="008A5513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-Hrfin1">
    <w:name w:val="Table Subtle 1"/>
    <w:basedOn w:val="Tabel-Normal"/>
    <w:uiPriority w:val="99"/>
    <w:semiHidden/>
    <w:unhideWhenUsed/>
    <w:rsid w:val="008A5513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Hrfin2">
    <w:name w:val="Table Subtle 2"/>
    <w:basedOn w:val="Tabel-Normal"/>
    <w:uiPriority w:val="99"/>
    <w:semiHidden/>
    <w:unhideWhenUsed/>
    <w:rsid w:val="008A5513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Tema">
    <w:name w:val="Table Theme"/>
    <w:basedOn w:val="Tabel-Normal"/>
    <w:uiPriority w:val="99"/>
    <w:semiHidden/>
    <w:unhideWhenUsed/>
    <w:rsid w:val="008A55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-Web1">
    <w:name w:val="Table Web 1"/>
    <w:basedOn w:val="Tabel-Normal"/>
    <w:uiPriority w:val="99"/>
    <w:semiHidden/>
    <w:unhideWhenUsed/>
    <w:rsid w:val="008A5513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Web2">
    <w:name w:val="Table Web 2"/>
    <w:basedOn w:val="Tabel-Normal"/>
    <w:uiPriority w:val="99"/>
    <w:semiHidden/>
    <w:unhideWhenUsed/>
    <w:rsid w:val="008A5513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-Web3">
    <w:name w:val="Table Web 3"/>
    <w:basedOn w:val="Tabel-Normal"/>
    <w:uiPriority w:val="99"/>
    <w:semiHidden/>
    <w:unhideWhenUsed/>
    <w:rsid w:val="008A5513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Citatoverskrift">
    <w:name w:val="toa heading"/>
    <w:basedOn w:val="Normal"/>
    <w:next w:val="Normal"/>
    <w:uiPriority w:val="99"/>
    <w:semiHidden/>
    <w:unhideWhenUsed/>
    <w:rsid w:val="008A5513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Indholdsfortegnelse1">
    <w:name w:val="toc 1"/>
    <w:basedOn w:val="Normal"/>
    <w:next w:val="Normal"/>
    <w:autoRedefine/>
    <w:uiPriority w:val="39"/>
    <w:semiHidden/>
    <w:unhideWhenUsed/>
    <w:rsid w:val="008A5513"/>
    <w:pPr>
      <w:spacing w:after="100"/>
    </w:pPr>
  </w:style>
  <w:style w:type="paragraph" w:styleId="Indholdsfortegnelse2">
    <w:name w:val="toc 2"/>
    <w:basedOn w:val="Normal"/>
    <w:next w:val="Normal"/>
    <w:autoRedefine/>
    <w:uiPriority w:val="39"/>
    <w:semiHidden/>
    <w:unhideWhenUsed/>
    <w:rsid w:val="008A5513"/>
    <w:pPr>
      <w:spacing w:after="100"/>
      <w:ind w:left="260"/>
    </w:pPr>
  </w:style>
  <w:style w:type="paragraph" w:styleId="Indholdsfortegnelse3">
    <w:name w:val="toc 3"/>
    <w:basedOn w:val="Normal"/>
    <w:next w:val="Normal"/>
    <w:autoRedefine/>
    <w:uiPriority w:val="39"/>
    <w:semiHidden/>
    <w:unhideWhenUsed/>
    <w:rsid w:val="008A5513"/>
    <w:pPr>
      <w:spacing w:after="100"/>
      <w:ind w:left="520"/>
    </w:pPr>
  </w:style>
  <w:style w:type="paragraph" w:styleId="Indholdsfortegnelse4">
    <w:name w:val="toc 4"/>
    <w:basedOn w:val="Normal"/>
    <w:next w:val="Normal"/>
    <w:autoRedefine/>
    <w:uiPriority w:val="39"/>
    <w:semiHidden/>
    <w:unhideWhenUsed/>
    <w:rsid w:val="008A5513"/>
    <w:pPr>
      <w:spacing w:after="100"/>
      <w:ind w:left="780"/>
    </w:pPr>
  </w:style>
  <w:style w:type="paragraph" w:styleId="Indholdsfortegnelse5">
    <w:name w:val="toc 5"/>
    <w:basedOn w:val="Normal"/>
    <w:next w:val="Normal"/>
    <w:autoRedefine/>
    <w:uiPriority w:val="39"/>
    <w:semiHidden/>
    <w:unhideWhenUsed/>
    <w:rsid w:val="008A5513"/>
    <w:pPr>
      <w:spacing w:after="100"/>
      <w:ind w:left="1040"/>
    </w:pPr>
  </w:style>
  <w:style w:type="paragraph" w:styleId="Indholdsfortegnelse6">
    <w:name w:val="toc 6"/>
    <w:basedOn w:val="Normal"/>
    <w:next w:val="Normal"/>
    <w:autoRedefine/>
    <w:uiPriority w:val="39"/>
    <w:semiHidden/>
    <w:unhideWhenUsed/>
    <w:rsid w:val="008A5513"/>
    <w:pPr>
      <w:spacing w:after="100"/>
      <w:ind w:left="1300"/>
    </w:pPr>
  </w:style>
  <w:style w:type="paragraph" w:styleId="Indholdsfortegnelse7">
    <w:name w:val="toc 7"/>
    <w:basedOn w:val="Normal"/>
    <w:next w:val="Normal"/>
    <w:autoRedefine/>
    <w:uiPriority w:val="39"/>
    <w:semiHidden/>
    <w:unhideWhenUsed/>
    <w:rsid w:val="008A5513"/>
    <w:pPr>
      <w:spacing w:after="100"/>
      <w:ind w:left="1560"/>
    </w:pPr>
  </w:style>
  <w:style w:type="paragraph" w:styleId="Indholdsfortegnelse8">
    <w:name w:val="toc 8"/>
    <w:basedOn w:val="Normal"/>
    <w:next w:val="Normal"/>
    <w:autoRedefine/>
    <w:uiPriority w:val="39"/>
    <w:semiHidden/>
    <w:unhideWhenUsed/>
    <w:rsid w:val="008A5513"/>
    <w:pPr>
      <w:spacing w:after="100"/>
      <w:ind w:left="1820"/>
    </w:pPr>
  </w:style>
  <w:style w:type="paragraph" w:styleId="Indholdsfortegnelse9">
    <w:name w:val="toc 9"/>
    <w:basedOn w:val="Normal"/>
    <w:next w:val="Normal"/>
    <w:autoRedefine/>
    <w:uiPriority w:val="39"/>
    <w:semiHidden/>
    <w:unhideWhenUsed/>
    <w:rsid w:val="008A5513"/>
    <w:pPr>
      <w:spacing w:after="100"/>
      <w:ind w:left="2080"/>
    </w:pPr>
  </w:style>
  <w:style w:type="paragraph" w:styleId="Overskrift">
    <w:name w:val="TOC Heading"/>
    <w:basedOn w:val="Overskrift1"/>
    <w:next w:val="Normal"/>
    <w:uiPriority w:val="39"/>
    <w:semiHidden/>
    <w:unhideWhenUsed/>
    <w:qFormat/>
    <w:rsid w:val="00107117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4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4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ioan\AppData\Roaming\Microsoft\Skabeloner\Diplom%20for%20deltagels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lantagenet Cherokee">
    <w:altName w:val="Plantagenet Cherokee"/>
    <w:charset w:val="00"/>
    <w:family w:val="roman"/>
    <w:pitch w:val="variable"/>
    <w:sig w:usb0="00000003" w:usb1="00000000" w:usb2="00001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customStyle="1" w:styleId="7595E079FA684CB6B4604E8127469522">
    <w:name w:val="7595E079FA684CB6B4604E8127469522"/>
  </w:style>
  <w:style w:type="paragraph" w:customStyle="1" w:styleId="2BF6AB1E728048089BDCA16C11E9E510">
    <w:name w:val="2BF6AB1E728048089BDCA16C11E9E510"/>
  </w:style>
  <w:style w:type="paragraph" w:customStyle="1" w:styleId="6741242AC13E4D6095E7FAAF3403EAFC">
    <w:name w:val="6741242AC13E4D6095E7FAAF3403EAFC"/>
  </w:style>
  <w:style w:type="paragraph" w:customStyle="1" w:styleId="45AD3E482EF4446A9EE11AE04B19499D">
    <w:name w:val="45AD3E482EF4446A9EE11AE04B19499D"/>
  </w:style>
  <w:style w:type="paragraph" w:customStyle="1" w:styleId="E7983A0B00C2447EAFDE10FCF83A809A">
    <w:name w:val="E7983A0B00C2447EAFDE10FCF83A809A"/>
  </w:style>
  <w:style w:type="paragraph" w:customStyle="1" w:styleId="78C8F6F185C44856BF54E9526673D25A">
    <w:name w:val="78C8F6F185C44856BF54E9526673D25A"/>
  </w:style>
  <w:style w:type="paragraph" w:customStyle="1" w:styleId="67FF0B128FCA4B16B561C0CA6606666B">
    <w:name w:val="67FF0B128FCA4B16B561C0CA6606666B"/>
  </w:style>
  <w:style w:type="paragraph" w:customStyle="1" w:styleId="B5CCD3590BA849918FBA06D11A4B6594">
    <w:name w:val="B5CCD3590BA849918FBA06D11A4B6594"/>
  </w:style>
  <w:style w:type="paragraph" w:customStyle="1" w:styleId="B40D7341CBA94AE8919B5196A949A131">
    <w:name w:val="B40D7341CBA94AE8919B5196A949A13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MVP">
      <a:dk1>
        <a:sysClr val="windowText" lastClr="000000"/>
      </a:dk1>
      <a:lt1>
        <a:sysClr val="window" lastClr="FFFFFF"/>
      </a:lt1>
      <a:dk2>
        <a:srgbClr val="5C4D4D"/>
      </a:dk2>
      <a:lt2>
        <a:srgbClr val="F2F2F2"/>
      </a:lt2>
      <a:accent1>
        <a:srgbClr val="8B0E04"/>
      </a:accent1>
      <a:accent2>
        <a:srgbClr val="2F8440"/>
      </a:accent2>
      <a:accent3>
        <a:srgbClr val="006AB2"/>
      </a:accent3>
      <a:accent4>
        <a:srgbClr val="DE5823"/>
      </a:accent4>
      <a:accent5>
        <a:srgbClr val="653A95"/>
      </a:accent5>
      <a:accent6>
        <a:srgbClr val="F7B239"/>
      </a:accent6>
      <a:hlink>
        <a:srgbClr val="006AB2"/>
      </a:hlink>
      <a:folHlink>
        <a:srgbClr val="653A95"/>
      </a:folHlink>
    </a:clrScheme>
    <a:fontScheme name="Award certificates - T3">
      <a:majorFont>
        <a:latin typeface="Century Gothic"/>
        <a:ea typeface=""/>
        <a:cs typeface=""/>
      </a:majorFont>
      <a:minorFont>
        <a:latin typeface="Plantagenet Cheroke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Diplom for deltagelse.dotx</Template>
  <TotalTime>7</TotalTime>
  <Pages>1</Pages>
  <Words>16</Words>
  <Characters>102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Niels Ole Ankerstjerne  Videnscenter for Integration  Børn og Unge  Vejle Kommune</dc:creator>
  <cp:keywords/>
  <cp:lastModifiedBy>Niels Ole Ankerstjerne  Videnscenter for Integration  Børn og Unge  Vejle Kommune</cp:lastModifiedBy>
  <cp:revision>1</cp:revision>
  <dcterms:created xsi:type="dcterms:W3CDTF">2019-05-14T10:21:00Z</dcterms:created>
  <dcterms:modified xsi:type="dcterms:W3CDTF">2019-05-14T10:28:00Z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0x010100AA3F7D94069FF64A86F7DFF56D60E3BE</vt:lpwstr>
  </property>
</Properties>
</file>